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tblLook w:val="0600" w:firstRow="0" w:lastRow="0" w:firstColumn="0" w:lastColumn="0" w:noHBand="1" w:noVBand="1"/>
      </w:tblPr>
      <w:tblGrid>
        <w:gridCol w:w="377"/>
        <w:gridCol w:w="7286"/>
        <w:gridCol w:w="2985"/>
        <w:gridCol w:w="368"/>
      </w:tblGrid>
      <w:tr w:rsidR="004609DE" w:rsidRPr="00EC1CC2" w14:paraId="2E37D2A9" w14:textId="77777777" w:rsidTr="004609DE">
        <w:trPr>
          <w:trHeight w:val="535"/>
        </w:trPr>
        <w:tc>
          <w:tcPr>
            <w:tcW w:w="171" w:type="pct"/>
            <w:vMerge w:val="restart"/>
          </w:tcPr>
          <w:p w14:paraId="3ED30DD8" w14:textId="77777777" w:rsidR="004609DE" w:rsidRPr="00EC1CC2" w:rsidRDefault="004609DE" w:rsidP="00AE3FB7">
            <w:pPr>
              <w:pStyle w:val="a6"/>
              <w:rPr>
                <w:rFonts w:ascii="Tahoma" w:hAnsi="Tahoma" w:cs="Tahoma"/>
              </w:rPr>
            </w:pPr>
          </w:p>
        </w:tc>
        <w:tc>
          <w:tcPr>
            <w:tcW w:w="3307" w:type="pct"/>
            <w:shd w:val="clear" w:color="auto" w:fill="1F497D" w:themeFill="text2"/>
            <w:vAlign w:val="center"/>
          </w:tcPr>
          <w:p w14:paraId="41C6F474" w14:textId="77777777" w:rsidR="004609DE" w:rsidRPr="00EC1CC2" w:rsidRDefault="004609DE" w:rsidP="004609DE">
            <w:pPr>
              <w:pStyle w:val="a6"/>
              <w:jc w:val="left"/>
              <w:rPr>
                <w:rFonts w:ascii="Tahoma" w:hAnsi="Tahoma" w:cs="Tahoma"/>
                <w:lang w:val="el-GR"/>
              </w:rPr>
            </w:pPr>
            <w:r w:rsidRPr="00EC1CC2">
              <w:rPr>
                <w:rFonts w:ascii="Tahoma" w:hAnsi="Tahoma" w:cs="Tahoma"/>
                <w:lang w:val="el-GR"/>
              </w:rPr>
              <w:t xml:space="preserve">ΗΜΕΡΗΣΙΑ ΑΝΑΦΟΡΑ  </w:t>
            </w:r>
          </w:p>
        </w:tc>
        <w:tc>
          <w:tcPr>
            <w:tcW w:w="1355" w:type="pct"/>
            <w:vMerge w:val="restart"/>
          </w:tcPr>
          <w:p w14:paraId="089CEFF1" w14:textId="77777777" w:rsidR="004609DE" w:rsidRPr="00EC1CC2" w:rsidRDefault="004609DE" w:rsidP="00AE3FB7">
            <w:pPr>
              <w:pStyle w:val="a6"/>
              <w:rPr>
                <w:rFonts w:ascii="Tahoma" w:hAnsi="Tahoma" w:cs="Tahoma"/>
                <w:lang w:val="el-GR"/>
              </w:rPr>
            </w:pPr>
          </w:p>
        </w:tc>
        <w:tc>
          <w:tcPr>
            <w:tcW w:w="167" w:type="pct"/>
            <w:vMerge w:val="restart"/>
          </w:tcPr>
          <w:p w14:paraId="07ADB650" w14:textId="77777777" w:rsidR="004609DE" w:rsidRPr="00EC1CC2" w:rsidRDefault="004609DE" w:rsidP="00AE3FB7">
            <w:pPr>
              <w:pStyle w:val="a6"/>
              <w:rPr>
                <w:rFonts w:ascii="Tahoma" w:hAnsi="Tahoma" w:cs="Tahoma"/>
                <w:lang w:val="el-GR"/>
              </w:rPr>
            </w:pPr>
          </w:p>
        </w:tc>
      </w:tr>
      <w:tr w:rsidR="004609DE" w:rsidRPr="00EB379E" w14:paraId="3E3D9C38" w14:textId="77777777" w:rsidTr="004609DE">
        <w:trPr>
          <w:trHeight w:val="534"/>
        </w:trPr>
        <w:tc>
          <w:tcPr>
            <w:tcW w:w="171" w:type="pct"/>
            <w:vMerge/>
          </w:tcPr>
          <w:p w14:paraId="2E996EB1" w14:textId="77777777" w:rsidR="004609DE" w:rsidRPr="00EC1CC2" w:rsidRDefault="004609DE" w:rsidP="00AE3FB7">
            <w:pPr>
              <w:pStyle w:val="a6"/>
              <w:rPr>
                <w:rFonts w:ascii="Tahoma" w:hAnsi="Tahoma" w:cs="Tahoma"/>
              </w:rPr>
            </w:pPr>
          </w:p>
        </w:tc>
        <w:tc>
          <w:tcPr>
            <w:tcW w:w="3307" w:type="pct"/>
            <w:shd w:val="clear" w:color="auto" w:fill="1F497D" w:themeFill="text2"/>
            <w:vAlign w:val="center"/>
          </w:tcPr>
          <w:p w14:paraId="4F385936" w14:textId="20B7937C" w:rsidR="00365E05" w:rsidRPr="00EC1CC2" w:rsidRDefault="004609DE" w:rsidP="00365E05">
            <w:pPr>
              <w:pStyle w:val="a6"/>
              <w:jc w:val="left"/>
              <w:rPr>
                <w:rFonts w:ascii="Tahoma" w:hAnsi="Tahoma" w:cs="Tahoma"/>
                <w:sz w:val="24"/>
                <w:szCs w:val="24"/>
                <w:lang w:val="el-GR"/>
              </w:rPr>
            </w:pPr>
            <w:r w:rsidRPr="00EC1CC2">
              <w:rPr>
                <w:rFonts w:ascii="Tahoma" w:hAnsi="Tahoma" w:cs="Tahoma"/>
                <w:sz w:val="24"/>
                <w:szCs w:val="24"/>
                <w:lang w:val="el-GR"/>
              </w:rPr>
              <w:t>Κλιμάκιο Ιατρικού Ελέγχου και Ψυχοκοινωνικής Υποστήριξης</w:t>
            </w:r>
            <w:r w:rsidR="00824C97">
              <w:rPr>
                <w:rFonts w:ascii="Tahoma" w:hAnsi="Tahoma" w:cs="Tahoma"/>
                <w:sz w:val="24"/>
                <w:szCs w:val="24"/>
                <w:lang w:val="el-GR"/>
              </w:rPr>
              <w:t>/ Κλιμάκιο Ιατροφαρμακευτικής Περίθαλψης και Ψυχοκοινωνικής Υποστήριξης</w:t>
            </w:r>
          </w:p>
          <w:p w14:paraId="3FC34F73" w14:textId="77777777" w:rsidR="004609DE" w:rsidRPr="00EC1CC2" w:rsidRDefault="004609DE" w:rsidP="004609DE">
            <w:pPr>
              <w:pStyle w:val="a6"/>
              <w:jc w:val="left"/>
              <w:rPr>
                <w:rFonts w:ascii="Tahoma" w:hAnsi="Tahoma" w:cs="Tahoma"/>
                <w:sz w:val="24"/>
                <w:szCs w:val="24"/>
                <w:lang w:val="el-GR"/>
              </w:rPr>
            </w:pPr>
          </w:p>
        </w:tc>
        <w:tc>
          <w:tcPr>
            <w:tcW w:w="1355" w:type="pct"/>
            <w:vMerge/>
          </w:tcPr>
          <w:p w14:paraId="42CBB8A8" w14:textId="77777777" w:rsidR="004609DE" w:rsidRPr="00EC1CC2" w:rsidRDefault="004609DE" w:rsidP="00AE3FB7">
            <w:pPr>
              <w:pStyle w:val="a6"/>
              <w:rPr>
                <w:rFonts w:ascii="Tahoma" w:hAnsi="Tahoma" w:cs="Tahoma"/>
                <w:lang w:val="el-GR"/>
              </w:rPr>
            </w:pPr>
          </w:p>
        </w:tc>
        <w:tc>
          <w:tcPr>
            <w:tcW w:w="167" w:type="pct"/>
            <w:vMerge/>
          </w:tcPr>
          <w:p w14:paraId="1C77E29F" w14:textId="77777777" w:rsidR="004609DE" w:rsidRPr="00EC1CC2" w:rsidRDefault="004609DE" w:rsidP="00AE3FB7">
            <w:pPr>
              <w:pStyle w:val="a6"/>
              <w:rPr>
                <w:rFonts w:ascii="Tahoma" w:hAnsi="Tahoma" w:cs="Tahoma"/>
                <w:lang w:val="el-GR"/>
              </w:rPr>
            </w:pPr>
          </w:p>
        </w:tc>
      </w:tr>
    </w:tbl>
    <w:p w14:paraId="5C9EDB7F" w14:textId="77777777" w:rsidR="002F35E6" w:rsidRPr="00EC1CC2" w:rsidRDefault="002F35E6">
      <w:pPr>
        <w:rPr>
          <w:rFonts w:ascii="Tahoma" w:hAnsi="Tahoma" w:cs="Tahoma"/>
          <w:lang w:val="el-GR"/>
        </w:rPr>
      </w:pPr>
    </w:p>
    <w:tbl>
      <w:tblPr>
        <w:tblW w:w="0" w:type="auto"/>
        <w:tblLook w:val="0600" w:firstRow="0" w:lastRow="0" w:firstColumn="0" w:lastColumn="0" w:noHBand="1" w:noVBand="1"/>
      </w:tblPr>
      <w:tblGrid>
        <w:gridCol w:w="358"/>
        <w:gridCol w:w="2054"/>
        <w:gridCol w:w="2806"/>
        <w:gridCol w:w="1556"/>
        <w:gridCol w:w="4242"/>
      </w:tblGrid>
      <w:tr w:rsidR="00F90B59" w:rsidRPr="00824C97" w14:paraId="3828D86F" w14:textId="77777777" w:rsidTr="001042DD">
        <w:trPr>
          <w:trHeight w:val="432"/>
        </w:trPr>
        <w:tc>
          <w:tcPr>
            <w:tcW w:w="358" w:type="dxa"/>
          </w:tcPr>
          <w:p w14:paraId="55577818" w14:textId="77777777" w:rsidR="00F90B59" w:rsidRPr="00EC1CC2" w:rsidRDefault="00F90B59">
            <w:pPr>
              <w:rPr>
                <w:rFonts w:ascii="Tahoma" w:hAnsi="Tahoma" w:cs="Tahoma"/>
                <w:lang w:val="el-GR"/>
              </w:rPr>
            </w:pPr>
          </w:p>
        </w:tc>
        <w:tc>
          <w:tcPr>
            <w:tcW w:w="2054" w:type="dxa"/>
            <w:tcBorders>
              <w:bottom w:val="single" w:sz="4" w:space="0" w:color="auto"/>
            </w:tcBorders>
            <w:vAlign w:val="bottom"/>
          </w:tcPr>
          <w:p w14:paraId="17A70C35" w14:textId="3DA1BF7C" w:rsidR="00F90B59" w:rsidRPr="00EC1CC2" w:rsidRDefault="00F90B59" w:rsidP="00037281">
            <w:pPr>
              <w:pStyle w:val="BlueBoldText"/>
              <w:rPr>
                <w:rFonts w:ascii="Tahoma" w:hAnsi="Tahoma" w:cs="Tahoma"/>
                <w:lang w:val="el-GR"/>
              </w:rPr>
            </w:pPr>
            <w:r w:rsidRPr="00EC1CC2">
              <w:rPr>
                <w:rFonts w:ascii="Tahoma" w:hAnsi="Tahoma" w:cs="Tahoma"/>
                <w:lang w:val="el-GR"/>
              </w:rPr>
              <w:t>Ονομ/επώνυμο</w:t>
            </w:r>
            <w:r w:rsidR="001042DD">
              <w:rPr>
                <w:rFonts w:ascii="Tahoma" w:hAnsi="Tahoma" w:cs="Tahoma"/>
                <w:lang w:val="el-GR"/>
              </w:rPr>
              <w:t xml:space="preserve"> </w:t>
            </w:r>
          </w:p>
        </w:tc>
        <w:tc>
          <w:tcPr>
            <w:tcW w:w="2806" w:type="dxa"/>
            <w:tcBorders>
              <w:bottom w:val="single" w:sz="4" w:space="0" w:color="auto"/>
            </w:tcBorders>
          </w:tcPr>
          <w:p w14:paraId="7E8C1EC6" w14:textId="77777777" w:rsidR="00F90B59" w:rsidRPr="001042DD" w:rsidRDefault="00F90B59">
            <w:pPr>
              <w:rPr>
                <w:rFonts w:ascii="Tahoma" w:hAnsi="Tahoma" w:cs="Tahoma"/>
                <w:lang w:val="el-GR"/>
              </w:rPr>
            </w:pPr>
          </w:p>
        </w:tc>
        <w:tc>
          <w:tcPr>
            <w:tcW w:w="1556" w:type="dxa"/>
            <w:tcBorders>
              <w:bottom w:val="single" w:sz="4" w:space="0" w:color="auto"/>
            </w:tcBorders>
            <w:vAlign w:val="bottom"/>
          </w:tcPr>
          <w:p w14:paraId="608583BE" w14:textId="6BED65CB" w:rsidR="00F90B59" w:rsidRPr="001042DD" w:rsidRDefault="00F90B59" w:rsidP="00F90B59">
            <w:pPr>
              <w:pStyle w:val="BlueBoldText"/>
              <w:rPr>
                <w:rFonts w:ascii="Tahoma" w:hAnsi="Tahoma" w:cs="Tahoma"/>
                <w:lang w:val="el-GR"/>
              </w:rPr>
            </w:pPr>
            <w:r w:rsidRPr="00EC1CC2">
              <w:rPr>
                <w:rFonts w:ascii="Tahoma" w:hAnsi="Tahoma" w:cs="Tahoma"/>
                <w:lang w:val="el-GR"/>
              </w:rPr>
              <w:t>Ιδιότητα</w:t>
            </w:r>
            <w:r w:rsidR="001042DD">
              <w:rPr>
                <w:rFonts w:ascii="Tahoma" w:hAnsi="Tahoma" w:cs="Tahoma"/>
                <w:lang w:val="el-GR"/>
              </w:rPr>
              <w:t xml:space="preserve"> </w:t>
            </w:r>
          </w:p>
        </w:tc>
        <w:tc>
          <w:tcPr>
            <w:tcW w:w="4242" w:type="dxa"/>
            <w:tcBorders>
              <w:bottom w:val="single" w:sz="4" w:space="0" w:color="auto"/>
            </w:tcBorders>
            <w:vAlign w:val="bottom"/>
          </w:tcPr>
          <w:p w14:paraId="7D1C0CED" w14:textId="77777777" w:rsidR="00F90B59" w:rsidRPr="00EC1CC2" w:rsidRDefault="00F90B59" w:rsidP="00F90B59">
            <w:pPr>
              <w:pStyle w:val="BlueBoldText"/>
              <w:rPr>
                <w:rFonts w:ascii="Tahoma" w:hAnsi="Tahoma" w:cs="Tahoma"/>
                <w:lang w:val="el-GR"/>
              </w:rPr>
            </w:pPr>
          </w:p>
        </w:tc>
      </w:tr>
      <w:tr w:rsidR="00F90B59" w:rsidRPr="00EC1CC2" w14:paraId="575A355C" w14:textId="77777777" w:rsidTr="001042DD">
        <w:trPr>
          <w:trHeight w:val="432"/>
        </w:trPr>
        <w:tc>
          <w:tcPr>
            <w:tcW w:w="358" w:type="dxa"/>
          </w:tcPr>
          <w:p w14:paraId="1203E960" w14:textId="77777777" w:rsidR="00F90B59" w:rsidRPr="001042DD" w:rsidRDefault="00F90B59">
            <w:pPr>
              <w:rPr>
                <w:rFonts w:ascii="Tahoma" w:hAnsi="Tahoma" w:cs="Tahoma"/>
                <w:lang w:val="el-GR"/>
              </w:rPr>
            </w:pPr>
          </w:p>
        </w:tc>
        <w:tc>
          <w:tcPr>
            <w:tcW w:w="205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1CD38E" w14:textId="013BBDCF" w:rsidR="00F90B59" w:rsidRPr="00EC1CC2" w:rsidRDefault="00F90B59" w:rsidP="00037281">
            <w:pPr>
              <w:pStyle w:val="BlueBoldText"/>
              <w:rPr>
                <w:rFonts w:ascii="Tahoma" w:hAnsi="Tahoma" w:cs="Tahoma"/>
              </w:rPr>
            </w:pPr>
            <w:r w:rsidRPr="00EC1CC2">
              <w:rPr>
                <w:rFonts w:ascii="Tahoma" w:hAnsi="Tahoma" w:cs="Tahoma"/>
                <w:lang w:val="el-GR"/>
              </w:rPr>
              <w:t>Ημερομηνία</w:t>
            </w:r>
            <w:r w:rsidR="001042DD">
              <w:rPr>
                <w:rFonts w:ascii="Tahoma" w:hAnsi="Tahoma" w:cs="Tahoma"/>
                <w:lang w:val="el-GR"/>
              </w:rPr>
              <w:t xml:space="preserve"> </w:t>
            </w:r>
          </w:p>
        </w:tc>
        <w:tc>
          <w:tcPr>
            <w:tcW w:w="2806" w:type="dxa"/>
            <w:tcBorders>
              <w:top w:val="single" w:sz="4" w:space="0" w:color="auto"/>
              <w:bottom w:val="single" w:sz="4" w:space="0" w:color="auto"/>
            </w:tcBorders>
          </w:tcPr>
          <w:p w14:paraId="5BECB398" w14:textId="77777777" w:rsidR="00F90B59" w:rsidRPr="00EC1CC2" w:rsidRDefault="00F90B59">
            <w:pPr>
              <w:rPr>
                <w:rFonts w:ascii="Tahoma" w:hAnsi="Tahoma" w:cs="Tahoma"/>
              </w:rPr>
            </w:pPr>
          </w:p>
        </w:tc>
        <w:tc>
          <w:tcPr>
            <w:tcW w:w="155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2B2B339" w14:textId="77777777" w:rsidR="00F90B59" w:rsidRPr="00EC1CC2" w:rsidRDefault="00F90B59" w:rsidP="00F90B59">
            <w:pPr>
              <w:pStyle w:val="BlueBoldText"/>
              <w:rPr>
                <w:rFonts w:ascii="Tahoma" w:hAnsi="Tahoma" w:cs="Tahoma"/>
                <w:lang w:val="el-GR"/>
              </w:rPr>
            </w:pPr>
            <w:r w:rsidRPr="00EC1CC2">
              <w:rPr>
                <w:rFonts w:ascii="Tahoma" w:hAnsi="Tahoma" w:cs="Tahoma"/>
                <w:lang w:val="el-GR"/>
              </w:rPr>
              <w:t>Τόπος</w:t>
            </w:r>
          </w:p>
        </w:tc>
        <w:tc>
          <w:tcPr>
            <w:tcW w:w="42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9265DA" w14:textId="4686C24E" w:rsidR="00F90B59" w:rsidRPr="00EC1CC2" w:rsidRDefault="00000000" w:rsidP="00F90B59">
            <w:pPr>
              <w:pStyle w:val="BlueBoldText"/>
              <w:rPr>
                <w:rFonts w:ascii="Tahoma" w:hAnsi="Tahoma" w:cs="Tahoma"/>
                <w:lang w:val="el-GR"/>
              </w:rPr>
            </w:pPr>
            <w:sdt>
              <w:sdtPr>
                <w:rPr>
                  <w:rFonts w:ascii="Tahoma" w:eastAsiaTheme="minorEastAsia" w:hAnsi="Tahoma" w:cs="Tahoma"/>
                  <w:b w:val="0"/>
                  <w:bCs w:val="0"/>
                  <w:i/>
                  <w:iCs/>
                  <w:shd w:val="clear" w:color="auto" w:fill="FAFAFA" w:themeFill="accent4" w:themeFillTint="33"/>
                </w:rPr>
                <w:id w:val="1968470955"/>
                <w:placeholder>
                  <w:docPart w:val="05B61182AC0E4F5AAB8ACBF6DE0CD22F"/>
                </w:placeholder>
                <w:comboBox>
                  <w:listItem w:displayText="Επιλέξτε ΚΥΤ/ΚΕΔ/ΕΔΠΦΑΑ" w:value="Επιλέξτε ΚΥΤ/ΚΕΔ/ΕΔΠΦΑΑ"/>
                  <w:listItem w:displayText="Κλειστή Ελεγχόμενη Δομή Κω" w:value="Κλειστή Ελεγχόμενη Δομή Κω"/>
                  <w:listItem w:displayText="Κλειστή Ελεγχόμενη Δομή Λέρου" w:value="Κλειστή Ελεγχόμενη Δομή Λέρου"/>
                  <w:listItem w:displayText="Κλειστή Ελεγχόμενη Δομή Λέσβου" w:value="Κλειστή Ελεγχόμενη Δομή Λέσβου"/>
                  <w:listItem w:displayText="Κλειστή Ελεγχόμενη Δομή Σάμου" w:value="Κλειστή Ελεγχόμενη Δομή Σάμου"/>
                  <w:listItem w:displayText="Κέντρο Υποδοχής και Ταυτοποίησης Φυλακίου" w:value="Κέντρο Υποδοχής και Ταυτοποίησης Φυλακίου"/>
                  <w:listItem w:displayText="Κλειστή Ελεγχόμενη Δομή Χίου" w:value="Κλειστή Ελεγχόμενη Δομή Χίου"/>
                  <w:listItem w:displayText="Κέντρο Υποδοχής και Ταυτοποίησης &amp; Ελεγχόμενη Δομή Προσωρινής Φιλοξενίας Αιτούντων Άσυλο Διαβατών" w:value="Κέντρο Υποδοχής και Ταυτοποίησης &amp; Ελεγχόμενη Δομή Προσωρινής Φιλοξενίας Αιτούντων Άσυλο Διαβατών"/>
                  <w:listItem w:displayText="Κέντρο Υποδοχής και Ταυτοποίησης &amp; Ελεγχόμενη Δομή Προσωρινής Φιλοξενίας Αιτούντων Άσυλο Μαλακάσας" w:value="Κέντρο Υποδοχής και Ταυτοποίησης &amp; Ελεγχόμενη Δομή Προσωρινής Φιλοξενίας Αιτούντων Άσυλο Μαλακάσας"/>
                  <w:listItem w:displayText="Ελεγχόμενη Δομή Προσωρινής Φιλοξενίας αιτούντων άσυλο Δυτικής Λέσβου" w:value="Ελεγχόμενη Δομή Προσωρινής Φιλοξενίας αιτούντων άσυλο Δυτικής Λέσβου"/>
                  <w:listItem w:displayText="ΕΔΠΦΑΑ Σχιστού" w:value="ΕΔΠΦΑΑ Σχιστού"/>
                  <w:listItem w:displayText="ΕΔΠΦΑΑ Βόλου" w:value="ΕΔΠΦΑΑ Βόλου"/>
                  <w:listItem w:displayText="ΕΔΠΦΑΑ Θερμοπυλών" w:value="ΕΔΠΦΑΑ Θερμοπυλών"/>
                  <w:listItem w:displayText="ΕΔΠΦΑΑ Κουτσόχερου" w:value="ΕΔΠΦΑΑ Κουτσόχερου"/>
                  <w:listItem w:displayText="ΕΔΠΦΑΑ Θήβας" w:value="ΕΔΠΦΑΑ Θήβας"/>
                  <w:listItem w:displayText="ΕΔΠΦΑΑ Κυλλήνης" w:value="ΕΔΠΦΑΑ Κυλλήνης"/>
                  <w:listItem w:displayText="ΕΔΠΦΑΑ Οινοφύτων" w:value="ΕΔΠΦΑΑ Οινοφύτων"/>
                  <w:listItem w:displayText="ΕΔΠΦΑΑ Ριτσώνας" w:value="ΕΔΠΦΑΑ Ριτσώνας"/>
                  <w:listItem w:displayText="ΕΔΠΦΑΑ Κορίνθου" w:value="ΕΔΠΦΑΑ Κορίνθου"/>
                  <w:listItem w:displayText="ΕΔΠΦΑΑ Πύργου" w:value="ΕΔΠΦΑΑ Πύργου"/>
                  <w:listItem w:displayText="ΕΔΠΦΑΑ Ελευσίνας" w:value="ΕΔΠΦΑΑ Ελευσίνας"/>
                  <w:listItem w:displayText="ΕΔΠΦΑΑ Λαγκαδικίων" w:value="ΕΔΠΦΑΑ Λαγκαδικίων"/>
                  <w:listItem w:displayText="ΕΔΠΦΑΑ Βαγιοχωρίου" w:value="ΕΔΠΦΑΑ Βαγιοχωρίου"/>
                  <w:listItem w:displayText="ΕΔΠΦΑΑ Αλεξάνδρειας" w:value="ΕΔΠΦΑΑ Αλεξάνδρειας"/>
                  <w:listItem w:displayText="ΕΔΠΦΑΑ Βέροιας" w:value="ΕΔΠΦΑΑ Βέροιας"/>
                  <w:listItem w:displayText="ΕΔΠΦΑΑ Δράμας" w:value="ΕΔΠΦΑΑ Δράμας"/>
                  <w:listItem w:displayText="ΕΔΠΦΑΑ Καβάλας" w:value="ΕΔΠΦΑΑ Καβάλας"/>
                  <w:listItem w:displayText="ΕΔΠΦΑΑ Σερρών" w:value="ΕΔΠΦΑΑ Σερρών"/>
                  <w:listItem w:displayText="ΕΔΠΦΑΑ Σιντικής" w:value="ΕΔΠΦΑΑ Σιντικής"/>
                  <w:listItem w:displayText="ΕΔΠΦΑΑ Αγίας Ελένης" w:value="ΕΔΠΦΑΑ Αγίας Ελένης"/>
                  <w:listItem w:displayText="ΕΔΠΦΑΑ Κατσικά" w:value="ΕΔΠΦΑΑ Κατσικά"/>
                  <w:listItem w:displayText="ΕΔΠΦΑΑ Φιλιππιάδας" w:value="ΕΔΠΦΑΑ Φιλιππιάδας"/>
                  <w:listItem w:displayText="ΕΔΠΦΑΑ Πολυκάστρου" w:value="ΕΔΠΦΑΑ Πολυκάστρου"/>
                </w:comboBox>
              </w:sdtPr>
              <w:sdtContent>
                <w:r w:rsidR="00824C97">
                  <w:rPr>
                    <w:rFonts w:ascii="Tahoma" w:eastAsiaTheme="minorEastAsia" w:hAnsi="Tahoma" w:cs="Tahoma"/>
                    <w:b w:val="0"/>
                    <w:bCs w:val="0"/>
                    <w:i/>
                    <w:iCs/>
                    <w:shd w:val="clear" w:color="auto" w:fill="FAFAFA" w:themeFill="accent4" w:themeFillTint="33"/>
                  </w:rPr>
                  <w:t>Επ</w:t>
                </w:r>
                <w:proofErr w:type="spellStart"/>
                <w:r w:rsidR="00824C97">
                  <w:rPr>
                    <w:rFonts w:ascii="Tahoma" w:eastAsiaTheme="minorEastAsia" w:hAnsi="Tahoma" w:cs="Tahoma"/>
                    <w:b w:val="0"/>
                    <w:bCs w:val="0"/>
                    <w:i/>
                    <w:iCs/>
                    <w:shd w:val="clear" w:color="auto" w:fill="FAFAFA" w:themeFill="accent4" w:themeFillTint="33"/>
                  </w:rPr>
                  <w:t>ιλέξτε</w:t>
                </w:r>
                <w:proofErr w:type="spellEnd"/>
                <w:r w:rsidR="00824C97">
                  <w:rPr>
                    <w:rFonts w:ascii="Tahoma" w:eastAsiaTheme="minorEastAsia" w:hAnsi="Tahoma" w:cs="Tahoma"/>
                    <w:b w:val="0"/>
                    <w:bCs w:val="0"/>
                    <w:i/>
                    <w:iCs/>
                    <w:shd w:val="clear" w:color="auto" w:fill="FAFAFA" w:themeFill="accent4" w:themeFillTint="33"/>
                  </w:rPr>
                  <w:t xml:space="preserve"> ΚΥΤ/ΚΕΔ/ΕΔΠΦΑΑ</w:t>
                </w:r>
              </w:sdtContent>
            </w:sdt>
          </w:p>
        </w:tc>
      </w:tr>
    </w:tbl>
    <w:p w14:paraId="3ABDEA1B" w14:textId="77777777" w:rsidR="00F37EA1" w:rsidRPr="00EC1CC2" w:rsidRDefault="00F37EA1">
      <w:pPr>
        <w:rPr>
          <w:rFonts w:ascii="Tahoma" w:hAnsi="Tahoma" w:cs="Tahoma"/>
        </w:rPr>
      </w:pPr>
    </w:p>
    <w:tbl>
      <w:tblPr>
        <w:tblStyle w:val="5-31"/>
        <w:tblW w:w="0" w:type="auto"/>
        <w:tblLook w:val="06A0" w:firstRow="1" w:lastRow="0" w:firstColumn="1" w:lastColumn="0" w:noHBand="1" w:noVBand="1"/>
      </w:tblPr>
      <w:tblGrid>
        <w:gridCol w:w="3964"/>
        <w:gridCol w:w="1560"/>
        <w:gridCol w:w="5136"/>
      </w:tblGrid>
      <w:tr w:rsidR="00FF5EBD" w:rsidRPr="00EC1CC2" w14:paraId="73143D2D" w14:textId="77777777" w:rsidTr="00F90B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22CAE5ED" w14:textId="77777777" w:rsidR="002F35E6" w:rsidRPr="00EC1CC2" w:rsidRDefault="00FF5EBD" w:rsidP="00893C21">
            <w:pPr>
              <w:rPr>
                <w:rFonts w:ascii="Tahoma" w:hAnsi="Tahoma" w:cs="Tahoma"/>
                <w:lang w:val="el-GR"/>
              </w:rPr>
            </w:pPr>
            <w:r w:rsidRPr="00EC1CC2">
              <w:rPr>
                <w:rFonts w:ascii="Tahoma" w:hAnsi="Tahoma" w:cs="Tahoma"/>
                <w:lang w:val="el-GR"/>
              </w:rPr>
              <w:t>ΙΑΤΡΙΚΟ</w:t>
            </w:r>
            <w:r w:rsidR="00893C21" w:rsidRPr="00EC1CC2">
              <w:rPr>
                <w:rFonts w:ascii="Tahoma" w:hAnsi="Tahoma" w:cs="Tahoma"/>
                <w:lang w:val="el-GR"/>
              </w:rPr>
              <w:t xml:space="preserve">Σ ΕΛΕΓΧΟΣ/ </w:t>
            </w:r>
            <w:r w:rsidR="00BF61B5" w:rsidRPr="00EC1CC2">
              <w:rPr>
                <w:rFonts w:ascii="Tahoma" w:hAnsi="Tahoma" w:cs="Tahoma"/>
                <w:lang w:val="el-GR"/>
              </w:rPr>
              <w:t xml:space="preserve">   </w:t>
            </w:r>
            <w:r w:rsidR="00893C21" w:rsidRPr="00EC1CC2">
              <w:rPr>
                <w:rFonts w:ascii="Tahoma" w:hAnsi="Tahoma" w:cs="Tahoma"/>
                <w:lang w:val="el-GR"/>
              </w:rPr>
              <w:t>ΙΑΤΡΟΦΑΡΜΑΚΕΥΤΙΚΗ ΠΕΡΙΘΑΛΨΗ</w:t>
            </w:r>
          </w:p>
        </w:tc>
        <w:tc>
          <w:tcPr>
            <w:tcW w:w="1560" w:type="dxa"/>
          </w:tcPr>
          <w:p w14:paraId="5CE37FF3" w14:textId="77777777" w:rsidR="002F35E6" w:rsidRPr="00EC1CC2" w:rsidRDefault="0012572F" w:rsidP="00E732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lang w:val="el-GR"/>
              </w:rPr>
            </w:pPr>
            <w:r w:rsidRPr="00EC1CC2">
              <w:rPr>
                <w:rFonts w:ascii="Tahoma" w:hAnsi="Tahoma" w:cs="Tahoma"/>
                <w:lang w:val="el-GR"/>
              </w:rPr>
              <w:t>Αριθμός</w:t>
            </w:r>
          </w:p>
        </w:tc>
        <w:tc>
          <w:tcPr>
            <w:tcW w:w="5136" w:type="dxa"/>
          </w:tcPr>
          <w:p w14:paraId="1EB078BA" w14:textId="77777777" w:rsidR="002F35E6" w:rsidRPr="00EC1CC2" w:rsidRDefault="0012572F" w:rsidP="00E732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lang w:val="el-GR"/>
              </w:rPr>
            </w:pPr>
            <w:r w:rsidRPr="00EC1CC2">
              <w:rPr>
                <w:rFonts w:ascii="Tahoma" w:hAnsi="Tahoma" w:cs="Tahoma"/>
                <w:lang w:val="el-GR"/>
              </w:rPr>
              <w:t>Σχόλια/ Παρατηρήσεις</w:t>
            </w:r>
          </w:p>
        </w:tc>
      </w:tr>
      <w:tr w:rsidR="00FF5EBD" w:rsidRPr="00EC1CC2" w14:paraId="7CA8DECA" w14:textId="77777777" w:rsidTr="001042DD">
        <w:trPr>
          <w:trHeight w:val="5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6A7BDDBB" w14:textId="77777777" w:rsidR="002F35E6" w:rsidRPr="00EC1CC2" w:rsidRDefault="008C3021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</w:rPr>
              <w:t>T</w:t>
            </w:r>
            <w:r w:rsidR="002D5D96" w:rsidRPr="00EC1CC2">
              <w:rPr>
                <w:rFonts w:ascii="Tahoma" w:hAnsi="Tahoma" w:cs="Tahoma"/>
                <w:color w:val="FFFFFF" w:themeColor="background1"/>
              </w:rPr>
              <w:t>riage</w:t>
            </w:r>
          </w:p>
        </w:tc>
        <w:tc>
          <w:tcPr>
            <w:tcW w:w="1560" w:type="dxa"/>
            <w:vAlign w:val="center"/>
          </w:tcPr>
          <w:p w14:paraId="2CF64ED6" w14:textId="77777777" w:rsidR="002F35E6" w:rsidRPr="00EC1CC2" w:rsidRDefault="002F35E6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003B43E9" w14:textId="77777777" w:rsidR="002F35E6" w:rsidRPr="00EC1CC2" w:rsidRDefault="002F35E6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</w:rPr>
            </w:pPr>
          </w:p>
        </w:tc>
      </w:tr>
      <w:tr w:rsidR="00FF5EBD" w:rsidRPr="00EB379E" w14:paraId="79DB7CEC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7577DE79" w14:textId="1E0F53B6" w:rsidR="002F35E6" w:rsidRPr="00EC1CC2" w:rsidRDefault="008C3021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 xml:space="preserve">Ιατρικός έλεγχος </w:t>
            </w:r>
            <w:r w:rsidR="0025722E">
              <w:rPr>
                <w:rFonts w:ascii="Tahoma" w:hAnsi="Tahoma" w:cs="Tahoma"/>
                <w:color w:val="FFFFFF" w:themeColor="background1"/>
                <w:lang w:val="el-GR"/>
              </w:rPr>
              <w:t>–</w:t>
            </w: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 xml:space="preserve"> Καταγραφή</w:t>
            </w:r>
            <w:r w:rsidR="0025722E">
              <w:rPr>
                <w:rFonts w:ascii="Tahoma" w:hAnsi="Tahoma" w:cs="Tahoma"/>
                <w:color w:val="FFFFFF" w:themeColor="background1"/>
                <w:lang w:val="el-GR"/>
              </w:rPr>
              <w:t xml:space="preserve"> </w:t>
            </w:r>
            <w:r w:rsidR="005B53AF">
              <w:rPr>
                <w:rFonts w:ascii="Tahoma" w:hAnsi="Tahoma" w:cs="Tahoma"/>
                <w:color w:val="FFFFFF" w:themeColor="background1"/>
                <w:lang w:val="el-GR"/>
              </w:rPr>
              <w:t>(κάρτες υγείας)</w:t>
            </w:r>
          </w:p>
        </w:tc>
        <w:tc>
          <w:tcPr>
            <w:tcW w:w="1560" w:type="dxa"/>
            <w:vAlign w:val="center"/>
          </w:tcPr>
          <w:p w14:paraId="129EB02F" w14:textId="3AD91316" w:rsidR="002F35E6" w:rsidRPr="001042DD" w:rsidRDefault="002F35E6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6CD9C806" w14:textId="77777777" w:rsidR="002F35E6" w:rsidRPr="005B53AF" w:rsidRDefault="002F35E6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0E6724" w:rsidRPr="00EB379E" w14:paraId="0C9ADFE6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7454558E" w14:textId="77777777" w:rsidR="000E6724" w:rsidRPr="00EC1CC2" w:rsidRDefault="000E6724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 xml:space="preserve">Ιατρικός έλεγχος </w:t>
            </w:r>
            <w:r w:rsidR="00C05036" w:rsidRPr="00EC1CC2">
              <w:rPr>
                <w:rFonts w:ascii="Tahoma" w:hAnsi="Tahoma" w:cs="Tahoma"/>
                <w:color w:val="FFFFFF" w:themeColor="background1"/>
                <w:lang w:val="el-GR"/>
              </w:rPr>
              <w:t>–</w:t>
            </w:r>
            <w:r w:rsidR="00E64DE7" w:rsidRPr="00EC1CC2">
              <w:rPr>
                <w:rFonts w:ascii="Tahoma" w:hAnsi="Tahoma" w:cs="Tahoma"/>
                <w:color w:val="FFFFFF" w:themeColor="background1"/>
                <w:lang w:val="el-GR"/>
              </w:rPr>
              <w:t xml:space="preserve"> </w:t>
            </w:r>
            <w:r w:rsidR="004800FD" w:rsidRPr="00EC1CC2">
              <w:rPr>
                <w:rFonts w:ascii="Tahoma" w:hAnsi="Tahoma" w:cs="Tahoma"/>
                <w:color w:val="FFFFFF" w:themeColor="background1"/>
                <w:lang w:val="el-GR"/>
              </w:rPr>
              <w:t>Νέα άφιξη σε ΕΔΠΦΑΑ</w:t>
            </w:r>
          </w:p>
        </w:tc>
        <w:tc>
          <w:tcPr>
            <w:tcW w:w="1560" w:type="dxa"/>
            <w:vAlign w:val="center"/>
          </w:tcPr>
          <w:p w14:paraId="6263111C" w14:textId="799D5D72" w:rsidR="000E6724" w:rsidRPr="00EC1CC2" w:rsidRDefault="000E6724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0D944800" w14:textId="34BE0A49" w:rsidR="000E6724" w:rsidRPr="00EC1CC2" w:rsidRDefault="000E6724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C60FE8" w:rsidRPr="00EC1CC2" w14:paraId="5C613612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2C8C415D" w14:textId="77777777" w:rsidR="00C60FE8" w:rsidRPr="00EC1CC2" w:rsidRDefault="00F20A6A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Επανέλεγχος περιστατικού</w:t>
            </w:r>
          </w:p>
        </w:tc>
        <w:tc>
          <w:tcPr>
            <w:tcW w:w="1560" w:type="dxa"/>
            <w:vAlign w:val="center"/>
          </w:tcPr>
          <w:p w14:paraId="1BB45937" w14:textId="2516D0D5" w:rsidR="00C60FE8" w:rsidRPr="001042DD" w:rsidRDefault="00C60FE8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70CF50F2" w14:textId="77777777" w:rsidR="00C60FE8" w:rsidRPr="00EC1CC2" w:rsidRDefault="00C60FE8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</w:rPr>
            </w:pPr>
          </w:p>
        </w:tc>
      </w:tr>
      <w:tr w:rsidR="009D442F" w:rsidRPr="00EC1CC2" w14:paraId="3C0952A1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18642895" w14:textId="77777777" w:rsidR="009D442F" w:rsidRPr="00EC1CC2" w:rsidRDefault="009D442F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Χορήγηση φαρμακευτικής αγωγής</w:t>
            </w:r>
          </w:p>
        </w:tc>
        <w:tc>
          <w:tcPr>
            <w:tcW w:w="1560" w:type="dxa"/>
            <w:vAlign w:val="center"/>
          </w:tcPr>
          <w:p w14:paraId="5575A003" w14:textId="77563CF0" w:rsidR="009D442F" w:rsidRPr="001042DD" w:rsidRDefault="009D442F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1C8882A9" w14:textId="77777777" w:rsidR="009D442F" w:rsidRPr="00EC1CC2" w:rsidRDefault="009D442F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</w:rPr>
            </w:pPr>
          </w:p>
        </w:tc>
      </w:tr>
      <w:tr w:rsidR="00C25964" w:rsidRPr="00EC1CC2" w14:paraId="73436035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4CB3BE08" w14:textId="77777777" w:rsidR="00C25964" w:rsidRPr="00EC1CC2" w:rsidRDefault="00C25964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Συνταγογράφηση</w:t>
            </w:r>
          </w:p>
        </w:tc>
        <w:tc>
          <w:tcPr>
            <w:tcW w:w="1560" w:type="dxa"/>
            <w:vAlign w:val="center"/>
          </w:tcPr>
          <w:p w14:paraId="268E270D" w14:textId="426CC0EB" w:rsidR="00C25964" w:rsidRPr="001042DD" w:rsidRDefault="00C25964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367CF803" w14:textId="77777777" w:rsidR="00C25964" w:rsidRPr="00EC1CC2" w:rsidRDefault="00C25964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</w:rPr>
            </w:pPr>
          </w:p>
        </w:tc>
      </w:tr>
      <w:tr w:rsidR="00FF5EBD" w:rsidRPr="00EC1CC2" w14:paraId="0969C085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7ACEB847" w14:textId="77777777" w:rsidR="002F35E6" w:rsidRPr="00EC1CC2" w:rsidRDefault="00483E2E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Έκτακτα περιστατικά</w:t>
            </w:r>
          </w:p>
        </w:tc>
        <w:tc>
          <w:tcPr>
            <w:tcW w:w="1560" w:type="dxa"/>
            <w:vAlign w:val="center"/>
          </w:tcPr>
          <w:p w14:paraId="678072B4" w14:textId="6131C96A" w:rsidR="002F35E6" w:rsidRPr="001042DD" w:rsidRDefault="002F35E6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45BD476B" w14:textId="77777777" w:rsidR="002F35E6" w:rsidRPr="00EC1CC2" w:rsidRDefault="002F35E6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</w:rPr>
            </w:pPr>
          </w:p>
        </w:tc>
      </w:tr>
      <w:tr w:rsidR="003B3EDE" w:rsidRPr="00EB379E" w14:paraId="75F283E6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390B7054" w14:textId="77777777" w:rsidR="003B3EDE" w:rsidRPr="00EC1CC2" w:rsidRDefault="003B3EDE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Προγραμματισμός Ραντεβού σε ιατρικές υπηρεσίες</w:t>
            </w:r>
          </w:p>
        </w:tc>
        <w:tc>
          <w:tcPr>
            <w:tcW w:w="1560" w:type="dxa"/>
            <w:vAlign w:val="center"/>
          </w:tcPr>
          <w:p w14:paraId="06E12155" w14:textId="4615A9A5" w:rsidR="003B3EDE" w:rsidRPr="00EC1CC2" w:rsidRDefault="003B3EDE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05C8730E" w14:textId="4E08E3BD" w:rsidR="003B3EDE" w:rsidRPr="00EC1CC2" w:rsidRDefault="003B3EDE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3B3EDE" w:rsidRPr="00EC1CC2" w14:paraId="43B72CE7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73BB0803" w14:textId="77777777" w:rsidR="003B3EDE" w:rsidRPr="00EC1CC2" w:rsidRDefault="005A47CD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Εμβολιασμός</w:t>
            </w:r>
          </w:p>
        </w:tc>
        <w:tc>
          <w:tcPr>
            <w:tcW w:w="1560" w:type="dxa"/>
            <w:vAlign w:val="center"/>
          </w:tcPr>
          <w:p w14:paraId="692F45DC" w14:textId="4819EC91" w:rsidR="003B3EDE" w:rsidRPr="00EC1CC2" w:rsidRDefault="003B3EDE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559802FB" w14:textId="77777777" w:rsidR="003B3EDE" w:rsidRPr="00EC1CC2" w:rsidRDefault="003B3EDE" w:rsidP="009A4E41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F90B59" w:rsidRPr="00EC1CC2" w14:paraId="64CE794D" w14:textId="77777777" w:rsidTr="00F90B59">
        <w:tblPrEx>
          <w:tblLook w:val="04A0" w:firstRow="1" w:lastRow="0" w:firstColumn="1" w:lastColumn="0" w:noHBand="0" w:noVBand="1"/>
        </w:tblPrEx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65426BF6" w14:textId="77777777" w:rsidR="005E3B8F" w:rsidRPr="00EC1CC2" w:rsidRDefault="00E7439A" w:rsidP="00F90B59">
            <w:pPr>
              <w:pStyle w:val="Text"/>
              <w:rPr>
                <w:rFonts w:ascii="Tahoma" w:hAnsi="Tahoma" w:cs="Tahoma"/>
                <w:color w:val="FFFFFF" w:themeColor="background1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 xml:space="preserve">Διενέργεια </w:t>
            </w:r>
            <w:r w:rsidR="007E0A1D" w:rsidRPr="00EC1CC2">
              <w:rPr>
                <w:rFonts w:ascii="Tahoma" w:hAnsi="Tahoma" w:cs="Tahoma"/>
                <w:color w:val="FFFFFF" w:themeColor="background1"/>
              </w:rPr>
              <w:t>Rapid Test</w:t>
            </w:r>
          </w:p>
        </w:tc>
        <w:tc>
          <w:tcPr>
            <w:tcW w:w="1560" w:type="dxa"/>
          </w:tcPr>
          <w:p w14:paraId="4034B899" w14:textId="25955769" w:rsidR="005E3B8F" w:rsidRPr="00EC1CC2" w:rsidRDefault="005E3B8F" w:rsidP="00B156C9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</w:tcPr>
          <w:p w14:paraId="419AA591" w14:textId="77777777" w:rsidR="005E3B8F" w:rsidRPr="00EC1CC2" w:rsidRDefault="005E3B8F" w:rsidP="00B156C9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C2249C" w:rsidRPr="00EC1CC2" w14:paraId="1EBE4A65" w14:textId="77777777" w:rsidTr="00F90B59">
        <w:tblPrEx>
          <w:tblLook w:val="04A0" w:firstRow="1" w:lastRow="0" w:firstColumn="1" w:lastColumn="0" w:noHBand="0" w:noVBand="1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  <w:vAlign w:val="bottom"/>
          </w:tcPr>
          <w:p w14:paraId="60105FB4" w14:textId="77777777" w:rsidR="00C2249C" w:rsidRPr="00EC1CC2" w:rsidRDefault="00C2249C" w:rsidP="00F90B59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Άλλο</w:t>
            </w:r>
          </w:p>
        </w:tc>
        <w:tc>
          <w:tcPr>
            <w:tcW w:w="1560" w:type="dxa"/>
          </w:tcPr>
          <w:p w14:paraId="6F346955" w14:textId="77777777" w:rsidR="00C2249C" w:rsidRPr="00EC1CC2" w:rsidRDefault="00C2249C" w:rsidP="00B156C9">
            <w:pPr>
              <w:pStyle w:val="Tex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</w:tcPr>
          <w:p w14:paraId="48B9E621" w14:textId="77777777" w:rsidR="00C2249C" w:rsidRPr="00EC1CC2" w:rsidRDefault="00C2249C" w:rsidP="00B156C9">
            <w:pPr>
              <w:pStyle w:val="Tex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</w:tbl>
    <w:p w14:paraId="0538C655" w14:textId="77777777" w:rsidR="00463B35" w:rsidRPr="00EC1CC2" w:rsidRDefault="00463B35" w:rsidP="001A199E">
      <w:pPr>
        <w:pStyle w:val="BlueBoldText"/>
        <w:rPr>
          <w:rFonts w:ascii="Tahoma" w:hAnsi="Tahoma" w:cs="Tahoma"/>
          <w:sz w:val="6"/>
          <w:szCs w:val="6"/>
        </w:rPr>
      </w:pPr>
    </w:p>
    <w:p w14:paraId="6E1D62D9" w14:textId="77777777" w:rsidR="009B4D22" w:rsidRPr="00EC1CC2" w:rsidRDefault="009B4D22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786612F8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7EF2A2E9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D60B75C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26721DC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98ABBCF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A53A13C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55D34A4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3B95A1C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8C2B88B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12E7434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E2CC237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6236ADB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77C73A35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110FD9D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73DE3B56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F974123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8AAAEF6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706E5A4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EA488FD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9282588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434A128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21751B2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3A61586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59472D3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B05C486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751012E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9A6F38A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4D9C6F5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1B265F8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3FEA113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A7648C4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6D27280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27F7689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EF33E09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49FB80F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E64FAA7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2F0C563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9D1564F" w14:textId="77777777" w:rsidR="00260796" w:rsidRPr="00EC1CC2" w:rsidRDefault="00260796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tbl>
      <w:tblPr>
        <w:tblStyle w:val="5-31"/>
        <w:tblW w:w="0" w:type="auto"/>
        <w:tblLook w:val="06A0" w:firstRow="1" w:lastRow="0" w:firstColumn="1" w:lastColumn="0" w:noHBand="1" w:noVBand="1"/>
      </w:tblPr>
      <w:tblGrid>
        <w:gridCol w:w="3964"/>
        <w:gridCol w:w="1560"/>
        <w:gridCol w:w="5136"/>
      </w:tblGrid>
      <w:tr w:rsidR="009B4D22" w:rsidRPr="00EC1CC2" w14:paraId="544E8BC7" w14:textId="77777777" w:rsidTr="00EC1C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7EE8EB63" w14:textId="77777777" w:rsidR="009B4D22" w:rsidRPr="00EC1CC2" w:rsidRDefault="009B4D22" w:rsidP="009B4D22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ΨΥΧΟΚΟΙΝΩΝΙΚΗ ΥΠΟΣΤΗΡΙΞΗ</w:t>
            </w:r>
          </w:p>
        </w:tc>
        <w:tc>
          <w:tcPr>
            <w:tcW w:w="1560" w:type="dxa"/>
          </w:tcPr>
          <w:p w14:paraId="489B3B3C" w14:textId="77777777" w:rsidR="009B4D22" w:rsidRPr="00EC1CC2" w:rsidRDefault="009B4D22" w:rsidP="009B4D2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b w:val="0"/>
                <w:bCs w:val="0"/>
                <w:color w:val="1F497D" w:themeColor="text2"/>
                <w:lang w:val="el-GR"/>
              </w:rPr>
            </w:pPr>
            <w:r w:rsidRPr="00EC1CC2">
              <w:rPr>
                <w:rFonts w:ascii="Tahoma" w:hAnsi="Tahoma" w:cs="Tahoma"/>
                <w:lang w:val="el-GR"/>
              </w:rPr>
              <w:t>Αριθμός</w:t>
            </w:r>
          </w:p>
        </w:tc>
        <w:tc>
          <w:tcPr>
            <w:tcW w:w="5136" w:type="dxa"/>
          </w:tcPr>
          <w:p w14:paraId="063C59D2" w14:textId="77777777" w:rsidR="009B4D22" w:rsidRPr="00EC1CC2" w:rsidRDefault="009B4D22" w:rsidP="009B4D2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lang w:val="el-GR"/>
              </w:rPr>
            </w:pPr>
            <w:r w:rsidRPr="00EC1CC2">
              <w:rPr>
                <w:rFonts w:ascii="Tahoma" w:hAnsi="Tahoma" w:cs="Tahoma"/>
                <w:lang w:val="el-GR"/>
              </w:rPr>
              <w:t>Σχόλια/ Παρατηρήσεις</w:t>
            </w:r>
          </w:p>
        </w:tc>
      </w:tr>
      <w:tr w:rsidR="009B4D22" w:rsidRPr="00EC1CC2" w14:paraId="3315F5F5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64553DDD" w14:textId="77777777" w:rsidR="009B4D22" w:rsidRPr="00EC1CC2" w:rsidRDefault="007F0CC8" w:rsidP="009B4D22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 xml:space="preserve">Ψυχοκοινωνική </w:t>
            </w:r>
            <w:r w:rsidR="005236FE" w:rsidRPr="00EC1CC2">
              <w:rPr>
                <w:rFonts w:ascii="Tahoma" w:hAnsi="Tahoma" w:cs="Tahoma"/>
                <w:color w:val="FFFFFF" w:themeColor="background1"/>
                <w:lang w:val="el-GR"/>
              </w:rPr>
              <w:t>Υποστήριξη - Καταγραφή</w:t>
            </w:r>
          </w:p>
        </w:tc>
        <w:tc>
          <w:tcPr>
            <w:tcW w:w="1560" w:type="dxa"/>
          </w:tcPr>
          <w:p w14:paraId="353328B1" w14:textId="6D471DB9" w:rsidR="009B4D22" w:rsidRPr="00EC1CC2" w:rsidRDefault="009B4D22" w:rsidP="009B4D2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lang w:val="el-GR"/>
              </w:rPr>
            </w:pPr>
          </w:p>
        </w:tc>
        <w:tc>
          <w:tcPr>
            <w:tcW w:w="5136" w:type="dxa"/>
          </w:tcPr>
          <w:p w14:paraId="06ACED3D" w14:textId="77777777" w:rsidR="009B4D22" w:rsidRPr="00EC1CC2" w:rsidRDefault="009B4D22" w:rsidP="009B4D2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lang w:val="el-GR"/>
              </w:rPr>
            </w:pPr>
          </w:p>
        </w:tc>
      </w:tr>
      <w:tr w:rsidR="00BB087A" w:rsidRPr="00EC1CC2" w14:paraId="2D8B140C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6C8985B4" w14:textId="77777777" w:rsidR="00BB087A" w:rsidRPr="00EC1CC2" w:rsidRDefault="00BB087A" w:rsidP="009B4D22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Ψυχοκοινωνική Υποστήριξη</w:t>
            </w:r>
          </w:p>
        </w:tc>
        <w:tc>
          <w:tcPr>
            <w:tcW w:w="1560" w:type="dxa"/>
          </w:tcPr>
          <w:p w14:paraId="72DB3217" w14:textId="5C4C4674" w:rsidR="00BB087A" w:rsidRPr="00EC1CC2" w:rsidRDefault="00BB087A" w:rsidP="009B4D2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lang w:val="el-GR"/>
              </w:rPr>
            </w:pPr>
          </w:p>
        </w:tc>
        <w:tc>
          <w:tcPr>
            <w:tcW w:w="5136" w:type="dxa"/>
          </w:tcPr>
          <w:p w14:paraId="5E1D852E" w14:textId="77777777" w:rsidR="00BB087A" w:rsidRPr="00EC1CC2" w:rsidRDefault="00BB087A" w:rsidP="009B4D2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lang w:val="el-GR"/>
              </w:rPr>
            </w:pPr>
          </w:p>
        </w:tc>
      </w:tr>
      <w:tr w:rsidR="009B4D22" w:rsidRPr="00EB379E" w14:paraId="3FF035F3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4B8CDE22" w14:textId="77777777" w:rsidR="009B4D22" w:rsidRPr="00EC1CC2" w:rsidRDefault="004E55C6" w:rsidP="009B4D22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 xml:space="preserve">Προγραμματισμός ραντεβού σε </w:t>
            </w:r>
            <w:r w:rsidR="003777BA" w:rsidRPr="00EC1CC2">
              <w:rPr>
                <w:rFonts w:ascii="Tahoma" w:hAnsi="Tahoma" w:cs="Tahoma"/>
                <w:color w:val="FFFFFF" w:themeColor="background1"/>
                <w:lang w:val="el-GR"/>
              </w:rPr>
              <w:t>εξειδικευμένες υπηρεσίες</w:t>
            </w:r>
          </w:p>
        </w:tc>
        <w:tc>
          <w:tcPr>
            <w:tcW w:w="1560" w:type="dxa"/>
            <w:vAlign w:val="center"/>
          </w:tcPr>
          <w:p w14:paraId="7632AD05" w14:textId="77777777" w:rsidR="009B4D22" w:rsidRPr="00EC1CC2" w:rsidRDefault="009B4D22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11247D86" w14:textId="77777777" w:rsidR="009B4D22" w:rsidRPr="00EC1CC2" w:rsidRDefault="009B4D22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947077" w:rsidRPr="00824C97" w14:paraId="186C3FD8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7D5294EC" w14:textId="77777777" w:rsidR="00947077" w:rsidRPr="00EC1CC2" w:rsidRDefault="00947077" w:rsidP="009B4D22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Παραπομπή σε εξειδικευμένες υπηρεσίες</w:t>
            </w:r>
          </w:p>
        </w:tc>
        <w:tc>
          <w:tcPr>
            <w:tcW w:w="1560" w:type="dxa"/>
            <w:vAlign w:val="center"/>
          </w:tcPr>
          <w:p w14:paraId="64282648" w14:textId="76F06C47" w:rsidR="00947077" w:rsidRPr="00EC1CC2" w:rsidRDefault="00947077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73517E6E" w14:textId="7537C0E8" w:rsidR="00947077" w:rsidRPr="00EC1CC2" w:rsidRDefault="00947077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9B4D22" w:rsidRPr="00EC1CC2" w14:paraId="1C1B248D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0BD9FAF1" w14:textId="77777777" w:rsidR="009B4D22" w:rsidRPr="00EC1CC2" w:rsidRDefault="004E55C6" w:rsidP="009B4D22">
            <w:pPr>
              <w:pStyle w:val="Text"/>
              <w:rPr>
                <w:rFonts w:ascii="Tahoma" w:hAnsi="Tahoma" w:cs="Tahoma"/>
                <w:color w:val="FFFFFF" w:themeColor="background1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Παρακολούθηση περιστατικού</w:t>
            </w:r>
            <w:r w:rsidR="00164132" w:rsidRPr="00EC1CC2">
              <w:rPr>
                <w:rFonts w:ascii="Tahoma" w:hAnsi="Tahoma" w:cs="Tahoma"/>
                <w:color w:val="FFFFFF" w:themeColor="background1"/>
                <w:lang w:val="el-GR"/>
              </w:rPr>
              <w:t xml:space="preserve"> (</w:t>
            </w:r>
            <w:r w:rsidR="00164132" w:rsidRPr="00EC1CC2">
              <w:rPr>
                <w:rFonts w:ascii="Tahoma" w:hAnsi="Tahoma" w:cs="Tahoma"/>
                <w:color w:val="FFFFFF" w:themeColor="background1"/>
              </w:rPr>
              <w:t>follow up)</w:t>
            </w:r>
          </w:p>
        </w:tc>
        <w:tc>
          <w:tcPr>
            <w:tcW w:w="1560" w:type="dxa"/>
            <w:vAlign w:val="center"/>
          </w:tcPr>
          <w:p w14:paraId="447CAF3D" w14:textId="0076E47F" w:rsidR="009B4D22" w:rsidRPr="00EC1CC2" w:rsidRDefault="009B4D22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7E5BA022" w14:textId="77777777" w:rsidR="009B4D22" w:rsidRPr="00EC1CC2" w:rsidRDefault="009B4D22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305138" w:rsidRPr="00EC1CC2" w14:paraId="454DFD2E" w14:textId="77777777" w:rsidTr="00F90B59"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5855F3C9" w14:textId="77777777" w:rsidR="00305138" w:rsidRPr="00EC1CC2" w:rsidRDefault="00305138" w:rsidP="009B4D22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Λοιπές Διοικητικές Ενέργειες</w:t>
            </w:r>
          </w:p>
        </w:tc>
        <w:tc>
          <w:tcPr>
            <w:tcW w:w="1560" w:type="dxa"/>
            <w:vAlign w:val="center"/>
          </w:tcPr>
          <w:p w14:paraId="7476598E" w14:textId="6C28839F" w:rsidR="00305138" w:rsidRPr="00EC1CC2" w:rsidRDefault="00305138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  <w:vAlign w:val="center"/>
          </w:tcPr>
          <w:p w14:paraId="7B56A03B" w14:textId="77777777" w:rsidR="00305138" w:rsidRPr="00EC1CC2" w:rsidRDefault="00305138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305138" w:rsidRPr="00EC1CC2" w14:paraId="0F48A149" w14:textId="77777777" w:rsidTr="00F90B59">
        <w:tblPrEx>
          <w:tblLook w:val="04A0" w:firstRow="1" w:lastRow="0" w:firstColumn="1" w:lastColumn="0" w:noHBand="0" w:noVBand="1"/>
        </w:tblPrEx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5BF6B064" w14:textId="77777777" w:rsidR="00305138" w:rsidRPr="00EC1CC2" w:rsidRDefault="00305138" w:rsidP="009B4D22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Έκτακτα Περιστατικά</w:t>
            </w:r>
          </w:p>
        </w:tc>
        <w:tc>
          <w:tcPr>
            <w:tcW w:w="1560" w:type="dxa"/>
          </w:tcPr>
          <w:p w14:paraId="21D9CEA3" w14:textId="694E6066" w:rsidR="00305138" w:rsidRPr="00EC1CC2" w:rsidRDefault="00305138" w:rsidP="009B4D22">
            <w:pPr>
              <w:pStyle w:val="Tex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</w:tcPr>
          <w:p w14:paraId="3BD902AE" w14:textId="77777777" w:rsidR="00305138" w:rsidRPr="00EC1CC2" w:rsidRDefault="00305138" w:rsidP="009B4D22">
            <w:pPr>
              <w:pStyle w:val="Tex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  <w:tr w:rsidR="00164132" w:rsidRPr="00EC1CC2" w14:paraId="779A23E5" w14:textId="77777777" w:rsidTr="00F90B59">
        <w:tblPrEx>
          <w:tblLook w:val="04A0" w:firstRow="1" w:lastRow="0" w:firstColumn="1" w:lastColumn="0" w:noHBand="0" w:noVBand="1"/>
        </w:tblPrEx>
        <w:trPr>
          <w:trHeight w:val="2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4" w:type="dxa"/>
          </w:tcPr>
          <w:p w14:paraId="7060195A" w14:textId="77777777" w:rsidR="00164132" w:rsidRPr="00EC1CC2" w:rsidRDefault="00305138" w:rsidP="009B4D22">
            <w:pPr>
              <w:pStyle w:val="Text"/>
              <w:rPr>
                <w:rFonts w:ascii="Tahoma" w:hAnsi="Tahoma" w:cs="Tahoma"/>
                <w:color w:val="FFFFFF" w:themeColor="background1"/>
                <w:lang w:val="el-GR"/>
              </w:rPr>
            </w:pPr>
            <w:r w:rsidRPr="00EC1CC2">
              <w:rPr>
                <w:rFonts w:ascii="Tahoma" w:hAnsi="Tahoma" w:cs="Tahoma"/>
                <w:color w:val="FFFFFF" w:themeColor="background1"/>
                <w:lang w:val="el-GR"/>
              </w:rPr>
              <w:t>Άλλο</w:t>
            </w:r>
          </w:p>
        </w:tc>
        <w:tc>
          <w:tcPr>
            <w:tcW w:w="1560" w:type="dxa"/>
          </w:tcPr>
          <w:p w14:paraId="31B97580" w14:textId="77777777" w:rsidR="00164132" w:rsidRPr="00EC1CC2" w:rsidRDefault="00164132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  <w:tc>
          <w:tcPr>
            <w:tcW w:w="5136" w:type="dxa"/>
          </w:tcPr>
          <w:p w14:paraId="32DD873E" w14:textId="77777777" w:rsidR="00164132" w:rsidRPr="00EC1CC2" w:rsidRDefault="00164132" w:rsidP="009B4D22">
            <w:pPr>
              <w:pStyle w:val="Tex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 w:cs="Tahoma"/>
                <w:color w:val="1F497D" w:themeColor="text2"/>
                <w:lang w:val="el-GR"/>
              </w:rPr>
            </w:pPr>
          </w:p>
        </w:tc>
      </w:tr>
    </w:tbl>
    <w:p w14:paraId="6F60083E" w14:textId="77777777" w:rsidR="009B4D22" w:rsidRPr="00EC1CC2" w:rsidRDefault="009B4D22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2291CB2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E3EC158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88BF6EE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C8CD783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2348844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45C8413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C43B1E8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C0CE56D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5CA5FC3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FC89B86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E033BCB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D19CBF7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1B287D1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9112288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166B1CC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BBF9249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F5BD6AE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147C68C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998D3EF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70740F5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C53B546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25DEFBD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8C2C6B4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34DC535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9933641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F9537B4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A86B0EE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C3E91AC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7674CF4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70FFDB78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2937897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E860536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6829F9D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C323051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C744494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2377C19A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44AF0A2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9FE5FD4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7EAF0DD8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CB322C3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F496018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CF8369C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953D9DC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0D9A8EF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932B4C4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94D71CF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3B13EB4A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06364E9A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6C721FD1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713B85C4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13879F53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54F7F503" w14:textId="77777777" w:rsidR="00AD1B2C" w:rsidRPr="00EC1CC2" w:rsidRDefault="00AD1B2C" w:rsidP="001A199E">
      <w:pPr>
        <w:pStyle w:val="BlueBoldText"/>
        <w:rPr>
          <w:rFonts w:ascii="Tahoma" w:hAnsi="Tahoma" w:cs="Tahoma"/>
          <w:sz w:val="6"/>
          <w:szCs w:val="6"/>
          <w:lang w:val="el-GR"/>
        </w:rPr>
      </w:pPr>
    </w:p>
    <w:p w14:paraId="477F6754" w14:textId="77777777" w:rsidR="00AD1B2C" w:rsidRPr="00365E05" w:rsidRDefault="00AD1B2C" w:rsidP="001A199E">
      <w:pPr>
        <w:pStyle w:val="BlueBoldText"/>
        <w:rPr>
          <w:rFonts w:ascii="Tahoma" w:hAnsi="Tahoma" w:cs="Tahoma"/>
          <w:sz w:val="6"/>
          <w:szCs w:val="6"/>
        </w:rPr>
      </w:pPr>
    </w:p>
    <w:sectPr w:rsidR="00AD1B2C" w:rsidRPr="00365E05" w:rsidSect="00AE3FB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 w:code="1"/>
      <w:pgMar w:top="1729" w:right="720" w:bottom="1729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ABF4B1" w14:textId="77777777" w:rsidR="00374ABF" w:rsidRDefault="00374ABF" w:rsidP="00BC1B68">
      <w:r>
        <w:separator/>
      </w:r>
    </w:p>
  </w:endnote>
  <w:endnote w:type="continuationSeparator" w:id="0">
    <w:p w14:paraId="383A281C" w14:textId="77777777" w:rsidR="00374ABF" w:rsidRDefault="00374ABF" w:rsidP="00BC1B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873A92" w14:textId="77777777" w:rsidR="00EB379E" w:rsidRDefault="00EB379E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6C631" w14:textId="77777777" w:rsidR="00365E05" w:rsidRDefault="00365E05">
    <w:pPr>
      <w:pStyle w:val="a4"/>
      <w:rPr>
        <w:rFonts w:ascii="Aptos Narrow" w:hAnsi="Aptos Narrow"/>
        <w:noProof/>
        <w:sz w:val="16"/>
        <w:szCs w:val="16"/>
      </w:rPr>
    </w:pPr>
    <w:r w:rsidRPr="00DB6F9B">
      <w:rPr>
        <w:rFonts w:ascii="Aptos" w:eastAsia="Times New Roman" w:hAnsi="Aptos"/>
        <w:noProof/>
        <w:kern w:val="2"/>
        <w:lang w:val="el-GR" w:eastAsia="el-GR"/>
      </w:rPr>
      <w:drawing>
        <wp:anchor distT="0" distB="0" distL="114300" distR="114300" simplePos="0" relativeHeight="251668992" behindDoc="0" locked="0" layoutInCell="1" allowOverlap="1" wp14:anchorId="530151EC" wp14:editId="74B0A578">
          <wp:simplePos x="0" y="0"/>
          <wp:positionH relativeFrom="column">
            <wp:posOffset>387350</wp:posOffset>
          </wp:positionH>
          <wp:positionV relativeFrom="paragraph">
            <wp:posOffset>242570</wp:posOffset>
          </wp:positionV>
          <wp:extent cx="3237230" cy="420370"/>
          <wp:effectExtent l="0" t="0" r="0" b="0"/>
          <wp:wrapNone/>
          <wp:docPr id="1509743570" name="Εικόνα 1509743570" descr="Εικόνα που περιέχει στιγμιότυπο οθόνης, γραμματοσειρά, Μπελ ηλεκτρίκ, γραφικά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2806498" name="Εικόνα 822806498" descr="Εικόνα που περιέχει στιγμιότυπο οθόνης, γραμματοσειρά, Μπελ ηλεκτρίκ, γραφικά&#10;&#10;Περιγραφή που δημιουργήθηκε αυτόματα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3723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ptos Narrow" w:hAnsi="Aptos Narrow"/>
        <w:noProof/>
        <w:sz w:val="16"/>
        <w:szCs w:val="16"/>
      </w:rPr>
      <w:t xml:space="preserve">                                                                                                                                                                                                                    </w:t>
    </w:r>
  </w:p>
  <w:p w14:paraId="2CDDFF46" w14:textId="77777777" w:rsidR="00AE3FB7" w:rsidRPr="00560AF4" w:rsidRDefault="00365E05">
    <w:pPr>
      <w:pStyle w:val="a4"/>
    </w:pPr>
    <w:r>
      <w:rPr>
        <w:rFonts w:ascii="Aptos Narrow" w:hAnsi="Aptos Narrow"/>
        <w:noProof/>
        <w:sz w:val="16"/>
        <w:szCs w:val="16"/>
      </w:rPr>
      <w:t xml:space="preserve">                                                                                                                                                                                                          </w:t>
    </w:r>
    <w:r>
      <w:rPr>
        <w:rFonts w:ascii="Aptos Narrow" w:hAnsi="Aptos Narrow"/>
        <w:noProof/>
        <w:sz w:val="16"/>
        <w:szCs w:val="16"/>
        <w:lang w:val="el-GR" w:eastAsia="el-GR"/>
      </w:rPr>
      <w:drawing>
        <wp:inline distT="0" distB="0" distL="0" distR="0" wp14:anchorId="37C8EB86" wp14:editId="32004221">
          <wp:extent cx="1200150" cy="600075"/>
          <wp:effectExtent l="0" t="0" r="0" b="0"/>
          <wp:docPr id="1535615152" name="Picture 10" descr="A blue and black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5615152" name="Picture 10" descr="A blue and black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1694" cy="6008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67A7A4" w14:textId="77777777" w:rsidR="00EB379E" w:rsidRDefault="00EB379E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30DDF5" w14:textId="77777777" w:rsidR="00374ABF" w:rsidRDefault="00374ABF" w:rsidP="00BC1B68">
      <w:r>
        <w:separator/>
      </w:r>
    </w:p>
  </w:footnote>
  <w:footnote w:type="continuationSeparator" w:id="0">
    <w:p w14:paraId="1DBEF488" w14:textId="77777777" w:rsidR="00374ABF" w:rsidRDefault="00374ABF" w:rsidP="00BC1B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EECA09" w14:textId="77777777" w:rsidR="00EB379E" w:rsidRDefault="00EB379E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E8E59" w14:textId="6CE99DEC" w:rsidR="00BC1B68" w:rsidRDefault="007D5858" w:rsidP="000A3D72">
    <w:pPr>
      <w:pStyle w:val="a3"/>
      <w:jc w:val="right"/>
    </w:pPr>
    <w:r>
      <w:rPr>
        <w:noProof/>
        <w:lang w:val="el-GR" w:eastAsia="el-GR"/>
      </w:rPr>
      <w:drawing>
        <wp:anchor distT="0" distB="0" distL="114300" distR="114300" simplePos="0" relativeHeight="251666944" behindDoc="0" locked="0" layoutInCell="1" allowOverlap="1" wp14:anchorId="72A0A235" wp14:editId="177BB02F">
          <wp:simplePos x="0" y="0"/>
          <wp:positionH relativeFrom="column">
            <wp:posOffset>1268095</wp:posOffset>
          </wp:positionH>
          <wp:positionV relativeFrom="paragraph">
            <wp:posOffset>-64770</wp:posOffset>
          </wp:positionV>
          <wp:extent cx="1266809" cy="617624"/>
          <wp:effectExtent l="0" t="0" r="0" b="0"/>
          <wp:wrapNone/>
          <wp:docPr id="1579035064" name="Εικόνα 1" descr="Εικόνα που περιέχει κείμενο, γραμματοσειρά, λογότυπο, στιγμιότυπο οθόνης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79035064" name="Εικόνα 1" descr="Εικόνα που περιέχει κείμενο, γραμματοσειρά, λογότυπο, στιγμιότυπο οθόνης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6809" cy="6176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pict w14:anchorId="7F22C852">
        <v:group id="Group 15" o:spid="_x0000_s1026" alt="&quot;&quot;" style="position:absolute;left:0;text-align:left;margin-left:-.5pt;margin-top:-99.8pt;width:612.25pt;height:855.35pt;z-index:-251645440;mso-position-horizontal-relative:page;mso-position-vertical-relative:text;mso-width-relative:margin;mso-height-relative:margin" coordorigin="-4474" coordsize="77756,1086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c+mFZCgAAEy4AAA4AAABkcnMvZTJvRG9jLnhtbOxaWW/bSBJ+X2D/&#10;A8H3xLwPIcrA46yDAJlJEGeRZ4qiJCIkm0tSlj2/fr/qi4cuK+NkZwcJEPOqrq77ar365aEsjPus&#10;aXNWzU37pWUaWZWyZV6t5+a/P9++iEyj7ZJqmRSsyubmY9aav7z+5z9e7epZ5rANK5ZZYwBJ1c52&#10;9dzcdF09u7pq001WJu1LVmcVPq5YUyYdHpv11bJJdsBeFleOZQVXO9Ys64alWdvi7Rvx0XzN8a9W&#10;Wdp9WK3arDOKuQnaOv634X8X9Pfq9atktm6SepOnkozkG6gok7zCphrVm6RLjG2T76Eq87RhLVt1&#10;L1NWXrHVKk8zzgO4sa0JN28btq05L+vZbl1rMUG0Ezl9M9r09/u3TX1Xf2wgiV29hiz4E/HysGpK&#10;uoJK44GL7FGLLHvojBQvwzD0A88xjRTfbCsKnNgLhFTTDURPC194XuiFgOmXp5t/HUNgOZ5LCK4U&#10;AVcjsnY1DKXtZdH+OVncbZI64yJuZ5DFx8bIl2AkNI0qKWGvn2BBSbUuMgPvuIg4nBZYO2shuwPS&#10;GjIdhzFM1RFiOSK50LIje8R3MqubtnubsdKgm7nZgBZuZMn9+7YTIlIgREHLinx5mxcFfyAPym6K&#10;xrhPYPuLtc2XFtvyN7YU72LfsrgHQNTc4QicC36EqagIX8UIs9iU3kArind+1z0WGcEV1adsBSFC&#10;7w7fUWMWmyZpmlWdIKbdJMtMvCZSDtPCERLmFfbXuCWCMZMKt6BSwtPSjEcCvdg6RZhYrFfwnVnV&#10;6cVlXrHmEIICXMmdBbwSkhANSal7WDwAhG4XbPkIa2uYCEltnd7m0PL7pO0+Jg1iEKIV4mr3AX9W&#10;BdvNTSbvTGPDmj8OvSd4uAO+msYOMW1utv/ZJk1mGsW7Co4S255HQZA/eH7o4KEZflkMv1Tb8obB&#10;dGxE8DrltwTfFep21bDyC8LvNe2KT0mVYu+5mXaNerjpRKxFAE+z62sOhsBXJ9376q5OCTkJmKz4&#10;88OXpKmlqXfwkt+Zcs5kNrF4AUsrK3a97dgq5+7Qy1WKHoFCSPu7Rwx/P2D4F8ULyA/hMbJ8X4Q/&#10;GK2MkEHkR+QcIsR6oR/6PJToAHlxoEC+43HCWBU5jKRCZoZiWfcl7zZc5kov6xaBhsS8bo2awYIO&#10;ek73oOhZt0Ngm3z66AqCHEajgAPDO/hrSh08cHnq9V6Qos3wUtNY5BVMELkRomrTpMiWxAZH2OVF&#10;RpFcuKdin2/1M7g9V3D7GdH+VhHN3Ytok3hG7tPW71n6tSW/ouCLCooqIxFzjxRGItDFsR1EkawU&#10;daQLIz+wZaRzI8QPmVBVJaqqnWcoiPqgNSl2DKRa2wll4CrzDv1JkZdzk0ciRdGBEkjav0i1gnqZ&#10;auWDSLXyQaRa+TDMnEqWMnfJilwU532FimpaFKi8RzB4AKY6ua/nST28mB9oaPx9VFerantS7jsO&#10;qnsnFmFU6ynyvchByqOiH4Wri5QkIHTNL7TMpZXM+mofucyLkb70SjeORjqeFvtH2EdXOWSfh/nv&#10;wb7tBa5kYsi8ZiGI4ygMOAvEpmx4nsL8YKVO5FPmf0CnQyXgpNMhfYyc+ZvcPHRt0jMMJPAjl/dO&#10;g5ImjGzUNMIMgth1YlfVzt/J1ckbkqLeJKKqwOhABxfdoPBy4q8dDX6ERaDe/y4WMfIK7U3DkA9L&#10;8L1QhdhnsYTHVrfAmBot2Q69EFosvJybt/yfDD8n9T762DbrhUZq33px+IY3MQPzcofmJcD3jet/&#10;nFr6YPODWiRH5yw9VHmeUHPesESaFdX/s5jVARMQ2EeWUlR/qWJiqPE6T2f4L0eKuNsbo50fvWJV&#10;t6Xpghjflk/CUSbN1239QgwB8kVe5N0jn+TCh4io6v5jnlIJSQ99veOpoISvtKmBF8usTeHGvybp&#10;1zUmpdXSeFcm64yMSi0WqNAg5ykvg4yK3WzQJGbXbY1+UDaIV2Nw/jiiY4E+mcZfB5tk+ihFAGom&#10;g9kDUsQ4FUPfNyzdlpiEiSl2kxVJhxF6u8nrFr34LCsX1L8275ZiQsKDCyZ3t/mDkZQgfNgXEwW8&#10;Gm9Sci1jgc8x0i5JAsm7a7Iu3ZB9Ep+KFyEkKtKNxQ6YMexMMErhoUz5CEg9OvkdjSUc14ocVITC&#10;CdTyC8v1I4NGIlr0Epx+PP6ggGVro/vEresOE2HjLsfI8oY1FdoCHccMgIL1QdUkn4Y9kJj1YUZO&#10;yUGMRaR8ndCxMfU5NgCKMABS1XaEqZ1/LkMStQ5RSwSK3PRtE2OhzklMI5v6OQ2WM+4/Mw3+OTD5&#10;Ww1MaHAhCmcxtz4bEMiRZATwPc/BNIQigG0FAfVGWN43TK4b27Fsm/ngfhoC0q04KqJFaliO/n8p&#10;DorwbqPu0odKDnVxpwamtAwDXgr2u6Vo2za4Cv8HHH3X4L6chFy0aBT3nryVHfBOTUTL06vQRfes&#10;NZQGJ0e+jUmJcSEEixMIkghnAbdUpzk2RtA4XNF36FGaLR1sf/iqJt8lDmE+M76qI2G5gY8xCGkN&#10;dKpjyx6oqIbAthtgTjKFVjDqWnPEA1jbwfmq0ISCUVcB2xNxAeiAXoUtLVibcbPrOZjuEKBXl8T0&#10;QAqBJN2KPPSQJJQBtIJR1z1Y3xdzFOhRwajrlIgLQA9Q8AQ2w9BSY6mjXGplDoAVweoqmdSggTwc&#10;P8/j0yEPbH+cQ5wxUxgh3biBfZbHEAYloD0P4e2UEcJ5fBnABpiVINRVCsR36YSdqPDsgA+Bj0oE&#10;NhRJp8HkUNmewqeue3gxkVQTJQWjrhK2pxe/WTiDt5eD71t8lnWc3l7C5/FGNPficjhPbxgFokS0&#10;z8uhx3tevj29B/R2wpICxxG0O674xQdEctRZNLDthmf0goEzprvcQvdA0+0iT3/N/hhFVb0gsOSc&#10;WmrYjhxhZTKZytdUgPMNlEGPsY6fxJo4DIXsR5giPgYGpZON9fsBs2OsY1P0PSnJAbyCUFdBh4Yc&#10;yFxBqKuAFBw+FYxnvlPeLXMjeBV3T4TtLUNRp65SF9ouDlB6wva0CgP8nkHQ0pveWNRyI4hWRBG5&#10;AuWOyLPaSGJ1hjH9YHuWMtkx6vHT3rLIkQ24+qJIgAh5qaBp0OyoL3ClMfLxk0RoUcdNnqKWKYTa&#10;XMHciIb+wyU86VVTEWkCpkLVDPX6GXNwXLeO5UqvdfCTKTVR6LU7MSCXmnQSwQBYgairFJcCdV24&#10;2ykD1l72dEjPdc6lMQc/ACNKLwA9u38vrAtAD4nquD5sL4xE7MNJmOLxqDr82BXAoX0uVweBzH1h&#10;EJ5JqReAxp6sWPxAU6vsQF2lPURBJGzHt/ynEoCh2mnbsXEyKtIiBjWqvlIbq6sk4JBkFcgJhQSB&#10;/C2lbcXiYO1U5vV9mrvD7nCaDn5P2X2vavSg7umeA+qVmrZtDwXaSbxaf8MuSXGqrlIol8BqZcc4&#10;QjxNglZ27MKcz1B7QL6KSqUXiJxaSH6qo3tJHrb7Pnw0N9OnjOIA8v/j5wf8xAC/POZsyl9J00+b&#10;h8+4H/6W+/V/AQAA//8DAFBLAwQKAAAAAAAAACEA26W+0VAREABQERAAFQAAAGRycy9tZWRpYS9p&#10;bWFnZTEuanBlZ//Y/+AAEEpGSUYAAQEAAEgASAAA/+EAgEV4aWYAAE1NACoAAAAIAAQBGgAFAAAA&#10;AQAAAD4BGwAFAAAAAQAAAEYBKAADAAAAAQACAACHaQAEAAAAAQAAAE4AAAAAAAAASAAAAAEAAABI&#10;AAAAAQADoAEAAwAAAAEAAQAAoAIABAAAAAEAAApQoAMABAAAAAEAAAbgAAAAAP/tADhQaG90b3No&#10;b3AgMy4wADhCSU0EBAAAAAAAADhCSU0EJQAAAAAAENQdjNmPALIE6YAJmOz4Qn7/wAARCAbgClA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sAQwACAgICAgIDAgID&#10;BQMDAwUGBQUFBQYIBgYGBgYICggICAgICAoKCgoKCgoKDAwMDAwMDg4ODg4PDw8PDw8PDw8P/9sA&#10;QwECAgIEBAQHBAQHEAsJCxAQEBAQEBAQEBAQEBAQEBAQEBAQEBAQEBAQEBAQEBAQEBAQEBAQEBAQ&#10;EBAQEBAQEBAQ/90ABACl/9oADAMBAAIRAxEAPwD8Cscbhz9OOfemqSG69efyqcrUK/eGOaAPsb9n&#10;lG8+NyDyR6fTHX8s1+yPw0nMdpGTkDA/D6fmOv0r8g/2d4eI9oIAwPYnPX/PFfr94Dj22UW44baP&#10;Yk/Xv/n60Ae82t98hBOccZyR/jx7VrJeFwgyCM+nGB61wStgDDHGRk8gjvgd+P8AOaspdvuLZwPX&#10;8McGgDu1m34bAJJ5z2+n+H61FKolG3PA/PPauWhvmySGyoAAGc/h/wDqq6t6eQDzjr/9f/OPSgBL&#10;m0UpxhecEenqPpXI3+mIwyoGR0GDz+OOtdr9oEi4OCG655APucc1VkQMCccenvjp+FAHkd9oxYuA&#10;3T+XX3H5dq4/UfD6PHwAM/yzxn/P09K91ubTeG3KpA49CMnvXOXumqwKhOuOMfkPy6fmRQB80a14&#10;PjYHZDgnPTp7Z/lXjmt+EzC74Tvj8a+1r7RY8EuikjH4ntnnOK891rw4j5UIpySV/Ljn/wCtQB8V&#10;zaTNbSPtByeo5xntz/Op7O5mtnTecAnp259vqOte4634T+/GI855UDHX2/n29K8t1HQLiBjlMcjP&#10;v9efz/lQBr6ZqpG3exIPHbtx0r0DTdWUEYOSc8ZJxj37f59q8PVZImAPygE/gO4BresNSeM7QcH2&#10;PrycH+tAHpHjDVWm07Bc424+ViAOf5ivz8+JW2S6kdzuO7Hfnrwf06f/AKvrTxLqc02nFYznevXs&#10;fc+/bmvjrx1JneDxnPI9gePTp060AeQiMKSpPJ56+9dBpTJHLu3HOePp26Z61gRIzHAO7I4P9e2P&#10;qDVqG58ubKHGD6fic56f59qAPpDwpexYQSMQAP5YyRzxn/OK900K6hl2mJjnvnB49Mn+f518b6Lq&#10;5iwjSZI6DkfmPT6dK948Ka5G8aEyAjHf1HPP+FAH0hA4kVeOB0ye3v8AXrW9aBHA3YPHfkD/ADjr&#10;/hXmNprETBVyCSM5z19MjnH4V19nqW/aVYA9sZ9ORj2/WgDTv9PSTouQe3senb/69d38PLBYJYlU&#10;cg8j27n9ev8ASuIeYsvzHA9SOv4dq9M8COzTB8ZIPQY9fpnj9elAH07YnNsikYAA4A/IZwTirezj&#10;3wff1/8ArY/H1qlaEmFEY44HP4f5z1q9uGAeme/rQAjDcDxwfp2988f0pAi7QWPp+Jzn/P8AhSkj&#10;GFOcnqMHp/L3pwJAzj9ehxQAoAGAOBn16Y70oIJ+ZvmP8j+h6UcjHbGfp+f60p3HgDjPpn8f09aA&#10;Gg9hwPrwcHt3o2+nAJHTA+g/z175pQX69CeMYOc+nrTjk5UHkAHjnGDz/kUANOAOmSOMeuP5UDHC&#10;sOmPr/kf57UEEZ7Dn8fz5+vFNZcNkjIHU9M+4Prz/wDXoAQAMvJBI/Xn8MfhT8lgAw44H/1v/rim&#10;n5SRjLf59/8AClXPJ5A559z+PPbt6+1ACkYyEPOCPbn29BT8Y5xxzx7np1/Dn8uKauQduMDnn+v1&#10;oYAn1Jz3HH+fr/KgBOGUAjAOfTn19/w5pmwleufTikUEAY5x+PTsfyp+ActkEn269+P60ALtAO7G&#10;SP8AOPr/AFrhfHgzoc6qeAD6579DXb7jyy5446H8Me9cL49LnQbtVHJjP4//AFu1AH4pfGOfbr12&#10;R8yBs9ufbAP+e1eCWwzOW6Z9frz15PP+eK91+LYzrt2ikZDc+31P+favCoC24hRnk8gcfT3/AM/S&#10;gClrbIUChc4z2ODx/wDW7dq4vJBI/wA/iK7jUIWaFhjOe3Byfb/P1ri2jYElhgD2/rQAhxjBPA/G&#10;qrZB9e9W2XCehGPx/Gq5ye1AEe3g/wCfrV6wXN3HgfxA4HGaptgcZ5HarVi2LlMdzQB9w/C9hLax&#10;p9/AGR68DA7/AOfWvom1leHHY5B4JGcjH+TXgHwTiae2RiMhfr7c+3X1r6LnttuJNg49iR79P89/&#10;SgDtdJ1f7nz4YdB1HT1616vomq8hmbJGMe/4fT19q+bLW4aByGOCM49TgdMd69D0XVcbWDZPHf06&#10;YNAH05pmoqCAJOD6dff9fau5trlZEw/f69un/wBfj8q8C0rVwwCq+enX09R0r0rStRGAWfIx68jP&#10;T05oA9LVv3Zfb0xn+fpS8EEEcj9eM+1Z9vdKyA5zkeuO4z+WP6mrwOeh/wDr/TI9ulAEgI2gMeRj&#10;349vp/jTeN3J4GOMHH0GPb/J60jDg8kHOM88nPTHrxTlH8Q4wO55HqP09TQA9ePlzwfoen5dP8im&#10;hc5HXoDx04H+f8KCRncOB+g4/LH5fnT8sRtwMj8PxP5dKAGMi8cZx35/Gm4HOD/P8upp7cjJPTkY&#10;xnn/AOt6/WmlT1fGB17YPoP50APwoPy9Qev8+fw/ChsAdMkenvj8Of8A69NA3Adyfwz1/Q5ApMlP&#10;m9e3X6mgAYcrzknP8+ntx1/PNQyfMcY9OMZ6/wCelWEbOMHOMgfXBz71G2cZA47+n+T60AfCf7XV&#10;26+HnjU5zgfTnnj071+R18TJcSOowOeuMkdjjg8//rr9T/2xblRYhXIILKMemM5/p1/GvysvpCZn&#10;wOOcc9j70Ac9Pgy88nB+n5jFes+CEhFszKgdm46cnB6de/cV4/KrbiSAQe3Tn0xyfr/KvcPh9J/o&#10;m5l3AZ+X046+31oA9LsbLLBtgABH3hj6j15/wzWotsqFDt5yMdf6GrVnG5y5yQSvOeRjofT1B/r2&#10;vfZhwuCFzxzn6449+KAMiS3VgxZeD7D8O/4YrgtUsC05+Xg8cjrt7V6tLDuyPugcAe/8/X/Oa5S4&#10;tQ7lgSSDj/J7+9AH0x+y/pZN4jOu/YuenTnP6Cv0cS3UKARwMcEev+NfEP7Mtl5eZeSBgkjjgHvy&#10;ep/zivuuIMFCE5OB+OaAMiaySVQuAQR7cc8nt7f0rldQ0gBS2NxHPbj165H+etekLCQowPyOe/X9&#10;eaqz2okBOOmPoR6j096APANW0JSGIXaRjv7ZPU8fT6Z7151qWjDZhUwVPf39MV9OX+lFyT0yBnv7&#10;j3/z1rgNU0cMWPlgE5PI7ng57f5FAHzTc6YI3J2YBz/P/JxUEC+XJkjBHv7dP8Af/r16nq2h4yyD&#10;PGOf5/pXAXFq8DFCMY/TPcH0FAHQ6XdiNxtbAHp+OOOn0698161o1+XQEtkgev5gmvBLdzExABAx&#10;349vyrv9G1DBVS2AcdfrxkHFAH0PpV2HXnhAFIGPUZ/D+ddPE6tHuxyM5PT8vbvXlOkX64ADZA/X&#10;6+n/ANY/j6HY3IkiKqcnn3/L8P0oA2wmACRk9s+3f39eeKeqBiMjA/zz+NAdT1OAPpjjuKk53g44&#10;Ge3OM560ANCjPy+349ufpz+maftCAk9Tx16dOf8A6/6VECQSpGT64z9TTuCAOxH657YoAUgcZHHP&#10;156Z/wDr/wD6lC55zkfy/GnAccjPX8OT3/z9ajDtnYRjB7+vb+mKAFxjHfj+RH16dP8AIpVyAAh3&#10;Ad+wpSSMrnggnn8x/n8aAN2O2T3/AMe9AERI2hhyM9P85/P+lSEqEAU9fy/D1P0pgAJPOP5Z/mKe&#10;xwSRxnn8/wCX0oAgkZUBYtjtk/nk8etfkN+1fq32jxrHAW+SJZGI4I5PX3zX62arKsVnNMx+VFJ4&#10;46Dv/j0r8S/2i9YFz43vzIwKxHZ6cYyefqaAPma8kMkhc8AD8vp9PXvXNX7r9c5PUf5+uRW60nns&#10;EVchgc45HXt7/wCc1zGo5VtvcD69fX6e1AGUwycnntT1X+LGBzz7imxoWcbvlX19vXFOkkbBTPyg&#10;9Pr70ARyYGec/jTo+v1/GoWYA56k+vfiposkg4yD+FAHqHgRHutVtokG4swAznp9a/ob+Aenx6d4&#10;QtFUAEoufy7cf4/hxX4D/Bi2+1+KrNIxuO/kHkcdAf8APv7V/Qz8MYDp3hyxhPDMi+nGPUHmgD3K&#10;2wQB94jP4/jUlzaK2Hx+H8h+tU7Z9wBBBP5fnitsfOmScZH5/wCc/wCe4BxepWKyI52dP17f4/8A&#10;1q8p17RVZHbHbkdM4/nj/Oa95u4NwPH+fb/P4VxOrafvRyVO7oDjigD5D8QaWInLbOckHk++P8/W&#10;vMLyExzAgdDkY4HHp+mK+mPFGkuWkcAEHt+g/wAmvCtYsGU4+vHGBxyScnBoAr6JdhSnGSMHpnPP&#10;6en+Fet6Rd5UEtkf5B59Of5V4VbOYJDubAGPQcD8vSvS9HvtxQk4HTJOMgjI/H/9dAHuWnymTHGB&#10;3z9T/WtsBdo25GcZ+vTr39a4fSboAAZ65x369ef612KS5AHBzz/k9sf59KALRRMNk549MfnzRtGC&#10;rcZzg+39M/55pm7cS2Ov45zTwcZyOOP16cduvB96AFPTuQf8en+H86QrnnOTyeMds/4jNMxz3Hsc&#10;j88fX/IoHGMDAPf/ADnP1+lADwoIXBzj+o/z0pcYG5e3t/Wmqq8ENgH3HTHelVegA4Hf/wCv9frQ&#10;AhCsBzx/nP5+tIArc+g9Ont/n8/V5CnPYDgnp+v9Kh6HrkgfTtj6en86AFYAD5hwDnqOR7Hp/npX&#10;5Mftf+I2v/ElppkR3BHmmYZ/4Avv2JH4YxX6l+Ib4WGi3lyOCkbBf95hgV+Hvxq8QnWfHupyl8xW&#10;riFe5AjX5h7c5/H86APE7olmAyGGcewx+WfzrltWcgGPsST+A6A1uXM0rKJMYA6KAAQD6H8a5G7V&#10;mlCg7s9OeD9Pz9KALejxnzkkVN4B79Rge3b8apTM00hMrZIz3JAB7Z/lj8a0dz29miqMRnDZHXce&#10;3OM9emayuANqjJOOf5//AF6AI2ZT90c/y9fyrvfBdrDLdoSNzDt1wM8ntziuNIRMIhy7EAnqBn0w&#10;B+f5V674B0xjH5rDag9uTzng4/T/AOtgA+iPh3oY1jxHYWGCVkdOw6e/0Ffvf8NdLi0vwjYWqoI/&#10;kzgeh6en+TX46fs26B/bfjO3KplIGUDvz+Ptmv2w0hFt7SK3jHyxqoHYY6CgC9cx5U+vNcfqVsrA&#10;4Xk5/n1/z2rvGUNjjnmufvbfcp45PH4n/PNAHzj4u01GVyq8mvnTXbHynfbyF5x/LGf0r7H8RWOY&#10;XJG44z2r5o8SWJV5HZehI+vpnr/iO9AHltqwgnAP+fQ/5/WvTtEuwQEBwRj05x06fl/nB8yuI2il&#10;LAYAP/6ua6zRp+mTxk8dO+eODzx1/GgD3XTJd0Y+YjPpzgHv+nP+cbAwRyMeueoHr0xjn/JrjtJu&#10;AoA+8DjjrxnPH9a62JsoAvI9s9O5oAsDGcZ5I6+34cfpTQigAtjH8j2/I8U6PK5BGOM5P06nr/ni&#10;nkZxjt/Mjj8v880ARkZO0Ec49OD7A+n0pyg53AdMjp2/z1/yaAMEnGcgc+/oP8P60wEAk5I/AdT1&#10;/Uf/AF6AJCB06A+5/wDr4phC84GAeT0555P4elJvJJBGOMYGBjn+tPIByM4Bxye/XGPy5oAiIGS2&#10;ePpnHGPfj170fXknPOM9uP8A6/8A+unA4zt9scY6dev+fWmnduOOcE//AFs+tAAFGQcYJ746/jmm&#10;rkEc/MefTr1Hf/PWnDBxt5JPr+eMjio92Wz1BOM9eOP89P5UAPOSCc4OP8+/40NuBzg8dvrmmrzg&#10;kYIJ9ufXrTADn2xj/wDXz7fn+VACuxGe2e3P5k+ufWvnb9ojxqvhHwXc3GdjwxvNgHBz91B9cn05&#10;xX0Qw4ZF6cY7jvz/AJNflj+2T49F9fxaBasSJ3Ltg9I4flQdh8xOfz4oA+DNUmaTejndJuJPPUt1&#10;6/niuVnO8kKcgn5a3Wty2+WQEBeQPxxn3zjuK5uaVedoyfXGMZP+e9AH0J+zZ4NHib4hW8zx747R&#10;1C9xvfA6eoGfx61+5MVv/ZukxWMSj7PBEiKeuFA68Y788e/Nfnp+xR4GksLEa/PDyUMzMeoZ/u+n&#10;b/69fct/dyXcwhjk/dhRk4OcnnAwfTuffrQBr2irPIZFkygySo3AH3Oe4FbUcL+W8knIUnaAevHH&#10;IGfTjp1pmnxsLdI0j2IOi8kAfmef/reprRhtskyTvtUgDp+Q79f/ANdAGPaackcwvXHmT85PoGPO&#10;Bzj157cV33hXR1uc3Uozt+Ydx04A/nxWE8U95cJZWq7TMQgP1698ZxXtWmaYljpwh2bS4Bb29BQB&#10;5B4p0/ClmGcY6n1NeA6zapuJB6n39OnPpX1R4qtw0LDGQOc5xx3BH5fr9a+cfEFuVLqUwRxwOMen&#10;9fxoA87sxtn2ngAj6/nkflXpmlEIFYcdPfHJxx6/5NeZAmO5BJwN3XPTpwfX3rutFmIVGGQeo5OP&#10;zoA9RtfmAXsB65x/LFXOCRtPPHTjj6VmWT4jVQcnrgk9T05rSLDjgA46+ozz2z9aAH8E8c/560hG&#10;TkADA79vTB/L+tIxPBJxweg/n+VNIG3djP5H8OtADm+Vgc5A/wA5Pt6/zpvXGCCD3xjj8KXapyAe&#10;uD+A9P8APpStwSw4HbPQEDn86AE2nODyOoGM9+M/l/LPNN24YjHXr6k/XpQSBjnk88nv6/5+tPBI&#10;27eST0xnPrgf560AM2jqBn354+n0/wA+6cKBtOQQMn046/r+NLwSTkDpx6HP9f8APpQ/zfNkk9fp&#10;9B9aAIsAZGc8A+45/wA/5NLsHOeMDPGfX+vt0o25IUDAHX2z0H49eR/jQN3lkJk4x0/zj+tAD2AV&#10;w5+bPfPp1/z/APXqInGQvXOOmck/57U0thsYP5/jz+fU/hTiDt+THPAyD09fTj/IxQALktz26Y75&#10;6/h9amiPzDnk56c4Psff6VXZOCMcjI9Dz/np9acmVPAzjp7+mcfjQB3uhHIBXv8Ar/h1Fep6QwLB&#10;OAPr/TFeR6G5GPL6cjjPFes6QQCOevfp9T+VAHX7flJx1Hp7D6Yrzn4i63F4c8M3d+0nluyFVZuN&#10;oxlmJ9hk16SmWQ9h7dulfm9+3j8UE0fw2PBtjKRcaoWtyV/hjXDTsfqCF/P3oA/LX4p+Mbjxj4r1&#10;XxNKx8iZ/LtlJxtiTheD6/ePHVq+bNama5mkLDALc9wOOOnpXZ+INQVlIuXJxkqAeOOBkH0615pf&#10;3TzzOSeMn7vC5+lADNO0+51jU7bS7NTJNdyCNQOcljg9unU1+7P7N3w+t/BfgC1doljaXagdQN2x&#10;R1PH8RycnnpX5jfsofDebxh40TVJEYxxOIY2x8oY4LsfZV/X3r9sltrexij0/ASJQsUe0cbFGB6d&#10;cd+f50AW4YbQTquBMJckH02gnk/jVydWhgCogy46LwFX3Pr6j0NV7GV1QxyxeWRwMnJKr0OOPb+t&#10;SXF4JH2rywBOD7dM9ufxNAGRIDCpuJSQSCSv17H0H4flXkusRLqOpqk4JV8fKM8Lnv6c9c/lXpus&#10;Xf2S2aR3xM65wMbR7DpjjmuM0G2eSSS8nTDSkNyOq/wD8uT+OaAOrt4kghREPAA6EAevb+WP65nK&#10;dCOoGM+nHTFIpAJx057/AP1qUliBnv8AXr/n6UAOUfwqdo5/HjnGenJ4+lRsAR5ZB/I9/wBMfy4p&#10;U3K27GR29sjgH379+1BbkkA49untxxQAwKVxjoeuP0JHP+fpQdm0fLx3Pf0zx1pNxzzwMdueegP5&#10;c/nR8xPTg5H4mgBrBSx9Tk8d+ev60/Ch+efQZ7DtzRtUDDHGOM5Pbvxn8vxpCQrDHQ45I4+h/wAi&#10;gBpx93Oc4/Ann8fzqBlHBxkDOMfTt6f/AK6mbLfw8euOfz980Befl7Hnqf8APHagCBf9WuAAOB26&#10;gcEev+RQyg53HkjvjP4/565xUpJbIYEhvbgeoH+fyprLuA4HH5f54oAhxnILnnHpx+fNPYIcqOPU&#10;Y6+vHv8A5xSM+M85x/n8epA4/GmyDJA9uPX0x/n9aANrTAgkA6ufqMc9MCvXdFhDYJ5PucmvJNG/&#10;eSnsD6+vv+J9a9i0dTsGRyAO35UAdtbxYUDsc/oOPpmqt+qmM8dR/I9+9aVsCECnr9M4/p2qreKG&#10;UY4PP+f1oA801xUMZxwDnrznjvXz/ryIBKMYPsPT+lfRWtcxMo4Iz+HPPevnvXVG59zfIf7p/wA9&#10;B2/rQB5Ncp83XJPHp9D+Fa+nKuQGPIBx7fX/ADz+FZ12f3pxxg9T/wDqx2z+laNhyw52juc549z7&#10;8UAdnbKPLwCScdx6e/v3x/WrxwpCnlWJ9+Md/wCn41StmBUHOPzH5/pV/GQBgEZ6dMf57fhQA1hl&#10;j39vf0Hv9KgJAbpgnOOc9fT/ADmpH5Xnknr2zzwfx9Kbvyvpg+v/ANbjg0AI2I/yyTn6ZwO34V4Z&#10;8a/HMHhTw5NEjkTnnaDyzH7kY9STz16enf17Vb6LSbCW+uGwIlJHvxgCvy6+MHjifxN4glEL77ez&#10;LBWzuWSRvvt+HQfQ45oA8k1nUZ7y5nub6QyzzsZJP94/4dvQAda4TULgpG8anDc4A7fXtk49PSr1&#10;3cSEsIi3TB9Bj39fX+tcnO5JaQnJ/lj14x/noKAJLDS7jWb+OwtiXeVuTjOFA5PH0wK/bz9nXwPY&#10;/CvwnBPOiwTzWpKtjkSkYBJ/2Ac/Xp0r86f2bfCAl1ceIr+2zFH8xZx8oX+EAY5PGee2K+/n8YQz&#10;xLpSkzxghBg/KEXnJ9gSR+nagD6k8Pa1c6ld20yDyDFu+bJGQRx+IXn6+tet2V2ssyQR87seucDo&#10;P69K+fPDOqFbFLm6O3eBjjgDp+vfv+mfafB5uL0PdwDZEzYaVxgEDqFHegD2CzlSytUiwA7Dcfr3&#10;yf6dK8R+Jni2ZYmsYZOG9e7D19utdv4j16PRrB2i3b3yihvvfUnt0/pXy1quoy6pfvO5yCcKOvHQ&#10;n8f8aAMnhgMLuJ7kc+uaGVQowOD36dPX8f8A6/FJKuDgEsOg7nt1pXJYBWHT8CD9PoT9aAA4YYwM&#10;HsePz5/GoyMjauB+eMn1A/ClDDB2nJJ+p6fn+HtTASQVBIAx6jHPcY9efzoANu3Bxg89+gHqBzSL&#10;GrEEjPTp+ZJ/z+PquDncMZPXg9e359M+3epIYyJRycDP49hn6+3YcUAa1nbqxQ5JzwPb1967fT7M&#10;FRgdR2AHTqTWBpcDMV55P0/PA/CvQ7C0IQEjOM9cc/8A1vrQBj3FsgjOev8AnqMZ5rjNStgcuByc&#10;dO3pnPp7/wBTXpl1COWAwTnt2HTFcZqUYCZXOOeM8ck/0GKAPI79cZOCB6dAPr+fIrhbth5hA5JJ&#10;/kOnB6f4V6Lq6gF+wx68/gDXnNwzG6O3kk859ee3pz/KgC3YqN44zyOvqQO2R3rqrZQ3Q46jnHXP&#10;6j/PrXNWKqcM3Qnr/T14rqLdlVecbSff/wCsf8n2oAs7RtGBkce2efb1/l3pCE4x3Hv6ck9/f/Gn&#10;Idx44H1x079aazYGGORye3A/z25/CgBjKSBkZHH5+v8AnpUe3B4Bz/nI796lxnC4JJ9yQfUf/q/C&#10;kYDIBPQHBz3/AEx70AIo5AHOcDPr/h+VIFCnHJGe/T8B7/57Um4KOOM5zg9uvFJkD5jjI7ZJ5x3H&#10;P6/zoACuPlxjP6H603aAMKAB6Z74/L/PSh8Ngjge/H+cdqaFXCjJJ9+vbpz7UANDDpng9Ov4/wCG&#10;O1NZAMdPwx6np1J9alZF6Y5H09fx/Om8E9T+Gefr/n3oAZtwMDIPHv8Az9qjYqFJ5wOM+nv7+9PZ&#10;mGcjqP8APH+FeUfE/wAcWPhDRZ55ZsTbD0+9k5AA9S3Qe2aAPLPjt8Uf7LsH0XR5f9Ilyqkdsfec&#10;+45CjpnnoK+B7y5/eu5dnlJydxzz1wT79/etfxF4gudc1CfUL1y0srFz/dUeg/3RwB+NcZcXcaqT&#10;uyR8v+BI/wAKAKl/MSwUcOc8j0rLt7ae/uYrK0TzJp2VFUcksx/+vT5JMkscfN0GDzmvvH9lz4CX&#10;esTHxXrsJSMAMM/woSMKD/ebr6gUAeg/s/fCCHwtoQ1G+hH2mbkSOAcuerY44HQfnXuusCHTUaC4&#10;TdK3Rl7Z9B6fz/GvXNSsItJtAmAm1QqjAKhcdBj0614hqayXUxdzlj/D16ew/wA/pQB5teWktzL5&#10;h+Y9cdBgHr9e1Yd3HDany4wN5GM+nQYHvx3zXe3aR2yFVG4+vP69fb/CpvB3g258RawHnQvCGyT2&#10;PPt0AxQB0fwt+G934iuRqV+uy0TBGc8j1x7+h/Kvs6OK206zWzgQIiD5cAA9Oenc+/07VmaPZw6X&#10;ZxWdsgXYo4HGeOh46Y79sUt7LlGXoT/nj/PrQBy2u3Wd5znr06+3bjgmvDNdmEzuMk8nr39ea9Q1&#10;u5IVyCFOOMcZIGc+2P514vqsheVgx3EAA4z179/14oAwlXdMcjG39PX9PX9a2LGIqwi68DOB09hW&#10;Si5cnGR0PPUZ5z/9et60hYAMCMHIHfGP880AbqISAcc8AevXr35qVgc59R7547k/5/wZGNqDcOeA&#10;OxPoeAfcU5xyQo29uev4Dt/nrQA44XLEcgZHQ4PoMdfxqqCQCepHfv8ATn/P6VZZmwzE4Iyfp7Do&#10;enU01toztOQe/wDnv/nigBp4lBU5HqTjOR64J6cj39acvB6kjkdOuP1/z9Kb35PI9e2P5fSmnJyC&#10;MAH3/L2/rQA7ack45AxnOce3r+FRgCP5iOOvX+f/ANY08DJBxkDjv2zz+v8AjSHceWGD/P0wfxoA&#10;CA5UEYJH0+g4x+GaaFXDc5z26f0/Klzu6cEDHv16n/8AVSNuJDAcnnH+ev8AnmgBD90sehz6D9M+&#10;3pzTCpZ+4B/z+v09acApIJJ49fXpj9etIP72Bg4HTvQBDgr2wB1/z1P0J/lQFxkk5PTtzgdenOTT&#10;s88jHtye1O2o20McHqfr78dvWgBnAG0Db2GDz/nv7U4IpyQOAT/+rHc+9JtIOFPA54GcH0OfT/OK&#10;CQpJJUAf1HIx7/8A1qAGSIGzkcn3/n9O/wDOowioAScgdeMcfz+lSk5I2HA49f8AD9fpTnOTxyxH&#10;14Pf2zQBNaIpkUYyS3OR1Jx1+uPwr2Pwdp6b1KjuD9MH3/n1ryrTEaRwijk+o646/wCAFfQ/giyG&#10;4bhycH9f1/zjvQB754atFSNcrgj8cf8A6+3/ANavRY/lA5x39q5bRYPLjQMe35Z//XXQNI0cQGcE&#10;Y/H8aAMfWbgRRMSOOfxHYfh+H9a+X/iLqQMbbScnP5/U/wCfzr3rxLd7YJNzAEAn0/z/APXr4/8A&#10;H+one/JJyQeeg6dPf60AeBeJLp2um9s//ryPrmvmz4h+P4tPjfTdOlBuHBHUnBx1z6Dv2Ndh8T/G&#10;0OiWskUbbpnLKAD1yOx9vWviTWtRvLuZ7qcks/3vcjsAew645+tAFDWtUeVpJpXaS4Ykktzkkdye&#10;n4e3pXKyMYgz3LbnfsPTHQfT3ouZXuHLscg84x2Ixx6Y9aw55XZjuOTnv0/D3oAJ5jIQAMf198et&#10;fdv7Kv7OFz4tu4fF/iWAx2kTDYrg8DqCAeNx/TrXP/st/s36j8QtXg8S69A0enQkSRhh8rAH75yQ&#10;eew78ZwOT+y+kaDZeH9Ki0fTYhDBAvReCf8Aa/xxn8qAM6002w0ayisbGBYoo1CqqgD6E9ifU5rI&#10;vZNzELgkdffkf05FdFdqCCufbjPfv7fnXN3abcNjJGQOo6+nv/WgCO1XhucE4GD34HHfpmsLWbhR&#10;Gy5GRkDH079K1JHjtl852yD2OOCex/ocivMfEmuI0rwxHknHHQD+YoA4zWQstyHxkH39uw7ZrEWE&#10;Rg/wj+v0q1K7MS7H26f/AF+P84qFmQ4U8A56n0PPH8vegBCq52g9xz2+oqIDcTg9AQf6fh7f0qTa&#10;N67sZJLdP5UDOB3A7dRxQAwr8w4yOc4x+Y+ooyMAdTj1/l60/AA2jgEfkB/+v+ppmeOGBJ7DHpg8&#10;e9ADWRSSMcgce3GR09OnSomGCcDA79s/T3/CpH3EDPfr24ppCliQCQf15/8A1dqAI9hGQ3BGDx/n&#10;0H505toBHTHPpgc46cU4Yc5bBYnp/QU1huxuHB49/wAsenvQBExK5yMA/hyPb0qIgEgE4zwPxPr1&#10;qXAJCg8Dvx2PPvzx09qTpjkEDk+px1oAnt0ZmBGMn8Mc/TFeweDtOV5g23O4jPTkdcZ6f54rzPTI&#10;N8ig84PTkAgHr/QdK+jPBGlN8hI64/Dn+vegD6Q8D2X7tGIwOD754BH+e1fQFgfLhGfbt6nk15b4&#10;UsvLjRicZA+vYfpXpxISI7eMDH+fy7f0oAzdavwImBP/ANbivkP4l6zthnw3PIznn6enT/CvobxT&#10;qYjgbcen8vXFfD/xL1Znkk3Nk8hh35/IYA4oA//Q/A5uM+v9KhU/Pxz/AJ7e9WnXr2qsvLhWFAH3&#10;d+zpbiSOEY5yD0B59/8APpg1+ungcBbNAoK5A4PHbOK/Jz9mxS9tbMRgnpzwOeoHXt/Ov1v8Fx7b&#10;BOuSAcfh0oA7tcgDcpxkZ5z6fX+vQUhBwAy5Bzn3/wAj9aXBKrj73rzx+FPZFbjOMe4GPrjPsPT+&#10;VACIGUAgZAz7c5/wqVZmVSSPbgeg4z19eP50u1FztHQemMY/z/kVFt/hAAYHjJ7n68UAXIrrC8jg&#10;gemPbp/n6VbW4WT5R0H8u/8An+tYjlgo544/Uf1/z3oWR0wxPA/TPYYoA6IojdeT/LB6daYbMbR8&#10;owoB6Hr6/wCeaz7afO4k4PHcAe3fmtRGygzjn+h49c/T/GgDCurBWGNoP4djXMahpajJUKCBx7f5&#10;+n6V6O8alR3x+A/Csu6s1bO4Aj6d8f1oA8S1PR1kypUDOQMj36d+v5fWvNdY8Ob8qBg59Qe/TGOn&#10;B/zgH6Uu9ODZI/ljpxjn+X05rjr/AEpTnCZJyc9+fz/DPH86APkjVvDhjy6DIPpnr1H/ANeuEnsp&#10;rf5sY69e2O49c19aanoeQ52bif5dsnvnrXmmteHQY22J07+gzwP/ANXagD5x1yWQ2xVuDggZP+f8&#10;+9fMHjfLZDZJ9Mdse/TufyGK+0Na0GT5wq8DPQdPx9/avkj4iWjwPIADzkd/lHPfHt/OgDxG3G0F&#10;G/h4wfXt6/hVe48wMQh5H8+36f0qS2PJ2jBUdc89ehxkUy6ZNwYDDDPfqM89v89qAL1hK8bgg7Rx&#10;/L39q9C0fXZrcj5sgnkdcAjHHTuD/kV5nFL5Z/uHII6Z4Hp/Wr6ai6ARqMEgdOD7j3H+eaAPoOw8&#10;XvFIGd8Djvjg/Tr9TXq+jeKkcKGbGQAD098fiPyr4yTVTHgyHC8/59+1dbo/iV4SEaQkcDpkcHg/&#10;l/8AXoA+4bfXklCt1xkY9OeB+mf1r3r4aXYnZGByuSSQcngc/wCf61+fmieLRM6oHCk8Dnr9fp/P&#10;8q+1Pgzdm4ChOQ/U+hyOfr2GfXvQB9qWgCRBccEdeOfT/P8AOroY9Rkk57nn3/T/ACBVKzI+zoAe&#10;QB+Pbp3HHar5wAeMkd+mfX8qAAkk7Dz1P1HpgY6Uq5IIU5IPXHX9e/pS7QSWBBI5H/1qFDDC4GR+&#10;Hbr/AC6f0oAXLEEZAHHqPy9KXdkKpGSDnvgf5x16fypiuAQRxnP59PwFPO9sEcE9un0PPXv0/wAa&#10;AAtwMcnH+QD2x0xS4Kk7gDn64HTH1/GkXnKnnA5/z7/56U7DBWAGCh9uRn+Xbn3oAQ7irDbxj09D&#10;1oOM7e/v6dsdv8DzjrQSeQc5+mPxOf6mjIJG3gDp6+pHqf8APrwANbcFzjnr2z746/j607lQFbgn&#10;nr3P1/nSjKsQCAeffI7fhSqGBOODj/8AVwO3X/PQARVY44AHYeuadtOMjqc/jjqaaoOTnHH8z6Y/&#10;n+FJvJbpjp+GR2696AEIx8x6Drn2/n+NAQ4PHAyB0wfb0pcnrnIH+SDTW6YB49e+cj6/j/8AroAc&#10;zPwMEA9D2x/Q1594/YjQJxtDAq3YE8D+nA6/4V3hGcMBg9+Oo6jjP515/wDEJifD1yT3Q9R7f4f4&#10;0AfiL8WZQdfuWGc7j7ZHoOe9eL2zMXLEBc+3T6ep/wA5r134tBjr14wHAfHXn9R09O9eQWT5lwTw&#10;O47/AOHX059aANR4CQOCQe/+eua5a6sstlFxuJxx656/pXeW8ayt5eM5HY9PTnp6VHNpCFQ3AI6d&#10;/vd/88duMUAeYXdo0QDkYGMnjr+P8/wrJweB1x716Df2BCbT2AAzzx/npXOvpzAHqSexH8z/AJ/W&#10;gDnmB59R/nv1q5YRhrhAehI/xqa5tGi+91Pp+v1qfSYt15GGGRkduoz/AJ9qAP0R+BemtNpKTKuS&#10;2Ow9OnY/5Ne+6haMoBA9Py/z2/8A11x3wH0jdoUUhUt8u7nA+pH0r2nV9L25VeQcDr1/LPpQB4xN&#10;A6szqOR26+3T/wDX2qaxvHjkAUkDoPwA6Dj/AD1rY1C12sWCj5ec9Dk9fXpXPMgD5HJ5yffPpj3H&#10;6CgD1PRtUIIJbGccd/8AJ/xr1TSNS8wDL5Gc/n3/AF61816deGJhgkAD1I6+4HH1r0zRdWBUKpAH&#10;QZJ47DrQB9K6dqJYFQeo9evpn+Yrsre53dTkHPA9f/rj/wCvXh2m6iMZU+mMnrj078V6Lp9+rIMn&#10;r0PT/OKAO7U8kjjP1J56ccfzp25TnceTyM89e3Ws+3kLKMcg/r1yMVcDD0yCTyOM/jQAu5ssc9f8&#10;9Pf2qQLt6Hj1Hc9OKYnLFV6D6n/P5UZ69go+mPT/ACf5UATZIwrA5IPp+fFQnOcdCPXPH0+tO5Zc&#10;9QcDqOnQc9jTDjscDr+v1oAkUMccYwfpn0yf5fhTjjIOSB69fxHpULsy429/168fXsD7/jUu4Abi&#10;MgH2PX3/ADoAi5ODjrjHHb0+p9qhkcgFm5Ayf0H+f6VKTjoQB3HGcdiMfr9KimJIZs8D8MdeKAPz&#10;S/bHug0kUQO4Fz8voOowP1/x6V+Z07tHk5xu4255HP5dua/QX9r69ZtYihD4OW79eB+dfn5dq7SO&#10;FPAGRx2z1+vpQBgTqiruKg8joAB/9evYvADskYwegz6dOuPxPpXjlwSFOFyD9OB3/CvVfBchSEOW&#10;yyngclR759OaAPfrW7j8tVB4Pfk4yen1/wAmtSKXzmyg4GDxgflXm9reSeYS+AAe33evXoeldjYX&#10;/AJO4gcf09ufyoA3GVnUgDvzu659vfr61z8sH7zBwAW7d/8AOe9bX2oujAHnryPQ5HT8fxzQ4ikV&#10;ZFI5wfXJJ60AfaP7N9pi2Jbqc54H06ev+TX2HypG5c59f89q+Zf2f7Zo9JEhGCw6+/1/z+hr6hwF&#10;5I64x0x7E/560AWok3Dnrx+Xvn86sLBu4xuA4HI6f57VUhbLHcORjr39f61tWwBHPGD9f8/jQBlT&#10;WCFDlcD2x29v8PyrlNS0nALYwfX6+w9PevVPK3KdvOPb8AD71m3FgCxQDJOeg9aAPn7VdEZgfky3&#10;0GeevPOMe39K8m1vRXUsUTI9Mev6V9V6hpqks2OSOe4x6f4H696801zRA6n5eBn1P9fpQB8xPbNE&#10;5yDkZ7+nv/npV2xnMbJg8cZwPf8Arjiuo1rS5IJTgYB798eo/wA/4Vx5XYwI4Az2xn074+maAPUN&#10;F1DcRk7zyfUd+39e3FeqaXqGEHQAMM8D9B/KvnnS7xkYHuCPQdR/Lv2r1LRtRJH3sgYxnjHPb1oA&#10;9tgmZ0DdAB3/AB69KvLg/N3P+en+f8OR026JJDHcP5YOK6hJA3zKeO3v+VAE2CNuBkD39+OKlXaS&#10;AeO2PUc8k1GgUnaDyOnTjH5VMflB39sn/wDXxQAxQuNu7aOT0P8AI9vw/WnKr7TjHHqOvr+lIe/G&#10;D6c9Pcn8abuCZTIHT+nagA5XtkcY9/r+H5UHIZeMg+v8h/OpFIC4Le3b8P8A9f41Gdwzk5A/xxgd&#10;evUf5FAArdQo5/D+f401ugwQCTj/APX+Hr60pztPYnHqTg9/z4/zinMdv3jgkn0HHfj/ABoA5Dxl&#10;cCDw/eHGCV6HsCBjB57V+DXxmvjqPirVJ0O7N1IME56HB69uK/bn4u36WHhW4m3Yxkn6KpYjHXnF&#10;fhH4wuDd6jPPI2fNkdhxjG8knj/P1oA4y0+WI7hwBwOmPfI/yPSuTvJMXB3/ADYJ9K7SVjFalnGV&#10;OM8559cZ6Y9/xrg744ZmwM5xwPXmgCs0jE7d3HGfT8qazAcdD/n2qNGHrk/lQ5ycZwKAGgqTx+tW&#10;Q3QD2/yKphgnuav2URmkHORnPvjj/J/SgD6t/Zq0U33iy2lAyYypPQZ9f8jt+VfvZ4fX7NZ28PIC&#10;KB6EAD/P6c1+Of7I2jxza8ksgyCwBPGQB7fSv2QskMcaIT0HrnB6fXntxQB6TYXAdRjgDHT+tdXb&#10;NkBW4/p+PavN9MuQrblOc+ld3ZThgD1Bxg5HP+TQBpzxEgjGfw/n/n8a56+ttykAZPpXWqN4Knv9&#10;CenU4qjcwBgQOvPp07c/X0oA8R8QaV5iuGTnoOcj2wfwr518S6W6O528gqfqPUZ+n/6q+w9Ustyn&#10;nGM//q/zzXifirRi2WQZAPp04PagD5QvYTHKD2yee4/ln6/pWvol0F2ZwrDP/wCsitfW9OaJix5B&#10;59ecdf8A61cfAzW9yC2QBnAOP1+tAHu+j3bYRTgjk/n2yecetej20zSJuJHAyMgY6814Tot6cKVP&#10;zD/Oe/5V6rpl2Nq/MTjnHqep4/z60AdumSM5zjp7Y5zUgG0jIyD6/TvVa3YSJuU5HTHP4D9auAcf&#10;Kcjp2PGOf8/4UAR4AO1j7fX/AD9aaoxwBkDj8D0xStuPzE9e/H4YNAOQBjoeeOPY980AOKgk8/eG&#10;emMHvx/9emjIBxgY6fh9c8+vvT+xGOOTn19j/wDWpu0DJJyecf5/TpQAx9p+Yfh/hng/rUbAhgNu&#10;fX161KFH8XJPAz/PJPOO1MJ2joQcZ/Ht/wDXFAHk3xe1lNE8IXNwxAUhmcnuqAsc96/CPxHqD395&#10;cXcjCR53ZmxxkyNnOQPp29hiv1m/a+8U/wBkeCpbEHDXIWHKkEgyk/0HJ+vrX5AXjCLco5PzMTnJ&#10;PPGPb/630oAo3jyJF8/BcAbfQ579Pzrl42H2oFxuUNggdwD0GeP58VsX8++MFmBLL06HIPesrTSj&#10;XcfmkFQ2TxnA+nGfXFAHSzWN5qNqbqRRBaRqzR7VB5Hbsef5eorkFU5BJA/zziu38S6+l5bJoulR&#10;bIEwXOMEleOAOgrjhsjXax+Yn8enegB9uglmWMZUZGOQM/j+dfSfhGKOGwVFGSwGcAjByB/+uvnn&#10;SYg92jy4AB479+M19OeF7Qi1iXYQ0mOp9Twce/8AnigD9Ff2RdFSF5dQZBuOGB9R0B5+tfpvp8hM&#10;Q28D6/nXwl+zfpv9n6D5pXBIVcDHpzjHFfa+jTBkCk9Oo/rQB3Ckspz2/r+prMu4yV4H/wBc/wCf&#10;8KvQgFQM/wCfr/8AWonjBHTOOT14/HpxQB51q1oGQjAI7ZHf06dPrXzp4u04bWwmcZ59B29OPQV9&#10;V6hDnOPun/69eL+LNMzGzoM4/HOOx/n/AIUAfIuqwOrb1GAvsOMdxUekT+XLtBxg4xjp9e/5Gus8&#10;QWZjd0AwSCc/XPGf5j1rh4w8M+CMZOPr/nH+eaAPZ9HuN6jkEnH/ANb1x9Pzr0OylDxKCeCeeeMY&#10;rx3Qbo8Ixxzg8deO2Ov+P516dpkpYBlOfXnjGPb1PH50AdPCz5HPHbrx9Pw6UHeTuY8nH4fT1/zx&#10;wKjXBAKk4OOSf8+vNSHC8Z5HJzxj/PX9RQBGxfjcOccf4/l/+qlK4O04wvc88evp/n2oJI++ck+/&#10;tTt642gbhjHY45xn/wCt6UAR9AT0x6Adz/hz1oIB6DAPv2754xjtSkYwy859/U/096CVIPOAQeno&#10;Px/zigBhBGGC8Dv0Hv27/SlZcEg9c+nr2FPIYcZ4Jx+HHfjp1p2z0wPy79MfT+VAEGSOqYx7fiaZ&#10;jaOuc8HIzx/LH17VIFI+VuAMZx+tCgDBJ25+vegBV4ABOCD6cfj/APqqJS3Geo9fx+n4VIvyhG6g&#10;54z/AF/L2/lSBmTafZvqMY6/X3oA5nxVqTaXoN5fBsOE2r67mBA//X6d6/DX4veJT4n8capfl90S&#10;s0MJycbYiR+GSST+npX6o/tMeMz4a8GzrGwWSKF5MfxGR1KRj8zn8M1+Md/cbQGZs5JyfxJPegDI&#10;vTK8Jz8jAjA5H0/QZrI0vTZta1q00qAEtczKpx2GeT+XNPvJ5pg2ThPT1JyPX0r339mbwZL4r8dp&#10;csm9LbCr1wGfr+QoA/Un4eWU3hH4d2lvpMIeW4USf3QEHCjucbR0z/Suz8E2GpSTm4v3eNJRvx94&#10;E5//AF4/lXf362tlZRabbKhWOERqrccD5Sfz/Wl0tY4wZ5RwDnkjB9h7f/roA2ooVEYz+7jTsuSW&#10;I9T3/lUfnStIuACWwRz93J4J/Dv9aka7QqXfOzkA/wB4Ac468Yq3p8PmRJNKMGUluvAz0B/D/wDV&#10;QB2XgnThPfxSkfInOehyep/L/PNex3cQUEgYH8uwFYPgvTVi0/7Q6/M5PI98Z5x2H9a625XGVPGe&#10;fx9KAPKtft/NhkUrjPv3x/nvXzn4ntGBl9MnOAOoz+lfVer24ZDnnP8A9fBz7df618/+L7T5nwOv&#10;PuPb/wCtQB87XIMU4YdeQTj3Hb866TRpgWU4wAeevPtj35rP1aFllZs8foc9vQZ+tS6ZIQ6r2+mO&#10;e/f60Aeu6dJuUZPI5PQ9ev8AnrW0rMRu7f8A1uM+npxXLaXKFQANnGcHH58f1x7V1UbbhkdTj8B/&#10;9egB53E/L6dPcD/638qRsAHd3I6/T8evWnZznI46dj1/zjFJndnauce/6D9f8mgBAMozAdOR+f8A&#10;h/WmZ4JQk4655zj/ADwTUmVZy+4Ej6cc9P8AIpjMpB5yOMe9ACFSPukY6Y46/wCeM/Wl5Y8YI7cd&#10;fQj8s44pSQG2A9u/6HH+e1ODImOMkE9+cgf4CgBgODy359s/r07UFj1fjGf/ANQpDuz8vByR0Pce&#10;n+f0puV7cA985znoDQAEkAc9MdfUe3T6f/WFMJJHTIPOB2pyt39/rn0x7Y9aaysBgA4OOnPXp1NA&#10;CFTzxuB7dP8AJ9Pr+YTt3fNknnngnjkZ9KGcHO4YAxn8vf8AUfjzTsngR8D1GO56/wCHFADMAthu&#10;cc+x7cfh/n1UfLgk4Jz+OOBzzTxjqeNvt0z6dPbrSY5GOMc//qJ7elAHUaI7K4OcY6dxwM9eMfhX&#10;rejvnBI5OP8A69eOaRIglHOMdsfj+XIxXrOjMCoPUgDOP6UAdXrOsR6LotxfOf8AVqdv+83QfTNf&#10;zwftI/EOT4gfEzUr22kMthphNnbHPDbGPmOCT/E3fkYx2r9WP2xfiyPA/gC7sbCbZfzKbaEZAPnz&#10;KeQOp8tQT7cetfhBr99ttjCjk4PU9Scc8+o7mgDhdfu3mnePdnB7cgcY/Ptya5ZY5J5kggUu7sFV&#10;epZmOAB+dXrmTd90Ekde2fp+Vew/ALwTP4w8d2jKhZbVl8sDnMrHjr6DnmgD9Pf2Vfh5J4Q8GC5l&#10;RUkaMRIx4+YgNI49eeB+NfWlq0UUfnSN55GNue3v/ntXM6Hpsej6VZaXCAptowg6DLAcn8eTyK3A&#10;xDRxvIEIGOM5PU5HbH4UAWybiQhWAUEcdeRg5B/T/Jp0SOiB2JLk5btlR6dfb3qISeYyIhBX7pOD&#10;0Hv/ACFV5rmWYEoQtsiknP3yB/j2/lQByfiGZridlQeb+8X5SflEeeevc4AHtn1rUtocKXH3jgnA&#10;9Rz+GOPaqSwy3N2tzKABzJjaeM9Mfh2reVADtYfLjoD+poAiHygoCCB7/wA/fpS5JAOMkH27/wD6&#10;vX6DvUhzzzgjPPHJ9OPT371EY9py56deenvkdKAFGNo9Dj2B9cVG+RnuP6H0qTBBORgdOhzjPv09&#10;x/8AqCc5weMfpigCMLnk5bI+o/8Ar0gB+6DkD8Mnt+vapDhVIAwf0J9vrTHUk4ByPx7ds9On+TQA&#10;EgZyCDj8sn9KjbaSF7A9f6H3OeakLHBC9B2AzyRjgk/pTR7HPv8Azz+FADctnOMDkdOQfw9qZlQm&#10;NuSDzgdffFWFHIwePXH6f/X/AEqM9iOfu7ucZ9sflQBDjsByevuM88dwT9P50u7HCjPrjHbjn1+g&#10;4+lPJcAoxwOT9OB/k1FHyT2HI+736DmgB2SFLAdOx+v4/wCcmhlyfm7YyB29D78//XxSoSqkHnPT&#10;rxzz+nPfrSMWHOCcenbHA69Sfp/WgDd0bcZjwQB6V7HpWAOW5OK8b0YO8gwOARnj1/z9BXsekkNj&#10;PUkjr19aAO4twSufX/P+fxqK7UgHPUcf/rq3bLgYzyTnp36io7ttwPGTjt2/GgDzvW0Yo7Zz174/&#10;+t/n2r548RIQZG+6CD05yMZOf/r19H64pKNs5PJ59B2/z/WvAPEKZZ1J2ntn9MH/AOtQB4vejMzK&#10;w6Yx0zjPfr3rQsV+7ExzgY6Zz/n3qhex4nKsMEkY56jPHHf3rUsMkBm6N6c84oA6u3yq/Kcn0OOM&#10;dMdutaAKA8nGP84H+fxqpbDOcEYP4f4dB1z7VbBJQnPDduuMc54z6fX+dADG6Yxnv/n+tQlhgbiQ&#10;D9cAgHA75+g61KQ4wo5z6Y5x1/XiuO8Z+I4PDWhzX80uyQhgOQABjJY8HoB/SgD54/aI+I50fTW0&#10;ewkxNLmKPaeN5yGY+yg/TPvX55386jLF8rj7uT1HTJ9+5/Sup8beLL7xXr1zq0pPkH5IQe0anj8W&#10;PJx6ivNr6ZY0HmElR1yfXuOvX/PrQBj6jdAFtvBPucHI7L6f0x0q74O8Oy+JNYjtQCYoirSYH3iT&#10;8qY7lj+lctNJJPKQoLSuQAo5ySeAD/SvuX4G+AJ9H0k6i8QeZ8FjjOZGHJHsvSgD1CwsY/DOlweH&#10;7UAJ5avLIB95u5GO3oOmM88mus0ImzvQt0hZmVWXcvQHOMDtnr+p9Kp3GjRafalmfMsyB8SAhsKO&#10;Ap9zjpxj0FczDfTxTmBEPnuwyxPJOfTpgDGP8KAPrTwlcPrOoxxsf3MbZYgDk856YHPT9K+wfD4M&#10;lrGsC5ZAwDEDjGeR149+hr47+FulXCw+beuYi6hoxjHPckD19a+or7xJDoeiydn8pEXHdVHCj6k8&#10;+3WgDj/iLqLz3qWvnbjsO5R/CO2fUtjnJ4/SvMuclep6YPI49e3Hep57ie9me5um3SSks3PT/wDU&#10;PxqAZPytyAegx/n05z69aADjI288ccc/T2GOKRh8p5wQR0z+vt7U4A8gnHX6H1IpOoy/JH+z+gx6&#10;/WgCEjEYO3Bzgd+B3zTHwBtYcHIAz7+nbpUuQu/scD8MdabjOc9W9x/P/P8AOgBu4FgQcg/XkAdu&#10;/wDTvVy0CMw52qcHr6Hgf/XqqOvJxjrxz071paduVgBg4yOh64/X69+3SgDstHi+YZORgfX8/wCt&#10;enWkeIxt5A9/bqfauF0eMbgFOCTyO3/6v/1V6JaKAu7OT3Hr9c+v+NAGbdRr5eC2Dz9Afpjn8q4P&#10;WVI3YPOSOBgn2/E9/wCVelXKYTaoznryBkdj7VwmuJmJgVxgYHQ/T/P/AOqgDxfWCyknJYZPYd/b&#10;HtnNec3ORNu7Hr17HuAOK9O1naobnDHJH4fTivM5lL3BIIIOfbpjknNAGjYAlgAMdCTj+QHNdBF1&#10;ABxzjnPA65/+tWJYqd/J9PTP8/1NdJEOA2cE+vTr14+n+QaAEUHbuAwG/r7dOKaCe/K7QDnvn9f8&#10;8dDVhjgjn/8AV6dPzqIFOcHjvkenHP8AnrQAxVxgAEjqO/GO3fn8qTlclecDPbv0PP1/xp/QHecg&#10;+gOcEduP88UhbnGMenAP0x1P/wBb8qAGMc4bqTjrgcenT68/j2phx17H9T7n+n58805vvbc5J6dv&#10;qaTGQdoyD7DqB9RQAwn7vc8Z/wD1/wBfSlOVZu+D/Tkn6f8A6qcwAyOo/n7dulRMccZxj+eOfT/P&#10;4UAO4J3EYyfoKYCSBk5Lccc9upp33cMOAO3Hb1qpcTxwQtPM2xEUlm6ADuaAMjxBrFromnPqE5Aw&#10;DtBOMsO309T/APqr82/if40vfGeryzGU/Yoc7BnDO3dvTn+Edhk969X+O3xLN9eP4esJSFdQHIHA&#10;THCfj374wK+TbzUDHnGAXPGO4/z+lAGRqtwkYxENiJxyOvYH1HPfmuNlkLMWPHSr95cPPKWZsqM4&#10;xxgegrpvAHgXVfiB4mtPDekxkmVgZGAPyR5+bt17D3oA9k/Zs+C2q/FDxXaXzwbtPt5QFDA7ZHU8&#10;k/7KdTnvxX7daV4SsvCWix6XYIDBAOTgbmfuxHOM4+mKg+Cfwq0/4W+D7SyhiCXLwqpXGDGnUKRx&#10;lj/F3Jrs9UVriQjDAduM/XP/ANfj3oA8U1mOW6kZXUnJPTggA+ox9etedalp0Vsm7HX/AA+le539&#10;ose75cd+e2T6/wAq8k8SLu/couWHGTyB79fxBoA8mjsZ9WvRBH9wEEn0Ge3rX0l4W0a10WxjitwA&#10;/wDE3HIx07fjn3rg9G0gafhnP7x8HGOfr/j6DnNeoacxCfKMn8vzP/66AOpE/wC7B7/0H/681h39&#10;yFUtnBz+HHrjrj/PWrkkuISOgHfjpj/J+tcpqd3uXC5yMnGOxPc5PX1P6YoA43XboGI7huPccHqP&#10;xx0968rvTulO4dMnj3J/Cu61iYhSF6gEk9OPf275+nSuCvG3tkHlh9fSgCG3A8wEYGefm/8A1V0N&#10;soH3z2x9evcZ/GsS2iBxgZz3+g4+o9Oa6WJPw7/njAPfmgC8obaCDgD+8fy9PQ05TkNg4BPPckj1&#10;9ufpRHuGcEjg/Xj/ADx60EgqSDjPH5gce+KAGEkg4OMZ69vw7evpTW3hiowufbrx2+oqUAHdn0x6&#10;d/r60w4YAnk/pz/nigCPC8jjJ9cdh349qc44Pp9f15H+fwqXGTxycfrnp/8AWpvzcbhg/wA8e3eg&#10;CI4AOeR3/Af/AFuaRc8Fs4PPB7044HbkfXv0pj4BCg5A/maAEy2dvp7/AE6emfy/Wh3AIOMA+/6Z&#10;xnmlbG8ckgcjv+GfxP8AnNIyjIYDkf1/w68+9ACOxHbj8+/bNRnBYhegHPHPp+R/wpznaCo74x9Q&#10;cjjP9aj+backnPqMDHfvQApOGxnBAx19PQfh/nFOG1gSBgngdu3oP8/rSEsSGA4JzyOePX/9f50b&#10;CTvBwe/HuR1P+f50AM56KQSMenX26f5xUTELj+EHPTtzx+fvUzEDDg4GO/bn/P8AXtUT5ZuCMj09&#10;fbj/AD0oASNiUIzwPzP4f4fp1qeMZzuPDdM9OnQdfxqLIGT0A+736+/H45q1ACcL3JyB69h6flQB&#10;0miQGQ8DjPpnnHT+n59q+mPBVsygE9OMcHtxz/8AWrwzwtY+ZKu3knHXpkf5/OvqTwvbeVEuRtx0&#10;6enf0oA9I035YlJHP1xj/PNWbuby4yemP19TUUPyIB0x+fA7flWRqt2scZ7Yz7+3+eaAPOfFt/5c&#10;b8/wkkZ/H6V8AfGXx9a6BbSvLN+9Ge24+wI/l3xX0b8bfiFpvhLSZ7i7nVGClgM8YB4J6fgOuelf&#10;jj8QvHdz4r1eXU71jHArfukLH5VPZvVm74+meKAOa8UeKTf3M2oX7F3cEBFOdo7jJ9e5615XeapL&#10;ds7SttUj5VHp6H/63SrF/qAnMhQ5PqxwFH1Pt/8Arrlp58knOSe/86AJbi8aQnBOD+NfTv7NH7Pe&#10;q/FvX4NTvYiulQSA/Nwr7TyT/sj9elcb8Bfgnq3xd8TRWyRP/Z8bDewViJGH8AOOAB949v0r99Ph&#10;z4C0XwB4et9A0uJEKAB2AC7yOOBjO0Dgd+9AFrwz4Q0rwfosGjaRCEigVRuxgswHLHr9B+lXbgHd&#10;xyRxx1Pf+fb61syFgeRk4znPb0NY9wMA7zkDnP8AIDp/nrQBi3cRCmRmPGPpwe47/iK5O8dELOzB&#10;VB7445610Op3AjjLHAA6+hwB29OK8R8V+IsMba2JA/U+pPWgBviXxEVAt7dsD8DzngY4AH+eDXmc&#10;jea5duvJPPr16+lSSzPIxLc5yef8nt/j9IlKkgjhTgevP6n/AD2oAY25RnqR346etMfJHA4J4/AA&#10;4x/KpTnBQ5AyPXr3/wAOf/r1G2c5VuBn/A54/wAaAIsk9SRg5HvnoaBliVYcnqc44z0z/n+VLhic&#10;kZJx7/56dacBtwc8nI6dTn1556fhQBET0XAAOSR0+n+cf0qMM44PIbk9OeKlVuVUZI5+v6Z/A5/x&#10;ppOWyWzjIHT9Pp6/4UAQEEk55I9+/wBP6fSn/MwBPB4P5jn/AApzHjCjg9O3br1/TPtQSCAAPmX8&#10;Mfhz1AoAjBAJ2kKB9P5nn9PUU6RvmBA3dcevTHTv75prF+VzkDp0/Xvx3o3lRlOox9OO9AEQ5LZH&#10;PXjHT/69OX5iMAHsM849f/rmmkHap/HPHAq7bxkshPPOfX2+nc4oA6/w3YvcTJ3PHrxjj8/f1wK+&#10;xvAmiBRExUEcdcHp7fmc189+BNKzIhZcqDzwTn6/lz/9avs/wdp+2NcrwMYPQe/5/wA6APRdHtPK&#10;jGFwB+Fal5N5cJ7Z5/8A1jmtC0hGzfjAPt9PTP41ja1JsgYkZxj9fxoA8Q8cX5hifuTnGe/HfrXw&#10;n491JnmdAxIO76+mB/Ovq34j6okUTox3k5PH0+v0/Wvh/wAUXnmSOwOQCeCQceuT9fTvQB//0fwT&#10;cKCcDn/OarqvzY6H/PNaE8RQ7e47+3b/AOvVAKNxyOD+tAH6A/s5pi2t8DqVPPHJ6Y7nn+dfrd4R&#10;UrpsWFAIH05Pb8RX5L/s5KGW2bOB8ucdMj1PbPbk9fWv1t8How0+IZySo/DPoOp7/wCNAHYnGSeT&#10;jv8AXOaerNkZbnt6nrnP8vr60xAuwFQM9snsM9acqnk9SvPrnP68UASCTJGDxz/n29OntTk67s7Q&#10;Dnjvj8j39sUwDGQevOe4/wAjpxSlhkcYI5/+v19P1oAk2ggF+fxPpjGPf2qu0fBJOQM89varII4G&#10;Mnp146enqetG1c884x7f5NAFIKY8dz/P2/z6VfgugABnkf5wBj881EU3cDgjvx06A1VwB25xzzk/&#10;XtwPx96AN4TqXwT/AEx6e1TZD8kcHp6Hrn657VzaylFznBT16n0/PtVuG6PCnnj09+/0oAvPDuXG&#10;M5yCCAPy/nWFd6eCp2rgdvfjv/n/ABroopcj0A/Trxz/ACp0qK6AjjGc89P/AK/NAHlmo6eMbjwc&#10;c8dvXt+VcFqemLICpAII4zyOf8/4V7dd2YbOBgkYx61x9/YAqQRwB2xk/wA+cfl1oA+c9d0QBJJM&#10;5BGT3z9K+A/jRF9nupIV4AXPfH4+uM88/wBa/UHxFYCGCRnHAHX+v/6vavzI+O6k30uBjOR97r+Y&#10;z9B/+ugD5dt2cSspY5ODwKbdsVJGSQcYB54HPHHf0/8A1UW7BZckcjv6D/J9abqO0EL06dPTP+H/&#10;ANegCv5oTKg8cdPu8dMf5/8ArV1uQCBnAwOAM9OT+XWqwO8bj0B/MfT3pduSN5GTzwR16dM0AXpL&#10;rKDDEqR/ke/P0qSC7OcqTuOT3wfTJrDmk3ZGNvy8885z29eP/wBdOhl+bcvJ479ff8ufzoA9M0PV&#10;5IbtNshOCO3B9QRX6T/s9X5uoIXyWYAY554Ax/PP+Br8r9Kl/wBKBx6Yz3Ppj+dfpr+zW3+j2qkg&#10;A7Sc55PHAHt7f0oA/RmxJ8lMnsMDnvzgAf5/OrwbKnoCB9f07fT6Vn2DKYY3HJOO+MY46/zzV5Th&#10;Qp/mByfr/n+gBJuAx2J/H8e2MUjfdPHTI9c/5z0/H1o+6OAcj39PQelOVeAMbiOPzx9fWgBu48hu&#10;Rz3/AC/l/wDWpcDJ46Yzxwe2B9DTto3E9+vp+WelNJA98ZHp25z9McjI/WgB3GCCM7cYGPy4z0/l&#10;TtxK5U5I/mCf8KZ1Abac5z7c49ef6fhTuueQc849e2B/9b/HAAMcLgDg9P8A9Rx+v/1qNx3dcgfT&#10;n39/XPfikXpufnHA9s/0/OkwFHXdt6+mfQH+lAEitydp/wA+n+FL8vGDz3x3/wAaiAIABHPHfp/X&#10;vUu4YzjH09x06dKAGEjvyQB+B9B/hSNkAnqOucn8/rUhz908HGeeevQ5A/zx70MR6jbz3AP5+9AA&#10;x5yD7Z657f1PFMP3sk9PyweeKPmzgkH2/wAenSheFGeOF64AOM8/TrQAwgggA4H8vbP6V5/8QgRo&#10;Fww6hW4HcY/pn/OK9EC7gSq5A/z/AJ/xrz74hqG0C5K8gqcewA459vxoA/ET4qRRSa9fOeSHPP4Y&#10;GR614ha4WXc3JPPHoOw9u9e6/FFD/bl+ysSFc9O3HbPX6V4PACLgHOe+B1GT9P0GaAPQPDtss0x3&#10;JuyDx1Pvmuhu7IKWCqduB37Z5qp4Sj3TKuATg8dM+9d3cWm9j0ODn35xk9/woA8yubRcFWGQAR2y&#10;B+WPpXOvpQjHABJAwPc+g4/SvW7qy+baqYzjoB7/AM/yqkmlRkA4yASM4z+OT0Pv/PigDxW+sl2l&#10;dmO3Tg4/n61S0WyJ1KNGyAXA9M/5/wAivWNU0tGJTG7b04GSO3H86oaToyfb49gOVPGR059f5ZoA&#10;/Tn4F2AHh2EBduBj/PrnPJr17VNODg/LyBnOBjPQZH09c/WuY+CNgIvD0JZeNuOvA4xj8a9e1Gw2&#10;qc8gDP8Aj/8AXFAHz5q+nbWK9OPT8q89u7doy6ZIBxj/AA/X/Oa+gNYsMqzYyTnuME+/0715bqmn&#10;qpfAODjn69M8f596APPzlGwoOT0/E45+nt/jW1p9/h9xPC569R06YrPuoyhKggE9unPYds/QetZ6&#10;/ujgcjp+X/6uv86APctG1fdGoZiM+/0/zzXp+k6kAVLMSfw9P6epr5n0m/KksOOn0GemPTp/hXqm&#10;j6oCgA6A9cY/Xv8AhxQB9D6df5/iwAQM/Qe/rmuohkDhTjJ7578c4FeP6XqQyqg+n149z25x616H&#10;YXiMisSCSMD8+MYz+HOfrQB04O0kY5xn/J59KeFxnvjnP17DrVeOQEZGOew6j6f59sVbJDYz1x/L&#10;1/SgBPusEAxnHoMev+fx600/KDtJII/LjnIyaVx0bGecjA4/CoxgZP8AI5/T8PQUAKSACGGRjuOn&#10;HX179KDuztYgAZ+UE/p+dIASDgnA+vHHHv8A40KpJBIJA47dvf3/AJ0AKAuV46f5H55/rVechELE&#10;kEA59jn6fzqygzgAHB6/h6kdvpVC+lK27tjorEnt/Pj/ADmgD8if2s7rzfE4U4OxWJHXvjP9TXxD&#10;ITlyTjPUKevv+dfXH7VF4ZfF7RZBJXJ9u/Tpjt/kV8e5QBkJJJ9ecY9MfrQBk3bZK4HBI/wx/h/n&#10;Hf6Fqn2SxGz5OOpPftx+f8+9ebXU48wqAMFuncAcde+BWsNUFvbrGF3Ed++O/PoaAPWbPVmmyxII&#10;bqMDpn39vz4/Hs9O1Ty1HkuCB2PUE5xx+vt618/adqko3YyATxjHJz1/PiupGssqhC/J6Y6+uP8A&#10;GgD3+3uyyBySSPzHHf8Al26/luabK800SMeSwyCc475xz/jXjui6yzYyygtgnPGMdR256V6RoF55&#10;9/bQrhlLAj8f5jnoKAP1C+CFn9m8PxSEAErk/nxj+eK96HUbh15/XuffivJPhFAV8LwZwAFX+XIH&#10;09v0r13aSQM9B27/AOHv60ASKu1sjrnjPH9eO/P19a2LWToCMj+n19axVBDcjkfj+nt3q1A2Dyce&#10;3H6+lAHawBXIJ5B75Jz2+n+e9WpIfMTaOSOx/p/jWVZS8L3/AM+v+fwrciG4BSRx/k+tAHN3djkF&#10;gMYPp17/AJdf5Vw2paecFduQc8Y44zx/n/8AV65PCGHTAH0/D/Cudv7AMC3cc/XnjigD5q8R6PFs&#10;JRME5OR7dh6f5xXjGoWBglIAPft+PX8Of6V9eaxpQdSrDt0x7cfSvEvEWhtGX+QgjsBzj1oA8ZjD&#10;W5OTwOM+uev5Z/n1xXb6JeA4BfJJHXjPrisC6s2jY5Ug/T07dP8AHtUVq0kLjdkcjt6HHU0Ae7aV&#10;ekhcMeMevc9PxNd9ZXRdAp+Y8d68L0fUW7HA44HQ468+/t39K9Q026U44ySevTP+fzoA9BhYFQMe&#10;/X/P5077xKnAyPXP1/zis61maRUJPTGcDHXHf9elXcqwI69eP8/4c0ADMCMHnd7fT/8AXS54JPQ4&#10;/l7/AE/z1pucg7Rgn2AB9v8APFSLkcMCQeeh/D6f596AEUsMsOMde3t0/wAPengsIyAcg9uhIOc8&#10;f0pMDI24GP8AJx35FK+DnPU5+n4Hj60ARtynXGO3+A/DvSHP0z0wT+vTrS84JxyfX9KRwfLPOc8/&#10;h2yMevGaAPmb9pTVf7P8E3TBioEMh9cEgqOP89hX4patLun/AHhGC3uc/Uf561+s/wC1/qaQ+GJb&#10;JThpQsXXGdzZI7dhX5H6ksZvNrHcS3T+ePy6/wBaAK19IoiAcbc5Oc9cdB/np6V5zfSNI3y8Yz79&#10;etdprBPlbhwAMH2yeeOP85rhZmVc8cigCuox1OO3aldvToKYBkbmOPTvTH+uaAGqBnHWup0SMtIp&#10;xkj8Pz/wNcsnUcZ9q7/w0kZ2Lj5iefX2NAH6c/sb6ESyXTjGMn8Aep49a/TiEEEDd0Ax/Mc9Rz7V&#10;8QfslaX9n0KKfyvlMY5HGD/Xv1r7eT72M5J+uOnXt/npQBq20wjIOcgf/X5HpXeabMsiDa2c4/yR&#10;Xm6EpwcD+Xt/9f36V1ekXBBG7gHt7e350AeoWbBuT/jzjBPtU8seRtbgHPYfj/8ArrKspdwGDyMd&#10;MZ/H8a6FfmXOOB9O3egDk7+1DJ7npz7da8z1/TvNRuM9eMnr+vvXtFxb7lPHX15rjtUsvl3EdOen&#10;X1/P/JoA+SPEmjiNnJQNnOPb8OK8Zv7SSKXcBgHP59uBX1x4o0n5HdUztyOn+H6fhXz/AK5pZyVH&#10;HTORxz0x7CgDlNHuZEwmeew7e3Hp9fXFetaLeBlG5unPfn8PUHoa8SVfImyR37A/57969F0O6DHy&#10;w2G49uO+MentQB7fZz+YFyeD+nH9PTmtncCTt5Ax1zwK4nS7onC5z+fQmushdCATyB3/AJ8f19/a&#10;gCw2cgE5A/HI9fpS7jnrkfU8U8cg9iOO3Qe5qLtsGPUf40AWMk7ieM/rQ+1QS/P459z7VCp3BQOv&#10;J/HHQUyQGQnnI9OnPf8Az1oAc7KDgHpnP8+v+IqGQ5y6nA9AO3p3Ap5ZcHJxj0I59/1/wrP1G4Fl&#10;p1xeMSBEjsf+Aj37UAfmB+2fr6XGrQaYCTunZ+PSJdoPrjJ9K+A7hN7Atw5wOuRgD0/QV9D/ALQW&#10;utrHxEn3kBLREjPHRiS78n3xXgF28Mfygbupzk8HGTjp70AcZqp8qQxsxLY59Onbt/8AqpmnQZUM&#10;B85bg46ADnB7ev8AL1qC/kWV493IAx+v+etWjMscEaAclS2B0yemaAGt5Qw2eCST2JyOMfj3NUMG&#10;VhzlQcnP16ZHf3q23LKGBLk9DyF4xj/Gnum2DCJ0+82OhPpzz/n8ADd8OQJc35LACKLYR+fOa+qP&#10;CUf2y/trZPul0QDOTjjOOv4fl24+W/D6rE4O7IOM8jp6f1r7d+BujpqniCAxpkJs5xnk8cUAfqH8&#10;MtL/ALK8N2anAMihip4wcdMdv8mve9DmbA54ry/Tolhs4reM8Rqq498YGe/+cV2mk3AEqp0I/P8A&#10;WgD16zk3oD0x/n8P8itZlJUcYHfpx/8AW71z9hJlBg10qDcqj7wx7f4+tAHPXcJznGeP8nP9a871&#10;+zWWJwy5GDnIz6c16vcL37n3/wA/l1ritXh3KVJ68+h4z+fvQB8jeLNP8uV8A46fp/L0rxu8iMU2&#10;SSoPbI/T6V9S+L9PVgWVcke3Y555r541i08qRtgJ5yAB+PH/ANf6UAWdDn+6uc7f6jr/AIV6ppc4&#10;2qGY4BJ9D0HTn1/SvFNPlRHCk4BwPcfgP89K9O0m4eQDBPGDg85Hpj8Oc0AenRNwFPX8+mOM/wD1&#10;qkBwqqQOffOPf/PvWfZyEqMDIOeMA5x2OP8APGPatJVBCnqTjoMdPT/PTigCNmY7lUjPXnjOf8O1&#10;AHIbGB15568D9OmaeFzkY2gj/wDX7Z/H/wCsqrkggnJ/T3GM9PagBpwMkkkD/Ed+hIJpVBbcx6H8&#10;iablfu4IJ5+hz9M89KcORyCMHn1Pfkdsf570APVQAPl6H3/z+GKVOdp6g9+O3PIx34/Cmu2QeMg9&#10;+30HXpmo8k7QOSDjjse4oAczDjtnB+mT/h0po6d/QDpwOnv/AIDpTmwVAI56euOe54+nemYz94Zx&#10;0ye+PX+n546UANb5V34GT6HB4PH8vao2JYlGOOCD6D2PIyP1+tSmQDdxyMH0H8qwfE+ojStEu7wE&#10;ZSMhfq3A9O3U0AfmR+2B4xa/1W30RJMqbhpmA4xHH8qcdxnJx349M18JXgBMrP8AdJ46fmB+OfxP&#10;fmvVPi9rv9v+PtVvFk3pE5hQ5zxEdpwen3v515HdEQRN5h65PTnn09vTnrQBytzPuJGOnHp+Xpx9&#10;a/VP9iPwUtrpCa9PH84Qynjjc+dnfsozz+Vflzoemy63r1lpMQ3G4kUfRSct+Siv3o+EHhQaF4Dt&#10;7OQLFDdKG+UruwBgd+OBx7d6APTr66jmljjY4U7QVP3ic8cjt69qz3uFmba/ywLJjaCDuA5H/wCr&#10;pUDXEbyuIXUALnCkMQe5J7H1qS1VECXDDzB1TPAyeOMgZ+v/ANegDomMt8wVz8hARVXrg9eB0x/9&#10;euwtbKV5YbdAXb7v07YI/wAaxNIt7iNFklGXPLH0HOfxx/XFdr4bOy+jGTvGXOQep6foO49xQB7f&#10;4ft/sunxwd1Xnoefc1o3KfKS3Gf/ANdVdMbIAz2/z6f4VozAHhh1/r70AcXqkeUbjJGf8/1rxLxb&#10;aks3y8DPfPfr7V77qMYI4HA/HB9fXAryTxPbFoSAOD75zj0+lAHyvr9sI2IY5JJ568c+uenf61ha&#10;e3lzAg8/gPxH0B+tdz4jgZl5HOCMf17f5x71wsWUkVRzj1PU/wCef50Ael6XKCgYHlvx6f0/Cu0g&#10;AKZIwf1z9K890uTcqh+MDP8AiAf6/Xj17+0OF3ckjrjvnuR2oAvthSFz29/Wodp5OSV9Mdfx5z+d&#10;SMcdCMDH/wCvvim9CeOv04wfw/D9aADnZtXp27gcfn7cf0pCck4Of1z7cnmlIBySOmPxBzT8YycH&#10;A9Mc9s9aAICvGTwT/k0BvTnGR2/H86ev3jgYIHr755/z+dBGB0yc9e344/r0oAY3Qhc5Xkcdh6f5&#10;J60nJO4HIOP5/r60855x0PTHbr9OnrmmMST1BBxyM+/tx9KAHFMEjOT16ZyemDSEEEnPHQnp9eev&#10;60/coAx16f8A1/8A6/t34qLHy/Lknt/TNACKuMZOQfY4I756c/8A66QZO3tnrj69M/px9KcwBOCe&#10;ueuOf8MVGu0dyNx49/qeev8AKgB/Xr27Y9OfbnFCEZx0+gH5/wD66aGGcsvTPf8Azn/9VOKgkgj7&#10;q8DI/wA4FAGrprqsowc5PoOme/THT/EV6XDqUemafLf3Byluhbn9B+JxXltk370ZHUD057cemTXm&#10;f7QXxKi8E+B55g4MqRmRUz96U/LEv58/QZxQB+cv7VvxMPjb4hNp0MpkttFLq3OVa5kIMmfZRtUd&#10;8ZHSvh/xBqhnlPlnKdM8jOO9dT4j1477h3Jknncsx/i3OcsSe5ya8uvbh5pDk5H0/SgCq8rdOp/+&#10;vX65fscfDWLw7oKeIb+LN2QSdw6SSD1PHyrjtkHNfmn8JPCR8Y+NLKynB+zwMJZOOpB+VBx1Lf1r&#10;95/BXh+Dw5oNnoQTa8S7pDn7zvyeP09cUAdhboYyc5OMbehxnrz296gbzFVnZgxzxzxn6/8A1vpW&#10;i+IoQqjhQMcdT7+nr/KuWuiL+7igUeZGSQRg9upxxnjp+lAGpBNLev5NscIg27lB2gDrjnBzmn6g&#10;0drEY1GRK3zc9FXqfzx/+qtCIJa2pWJPkQDao5J9vb2rmJWlvrwzuQVOFUbcAKhyxz3y38uaALFn&#10;GwhJcYMhBx+WB+lXRypYDBGOwJweDx0+npTUBxuIx0yf5+nHepnI+boMf5+tAERPGxicDOR1496d&#10;wMY4z7f5HP6DilXkDsByMnsepGeo7f8A16QMpIUAgjJx/QcjP/6qAI2JBXcckjj/APVj/PrTTvXt&#10;yOowPx/GnghsDgY/lgY7+v8AWkIHG0YJHUnpz69vb/8AXQBENwAAOARnoOCB1P61GzEksSCe3TNT&#10;FSAQoySOPr/ntTXxyScZOe3TOcf40ARjcR94ngc8enQ0/cwOGGO574x9P61GMqDgjg9h1H4/5xQu&#10;4ktlWHTtjk9c+lAAxCjIyR/P2/z0/CmfNnLcgcfh61JnDAtnGfbp3z+g/Kotp5I3A/19BnigAwMc&#10;Hkjvnoew/Pv171H93oMEAHHH1H5c8YxT1Y5GOcjGeCBz/n1o+6TnIDAcnPTmgBFAQ5x83P4np6Y/&#10;OlIwpGOeeMf5FIdoOWPAOR9CeQT/AC/p0qRCQoweD0JJPB6Dj/GgDa0dQJh/ECfbp7V7HpHXAzgY&#10;7149pGGlIj6A/jnP617LogXhexxzkdfSgDv7VD5Y44PPp/Om3kYPTgjn/wCtVm1HyjBBPTnqB7/X&#10;rTbxCOcZI9OevQcfrQB5/rUbGB8gngn/ACf/AK1fP3iRQhfjBGe3Uj/69fRusR4gdgOv1/D3rwLx&#10;EoCyE8gZ9cZ5I/z9M0AeD6iF88rtxg56+/f/AD2q5p2FIXGQMDr0BGen+fpVfVNq3LAjOD+GO/5+&#10;v/16s2WAQcYI7Y7j1HagDrbclhvBznHHXt09v85q8JC3Cnt0PQ47D/8AXVK3IYhevoPbpn8sYq2x&#10;XaF54446jPr7+g+lADJHVVZz0UEs2MYHcn8q+A/2jviI19J/wj+ntjz1IkIJJWDPA9MsR+WeK+ov&#10;ix43tvC3h65+floizjoSgHAz/tHgYx/h+VGuazc6hfzX102+W6ZpHzk4z0A9lHGKAOf1K4b5nJyE&#10;HAH159v89e9cJqF55j7V4XA46Zx+nStm9v4o1cgZbpgADr0/z61zEUct/dR21uuZJm2gD3PP/wBa&#10;gD1v4MeCJ/F/iiOfYTDbOOg+87eh9hkn8K/VXStBsdHtI9P0yJTbxRhPLYEDdjGfUnJzx9M14v8A&#10;s/eBYfD3hqC+li8iVlwD/eJBLEZ6+3b29foiJd0W4DCDnBHv69B/hQB5b44aERGJpDk5XDENgcY+&#10;bGf0/GuL8KaPuvonciIPkcgk4wcZ9unToa7vxNDJNcGbOEiyNo5fjrjOelcjpFwkN9D5Z2u0mF7s&#10;c+/09B1oA+qfC15BHbRmIBGgYjZ3I6qDyc8/19K17rUrjUJR5gJC+o6t34PpnA/OuU8Po1vYpcAb&#10;JlbAwQSWJO7PXoDxXRKCqDkDj2wP68/54oAULubrjPb0x07cn/PWojg4A4JB4H/1/wCX9aeSV5JK&#10;nnoRnjoc5P8AKo2BB/iyf8456+p/CgBWbBA9emP4c/yqJip5xg/T09c09sHHOc9cevt0I/Kl247Z&#10;z6evp/n+uKAIwPu4HI6eo9z/ACpuQw7An6/Ucfj1NPwCoIJHT8Rnntz17UxhyeMDjnqP/r/hQAbe&#10;cHLE89vx6/litzTouQoGCMD8O/8ALHSscbcgN0HHy+v4/ga6jTFPCNwe4xz35/WgDttHgLEBgCfp&#10;x+fqe2a9FhixGF6nGOe3fIrkNFjGFUnAOOv6c16DCo8v3Oe3/wBfj/OfSgDEu1wGfOcc/wD6h/8A&#10;XrzXVrlpmcNxtxzwME4OfXHqP/r16leqpBXGR7Drx/nrXmWsL5ZcKCGOc9M4Bz+vfHt2xQB5Jr7O&#10;Q+eSeuf1z+POa8yfcZgT0JPP64/z+Fela6wMbKpwB+g6njv9a84wTOenOOOvGeOD+YoA17TJb72B&#10;7Hg5785roI8gBQcc4/z/AF4rHtF5UZDDPQDtn+XWtdAo2kHp1z7Hpx/OgCTBAHOcH1PXt+Hb8qaT&#10;lgeuAO2Py57dz6UuMMc8E56nBOePx6/5xSkIC2M46ew/xx/h9aAGAFvu9cZ+n/1jTBkDCk4PbGCf&#10;r2/lTsjblhnt9T2yO3HfP0pjBAck+nJ6/XAP48/1oASUAkZOcDB9D7//AKsUgZgepHXv0/w70x2V&#10;8gDjjn29O9NZsOWwCR9OnTmgCZhnODkH8cg9KhwCRnjGMj69OPrmpgAFBYHHPuD2I/H16fhxUTEA&#10;f/qJz6H/AD+NAEbbRzgA/Xpg185/G34kw+HNLeys5Qbh+FXuzjrn2XOT+AFeqePPFln4Y0Wa4uJQ&#10;r7T83oMYJ+vYep6Zr8yPGXiebxRrL38p/dMdsaZ+6q9snGTnknjn8qAOc1C9aWWW8vJDLK5LHnlm&#10;Y8/n1PoOK4m9v/MYopJJbGe3+NXNTugzt5Ywpzy3H4/ifeueLRgtuOSQeex9xQBLa2d3qV3FY2cb&#10;T3E7bI0AJJYngD/PAr9zP2N/2ddP8A6DD4k1mBZL+UbzJ/elAPQnHyp/D6nJr5V/Yo/Zvn8R6lH4&#10;88T2xhhRA9uHH3Ym/iwf4m7dwDnHev2ntbSOBI7S0iEVtBGEUADrjgc9gPzoAzJoUkO7OC27JPXm&#10;uX1CBETCA5JHXJx9Bn867meONFJPOOv+H1rj9UBw8pwqEZx1b3I/XH9aAPKtZZU3tjfJ93PY+3sP&#10;p3ryW88uOcPIuWPzNnvjoB9evGK9M8UXEflNuXar/Nk4OAD/AFP/ANYV5DJKZJS+OOnUdj054+vN&#10;AGnZEyS7hyWP6n9f/wBVdtatgKASDwc9fr/k/wD6+K09ASSSCMg9ePX36e1dfCdpK9B04PXjnj06&#10;0AWpZcgnqecDA564Ncpfz7i2w4X6jA9eeufTitm5lfaVHXg+3THU9D/nvXK3bhjxwO2f5/kM/wCc&#10;0AcjqztuIJxznPocZ6c4H0H5Vyb4Z+Pmz9MD1/z/APrrptRkDSHAz/X9emf/ANdc4VBIXkk59vzH&#10;+e9AE1pGmSccenUjk5xx/n8K3oFIUuwyT7d+3v8AWqECKVxjGPTgfj/L2yK1UDcEgjPbpz1PT/PU&#10;UASAPzjqR09e3p0/+v1oaM4wDxj68e9PyrAKeAOM9T168eo7UpwqnJ4yOvfHpQBGco/TGcduOB1p&#10;p4QNyScfr3PvT/lzycEZOB+nH+c0jKcbOBwR1Hp/hQAz7uTj73pnpjn9Pb+VJxjJ4I6fj1/Sn7dp&#10;DHp1xn+fTt/nrUe0N93gFc+vb/D1/wD1gCcqp3dSP0B9jyaR+CCxyOcHqePX8+M0BlLDcQCOOvf1&#10;A6n/APXUihSwzwex6fme4Hf/ACKAIDgE5PXgcdCffj/6/wCdR4JI2c9+nXP49qskDleM/wCckn+W&#10;aau1hnGO3bB+nTP0oAhb5l4JBPHv+R6/Wo14PHHHYfWp3C8BevIzjr7e3YevrUSsM7+zf5/P/Pag&#10;BRtzkYAOP5den+eelIhHAzwQPy+n6UrEdCoOfXjI78fpzUR+YE4xgH8PQ/hQAMNwzxx68n3yD/n+&#10;dMZSA3fGenfP8vzp6nBGRz2H+f0/yad/tBs5+vy8/wAu1AEP70gkHBx7c/n2z7f4VqWcZaQKTtzy&#10;OOvfHsPSqKrlhg8Zxx/Q9+9dNpNqJJ14P/6/TpQB6t4NslDhjx7c5B7g/h+fpmvpPQ4isakjgD6G&#10;vGfCVpjYzLgn9cH/ABx2/rXuenoIlCr0APP+PHNAG5vIQZPAH415F8S/GemeENHn1XUpFjVAxG4h&#10;RwBkn0A7/p6V23ijxLp3hnSZdW1OURpGDgE/eI5IAPbrk+nWvxE/aN+PUvxT8Qy6fp9z/wASa0dg&#10;MH5ZWU9cf3FOcevXpigDzv4zfFjVPiTr1zdNI39nRtmBSchscbiB/wCOg9B3zXzZq16GYqHwBznp&#10;+np6Cr2p6n5mEiBCfMPT/PtmuDupRkgsDn0PXHT8qAIri53hlHf3z6/l9PpXoXwo+F+t/FPxLDou&#10;kxM0QZRM654z/CCB9444/OsHwP4K1n4geIrbw/okTM87KHfGVjQnlmP8h36Cv6AP2bvgboHwd8Mw&#10;wrbD+0nQOzMP3gLAZJPd26k9hgcUAbfwb+CukfC3wxa6dZwKl5tHmFQMKv8Ad6fiT/hXsZhKku5y&#10;x7A9PT866EyFYiZRhznIPb0BrIky3LEAk+v+H86AMmXCg7sg9cdv6fzrm71xKHfAwMqD7+g9vrW9&#10;eFFJkY4H8x6ew9TXiXjjxclmr2lscuRjjHGe3rx6mgDnvGvikKxgs2JGAGPYDH1xz2/+vXjc0ju5&#10;Zmyf5+/AqW6uDPK0spzuxk+v4+3/AOuq7AZ5BGM/jngfnQBGf4mU8A8gDHXpn2zTGDDIzgfyHf8A&#10;+vT8549xng5HfH/1xnvTgrdBwRjj8evpigCLG0FScEkc+mDjt2pjZIO4Zz9Cf6f5/On8EFe4z7/j&#10;/OmPzjBGDnv29OeuaAF28rzkHjsP6Y+g/lUbM5BXeOf847Y/zijduB6kDP4j6e3T/wDVmkK5XAb6&#10;e2O+O9AEYByN3bPHA9ev9f8A9VIVwhQgMPqOfb2FPPCk4OAfzye306jtTCw64yR26Z9cc/5PHtQB&#10;AzKC3OSf8/jTgfkxyB9T9ePyp7bCSNvOc46evf8AED+VG3aB2HbJwTx+fGaAEYAnKjJJPfgHHpTM&#10;kHcD17dOe3NPLJuJAKgnHUfT1/z07UAAkZ4wOvsev4/nQAwHGOcc+ncf/XP5Vu6XAZJR35OD2PH5&#10;Dn8ayUA4+XnOTxz9eDXdeGLHzrhMj7+AccZ7nr9KAPffAdljytwYg49Mf4fX8a+svDkBWNeMcfl6&#10;jpXgvgfTdiIzDHTAx0x0/wD1V9MaHbiNF4446elAHTxnZGeMcVwviW8KQyjPGD71195KIYjzyP8A&#10;DgEV4n4v1URxsu7kj8PfntQB82/Eq+EyzZbBIwB2Pt0/zxXx/rMirI6q+ct+GR0B/nX0N4/1RWZs&#10;HkHPUcj0/wA/Wvmm8lM87kHgN14/z0oA/9L8PrzT2+7t4+nXjsa58WzFgpGC2fTPFe23Wjqd3ygZ&#10;z+QHA9j/AJx3rm30SQToxGADknr2+n+e9AH1d+zfEVjiaQZIGBnqRnofav1r8IkCyj4yCv8Ahz29&#10;fw/Cvyt+BUa2rQ7QcAYIx0yT/P8ArX6peFVxp8IK87QR1HPp/LpQB2g7bcjI9/oDmjI6nkLz6fz/&#10;ACpoBOBkduSf89v/ANdKCBgAcjPQ8+348+v5UAShQcZPTn2/z/SgqTjtj/PH9aN2D8x5BA/z/X39&#10;qC3J44Ofx+nbPXvQBKudg3DIPvz+I/HpSO2BweR3x09P8+1R7w3IOce3Q98nilP3gMjI9v1/X+tA&#10;C8nHHOc9PTr9PSkAJwTk/wBfX/61KoZunPbOPT1H5/5NBGD7H9PQ/wCe/rxQBWkUEHGBk45HX2/n&#10;VRt8Y4459cdfXj34NaW3Kr7Y6dPz7f59KiIGBgdeO5z75xnigBIbhhgkYB/CryXIbYrHcfb8x/P/&#10;AOtWW0fOV5/z0P8An2qETMmMjGfyznjPfP8AT8aANyRjIp6MTz065HpWHd20RI2HeGXdkdjzwff2&#10;NTLd8YxxnGPTH+fyHWlabf2wBnHGO/8An/PQA878S2WbGVmGAR+vv/j9K/K/482/k6nMxAxyMn64&#10;HHvjiv1x8QRLJZS85JU/59K/KL9oGNvt02w5HPGBzjp+Y6UAfFe4+eY14Bb8vXHt6Gi9b5c9h65x&#10;/wDXx1+lRtu884OR9O479Mfl+lGpllhLbuW7D06856UAYrMMnceh9+Px/pTgxZQoXBA/PsAP8Khh&#10;IZjt5JYe2OvX/GrZkjKHb0HJ6dvagDNmwMtjAxwDn8fyzTVk2semT+fX8Kq3UgDkDv65qIOSTkcn&#10;8qAOu0ybN0uWBOe/H/1q/TP9my5HlRMxyDjr7Y3cetfl5pshNwgJ5GO3p1/E1+kf7Ol0kdvArHI4&#10;Yduv+PQ/pxQB+nOmXYeBAVGT+tbkZDDAPXuf049+OfrXm+k6l+5RN2BjHHb1x9K7G1u1Yrub5iAQ&#10;MH8/XnvQBuKAT8wyf5+nHY4pQM43YJP6e9RxOGXO7k47dSTxj/OaUfKo5yeR/wDWP54oAlOe3JBI&#10;GRjPqT/nmmg8gbSM8+nr/TGM/SgkKOCML9OmO/17Z/rQc8ZBA6H1OOnP+f50AOYkt855PPB7dPQf&#10;zqQggkdzgDv74/znp0qEtgbew7dsD8v1p2Tv6dCD3OfQ++Og/wAigAHc5znPUnAx/n0pSzOD3zj0&#10;HGf546fSgkkEYJxzx+WP5UxiP4uh6fh2HTHTr68c0AKGxjnge+OT/wDX7U/gAZAx1zgZPr+A6Uzs&#10;OeT3/wAfXH+eKkBJYZGM9+v0/wA/40ANJOD02kHGPX2FD7m64IH4547H+v8AjSA/iMH+XoB1NGfQ&#10;Ej05+uf8/wCNACFiH4B46Zzz6Af/AK6VSMHbwRjqBngf/X7/AONKARnI5J9Sc9h/n0pCwPXkdRj/&#10;ADjqPegAZtytk9uOfb9M1wvj1c6Fc5GNysR6Z7Dp26n8q7snOPUf57VwXxBJHhy82jAMbfqOn1Of&#10;1oA/Dz4rXG3xBfIrHBcnP4cZ9q8Tt2/eNtJGPrzk+v5/yr2L4rsR4mv0HJV+ePy//VXi1rkTbj8x&#10;PoSMDj6D/P4UAev+CyZJwoGAFHB9v5/XtXrF3CqncDk56e/Ocdfy7V4/4DuNt6kRGQc889hySOf8&#10;/Q17/JbQsA+Pmxk//X/H0/8A1gHJXFuQownXB9+vrzx/9eohAu4NjcAD2z93r+Z966w2HmLuCbCf&#10;bvjpnPT8RWf/AGdN5pjCnGeD2/rj/wDV1oA4y/sjKCu3p9Rk9+g4pmmaeFvYhjB3AdBx7Y/z2rq7&#10;qz2ks65UZz1znPU8/wCfTrT7K323cfHG4dB1x1yc9Pf1oA/SH4KQlNCgGCNqgEkYz/nrXtFzaPkg&#10;DIPTJPX36f5xXj/wcQro8TZ+8ufxGMZ9f8+9e3XKlyDggZz69evvj/DjNAHnOpaflCW6Hg5HPqev&#10;X615hrOmBSWVck/TuPXtXvt7Z706/MB+I+vpXB6pp5dG2gsP16cZoA+b9VsvLJd+M9fz5/TrXITx&#10;bPmxnrj8/Tv9a9r1fTAyspTAx25xz1x2/WvOb/TjHkdSuM8cj3P1+lAHLwnY/JOAfmAx+Q4HvxXa&#10;aRqTKyqTxwMZz3/z24/DNcVLFgkkcfU/j+dW7aQghgcdfxz6DsPQ0AfQWj6pgIeoUDv26k54r0vT&#10;NQzhlOSNv4cDsPp+dfNej6lJGArNk8cY7Yycj/P9K9T0jUQAmG3DGOTzz19/p3oA9+sbsyIMHGfp&#10;wfqCO/8Ah0rdRzxzgD6859q8z0u+LAMxGP6epH412tldiQZAxn9B2wPfFAG7knHbHf8Aw/w9KQgE&#10;lVOOv4f54zUKtlS2AQO3r9T29h/9arS8sQQMjtnuByOBjI/OgCPO1ckDj8jx/n9eKchDYAHK5z7/&#10;AJenSldVKgjBP06ZHHv/AJ9aao2kE54+vfp/OgBx4xk8Dv6Z6n8/51j6q5FjOTzlWx2x+Va5LcZH&#10;3s8fUcY9Tn+vesTXnA0y5bGP3Z6Doe9AH4sftNTGTxpOu4Z2AHHDeoz+g5r5WdQEJAwCM479f6d/&#10;5V9H/tCTi78c32DkoQvUHjsP/rd+ozXzrIysryIuR659eMEfrmgDkrhsyEsME/n15z14NWSyR26l&#10;lySM+/1+lVZxtm3dzz3P0H6f5zUrK8m3kgjJznrnHH4daAKouWBJQYOfbI9P8/h0q7HfbVUuQxGR&#10;j/HgY/pWRKRGTj5j/Kq4kO4c5z/nmgD1LQdVYlEZwCfX2x1/z096958BSm71mBFONrBsH64Ixxx6&#10;fnzXyjp1wyOqg4A6cdMc/jX0l8J71bnX7VIzkg/pxjP+elAH7YfDJdnhu3LcfKM47jnr1/pXpIx2&#10;HXpz1555/GuE8DRiHQbRWXGEU4x7c/1Ofw7V25J6EZ/CgCXpllOcfkD/AJ7fWlViuO49On6UwYBw&#10;Tj8M8j8s0NyeuPXn09/85oA2bO62yZ6Ad+w6kmuvt5wRwQQfz/LP+NeexSbWOB8ozkkdq6TT7jaA&#10;RyO3FAHZLiQcLnIx/wDWNQXMO8DP8s9fp/OnQNuAboDnrk/59quMisBjgDjP/wBY0AcLqVipXeoG&#10;G9Bz0INeb67o4mjYAbT/AJ5Fe43lvuQsOCM9j/h06D+VcZf2AO4Y4OTxjP8A9agD5S1vSPKZ1KY5&#10;7Djn0HfP+e9efXls0DswGcZ9B0H16Z//AF19MeI9HDh5AOnfp05zgj0//XXi+s6cFcrtyeevagDm&#10;NPu2jIz05H5HoT1+leoaTqDeSmDkA4Pf8PpXkM0bQTZ7D8vrXV6PfbSASABjoeOvT0z/AJ60Ae/a&#10;beF9ueCP/wBXrx78V0aPlRtyv8vrXmOlXYOzJwDnj8s+9d7azBk8zPHv0796ANfPzbhkHnFPyQMd&#10;B7frmoFYgDBz36/X+X6VL06nn8BigBxHUjnP9cd8frRgbQcZP4dT/njNM5AVc4yvI54/wocDOSMg&#10;kY5/Ht19/WgBePmyck47n8qbu5IXnOTyc/nn26UE/NnOD1JwM5x+P+fpVeU7QHY5Hf1I9vw7cUAf&#10;m5+2RqqyXMFogGDccDr9xD19cE/y9K/NW7l8u9LyevUfd59P8B09a+5f2rdUF34sggV94RZpGHoS&#10;20fT/PpXwveBDctNM2QGGRjt9MetAGTrs++I+/r23ZPA9T7f4VxEqFiFAwCT/n1rptTmDBUxkH8/&#10;x5/L+dYRfy50kfBCnOMZzz0/HvQBDLayRxJLKNqyfd/CqD9emDWzc3bXSojciP7voB+H0rHl657m&#10;gBg65xjFeieCFFxqMUBGSzD8AT0FedKpPSvVPhZZyXPiuxROQHXPWgD90v2d9LFh4NiKDgqo9BwB&#10;kAfz+lfRajjGMdR09ef0ry34SWYtfCFkg+UBQR6jjgf/AF+9ep843dQc856+3pxQBIVOTnsOBx+f&#10;HT2rTtLhlYBjkjGff0zyKyWBIO3Bz79u3X06f/rqdHKkgDGO59aAPTdMuwwAzx+BJz2+tdzaSq46&#10;+449v/r15NpF3h/rj/PIHI//AF16HYzcgjkH8P8AP0oA6GRFZeR156fyrnbyAnOOf6eg6V0iNvjA&#10;H88/5/OqM8Yxnt79TQB5Drtl5sThh2P169z9evpXzz4n0tklc7eSOw69Bx07/wCe1fWeq22QcD8v&#10;/wBVeL+KdHDKz4x16dSSP/r9PfigD5R1W08lmdRwOcj0/wA9f0qTR7kRyHBz/njIP0/Oul8QWJRT&#10;tGSc5+vt6D61wkBNvOVYbBk9Tg+3Yfh+negD3PR70SAFSMnnp+Hrxnnmu9spN2eeeg/X6dK8Y0S8&#10;4ABzzj6/4mvUNMulYKSMHPbJ4z39+/ftQB2BPTAwPpnt+fNIyEnk46Y9M+/5ZFV0fcgBOTnp1z/n&#10;NWFIBLE8Hn157fp37UACqWJz0Gc8HjP+elIvy84wB6dPWngH1wD065xj8c0zgMOc+/8A9b19e/60&#10;AADYOSOeMdP8+9cF8QtRFh4WvJQcGVdgPHc8++Mfz7V3qkL1Pt0J79P/AK1fM/7THiseHPAl1Ojg&#10;PFbyydMgF/kUH69hQB+Ovi7WG1zxNqmoMS4u7mRgM5ITdx+g/DiuK1GceVIxYEk9T1GeD7Y/CtVR&#10;JvIPGMkn+InuD+OOn/165vWJvLVVTkEnOcc8cg8d/T+tAHNhWebaoII46dO2PwzWxO8MTGAHCA49&#10;S2APTkYH+e9R6Ham6uAxOACWP+6vJFTTyxbiQAAAwxnkkn+Z7mgCv5rROW6OAMDn06n61CZGupgo&#10;+RTnvgf59Px+lOZk3GYjGcDaDkgH3qOMNt3MckdOo5PTt/nvQB0ukYFwgiGTwOP6444x+Jr9Mv2T&#10;tC+0XMV4y5KuW3HuEA4Gewzwa/N3R7YgjZkmTAH1478Y6f0r9j/2XvDB0nwul3IvzsgCE984JwOe&#10;exzQB9aRfKAFGAMde/8AP+Vatm4EgCnBGPw57e/f/JrLOFJLHOMDt/PnmrUDFW3k9CBj8TigD1zS&#10;LglQueR/T8sZrt7WTcvTH+eleV6JcqQNvI/D9a9FsX345yD+GeMUAaVym4fh/wDX5rl9RhLA4Gf8&#10;M+ldc3K+4FYd5GpyDx9Pp9O1AHhniiy3JJ8oKjt1yB1/rXzl4hs/3ztg57g+oPevrvX7PzUJUckH&#10;t+HJr5z8V2BWRwg5K55OD39OuTnv70AeGoDFODjAJ5x3H4jP1r0HRZuFycjGOT145+p6VxF9C0Up&#10;cZAX6HHr6ntW7o8+1l5I5x04Prj8x+NAHtVhJuUZwSPc888//WFdBG3OVHGT0+nA/wA/41xmk3Cj&#10;YoAyO31+ntXWxMGUMTkDA5GRz2P4f56mgCfDAnHbOP689vp6U9xtBYdv59xTN45ZQMc/THr0/wDr&#10;0xnOTySO/TBxzj8PzzQAmCox3OP8/pTiNpwo3YxwOO/Ofp9fSkB3cjqeccdD3/z3p2Pl5bGPzPOe&#10;fyoAZu685Hv3/mf/AK9DHDHK5IyM+npkf5+tN28HjAHPGP0/GnkHeSRkgnr0+mP5d/rQA3g8Yxn1&#10;7g4zg03OTu6D8efTP0H/AOul2nhiOp9On19vX6UAcfL8pOR+nY/jg0ANbsMk4z1z+Yz+Ga+bv2jf&#10;Gf8Awi3hG4fcBshkkI45Yjagx7k/5NfSBwwI2jdx1znjsRX5e/tkeMxd3sXh+B8/aJSxAI5ig+Vf&#10;TOW5/wAaAPgy7nlkLy3XzySHeR6nOTjHv61x9/eeezcY7Djt9K6G+uMhcDOB+pPbPf8ApzXF3Mp8&#10;w44/Hrz3NAHun7O/he41/wAdxSpGXWDagbaWCvJwPxxX7OX8j6ZaWmjI6ySQx7VVk28KPz/HivgX&#10;9j3wtNZ2curuuJXDSDcueSML+GO/+Ffa091Ytf7yTc3pQB8AtjPLADoOuee3GMUAdbo1jcStGJmA&#10;xjKKMKT3P58D+fFegLbJEUVBvJxjP8sDp0rnNDW4k2TNH5ZDMdox+BPr17V2liYmm3Z3k4/JfQHH&#10;HTmgDet7byrfYxBZlIJJwO55P9K6Pw0ke5ZRy7DLfgeMfhXEXNxcSm3jdceYWDYPygAZ9uR6exrr&#10;/DjlCqEknr0/yQaAPbNNkAxzxx+FbkmDH15FcjpsvK/Tk5611qsCoOP6dKAMS+J2/Lz+nH+eM15t&#10;r8TNDIAMYz7n2wf/AK1em3oIzjofY1wOtISjZGDhu+Mdcep6+3SgD5i8S24BkwASeoJ6euDjj+de&#10;WTRlLgkHIzx0/Qd/8464r2vxNEGldCQGJ+n4n/61eP6ghjnLdCCf/r+1AG/pLEYx827P1/A8j64/&#10;wr0uwcsoGMge2fy7cV5VpbsMYB/wz6cf57ivSdOkzEFOWBOD16e/v+FAHQor8dh9PxzjvTsbF6dc&#10;f/X/AP1Zpq+nTI7/AJ8fyxRubI2jBP0/l+NACYGCV4xn/P8Aj7ZHQUMoKnnPt684pi/ICCDz19ef&#10;8/rT92cEcnPI6jr7jv65oAaeTwMDOOOO307fpTcj5gDgH8eP89OtLj5s56dxx+f+f0pwHBxySOO/&#10;A68UAMZRySME8jnv16/h3pBzkEct6cZ9wTSlvl4OT6ZOe/T8++KCQQecA9PT+VAC8kcdBjjpjJx0&#10;qMsFwOMD6g/5PA+lOLbsdyfzPuPXp3pCSOvbr+Hf3oAYSGJyMdfr14Gf8/ypgXcMnnpkknn8e/4/&#10;lUuW7nIOOn69P0qPIwcDJ47k9/8AP/1xQAgBO7psOOfQ9h/n/GjJC5xgDA69v8//AKu1NYjngjpn&#10;8u/+f0waQ4VVLcFumO2M47/0z7UATtcRWcZmlbakaksc9ABk/p/Wvy2/as+JR8Q65Do9vOTHGWmk&#10;XOeW+WIfgvOO2RX3j8XPFMHhnwrczXMvkhkZn5wfLj5b8TwB6k1+Kvi3xDNq2o3GqTnMl3I0hU8k&#10;BuQP+ArxjtQB55qLrvmCtgnJwOhB659+a5eVyckmti9kLMysTjqMj8s/StHwV4an8WeKLLR4RlJZ&#10;A0hweEU5bI98Y5oA/Qj9i74XtHbHxPfwYcn7QxkXgKQViA+vJOR6Yr9KbKENdZc7AOSR94n1/H/9&#10;Vef/AAy8NWXg3wVa2G3y55QHkGMsOMIMew5/GvTYoxHbbcYBPbJJ+uKAK95cqpKwqSwz82cDPfn2&#10;/nis3TYZN/2hgQQuFXHfnqfU+tavllnXAzhsLwSwAxux6E+pqdgYkCBSzkZKrzjJ6k/5P0oAp3s6&#10;xRDPzPjAXHAYjnp6AY/L1rEsQxhG5SM5UewH+PJNN1d5jOIkbBQhcgA55+Y+nPbPPtVyEsUXcOPp&#10;+YH+e/NAFwDtnGOemMU09Gy3OT7DI6EDn+dR9TkcA49/06/59qGLEls8nnjHPpkd6AHjk4X73IHO&#10;MY7f4/pSKSGBUcgj3yf59sY9KZzuB6njtwfTHr1xml3YfceD+nt/KgBfulg2GwPTnnt69OtBb5sq&#10;OBwccfiKdkgYznJ+vv1puNy+hGcn1+p7UAN25+ZiATjjHXrn+X6fWmd92cg54z6849qUkHtngdx/&#10;P/Coy7Fjnk/144/Tj+dACHbuK4wSR2/THfP+elDoN3zcDv24zzTixb7wAIxk9s9/859KGyNwbPXP&#10;bj07UAK2MlSOfXHvyM1GVGAAPz7ge30pVkG0AHGfc/yz2oYkcZwT6jp+fp/OgCAqFQN29PXjkEcc&#10;Uinqg6YJHOecjOeDj8vrT2LE7e4z6dvpyP8APvUTMVXJXOcenb9aAGlgoyoyTkdtox6df61I+AQx&#10;OV+nf+Q+tJuXOPuj8D+BH17Ubt5ORjGOmTwO9AG/o4P2gKBgDH55yR/+vrXtOij7oXknHPbjpmvG&#10;NEXdL8x6ngcc9+3t/jXtOjdUwcnpn+X4YoA9FtF/dY5x/nv/AJxSXkfHr+X6VPa/cAHVufTA/rUV&#10;62Bt7D6ev9KAOJ1raICqnB/EY/zxXgfiME72xk4P44PQD/8AVXv2sf6ojOP8+/P+c+teD+JAYwT3&#10;Gc/Q8d+OKAPBtXIa6PHO78voOn51Jp4BO4cfpjPT8P8A9dLqe8TPk4yfT06nH8s+lSaeMSDI4xz+&#10;OOv19D/SgDqLcYA4PHt19eKi1K8gsbWW7nbZFEpY8Dj/AD/Sp4y2w7hk4HX+fbv6/rXzr8e/iAvh&#10;nw/NbWzgznCAd2lYHaB7L3PIoA+U/jv46bxFrkmmQyDyLV98xz1kA4TvgL1P17V8u6heljtUbS3t&#10;jgnI/wA/nxxW5q9zITLJPJvmlJZmYZYseWPXjJ715vqF4xdkz8wzz9fc/lQBnXcjO5Pqf1/+tXtf&#10;wO8GHXddGo3KZSAEoWUkdOT1/WvE7S2l1K9is4QS0jBeOwP+etfe/wANNJs/CehiMn/SJE3qR82V&#10;Ppj6YwOnU0AfVNpcR28Nvp0JUKE2cYA3Z5OD0z612Ucgit/JQ8DAJ6YwOv6/jXifhCSfUik8zqwU&#10;8n09yOnP54r2S1ntuYoz58gA56oDn174xxn9aAOK8WTpZ207LySBjg8n9Mj9K4nwPokt9rNtLfAp&#10;DK+xTxyT/E3rj0+grvPEVncagyRKC7uwwq5PA6Z4/D/Gu58HeGoNMtRNL88uWxnnbn9Bzxxz2oA7&#10;K3iW3jSBDvSLhOMcZ5b6se9W1yMoTnH+OBkfj/WnMpDY6nkfl/L8KbkE5HBBHufr7ep9h0oAGB2n&#10;aw4J7eo/l/8Ar9qjbJAwAMDn/H0H+cdM08E7ju7d8f8A66aJCRtAx1/+tjPXntQBEwKnp+h/MfrT&#10;WyFIJ25Iz04OMcf/AFzUrE43dT2Pf2qNj1I5H9fX+nP0oAYXJTngnGMH/PFNxxlcDGc4/P8ArS42&#10;lVJ4HBJz36n9P89aXDH5ScZ/kDgD6gdefpzxQA6NSzgDuQMj8vXtj612ukQjK46HIODxj36f59q5&#10;KAAle4JHGMAev5f5Fd/pEG7YV5GAcgj05+v+fxAPQdEiyB1z+BH05/pXdqnH0A/yB6VzGiwnaocY&#10;PXrnqK6548IOc8fn+PpQBz97gqTwPw7968y11M72C7h16Ec4x716ndKSHwOemPr09e/pmvMNec7i&#10;pOAcHPXPrwO//wCugDxTxCdm7jBz6HOK4JeX4GRjkZ65613HiRvnyDgDPy55Jriov9aGBySeMd/6&#10;f5FAG5YqSo2vgg5wTyeeBxxWmuQc4HBx359e5/LpVK2ChRxwfX36jNXvlGw/eJB5HBH9f8/SgBBl&#10;cKTnPqMdqjZeAy9e/tz7/wCf0qTd3PYf59j/AJ9qXGM9yf59PTHXtQBGBwQw6Y7nqTxz7d+v0pGX&#10;sTtI49OOufoO34etPDKp69ce3fqcdv6d6OpODz+PGQP5/wD66AK7IASW5HHHP+efX0pnzEkt069u&#10;fTr9fy/WZ8MQMYK4x1GPzpvRieuMds8kevX8KAIiODxgHn159cf5FUNRvodPtpLu4fYiDJHXr6Dv&#10;6YFaDuik5wO/PoPXPt718k/Hb4jxWMT6RpsuJXDABWIKjlS59+w9eTQB4h8avH8/inWZ9PtX3W0B&#10;+YK2VZ8YA6c7OmPXJr54vZmjDRZGQPrjjt9fWr97dlMlCUHPPUnjvnn35rk765ZjsT5ifvevt6HF&#10;AGddSF5Tuzx2+te6/s9fBfU/i94ztLYW7HSraRPOYA4ds8RDjnI59h1615L4W8L6x4z1+08N6FCZ&#10;bu7YAdlUZ+ZmODgAcmv6OP2W/gJpHwo8F2kgg/0qWMbS/DnI+aQ9OX/QccUAew+A/BGl+BvDdnod&#10;nCsZhRfMK8bnVRwBzwOg7fnXWyIowHxxz6dfpWi8YD47g5xnP4n+tUrkKqlj2zwBknrzjHf8KAMO&#10;5ZnB2kEDt68fzrz3xPqtrp8DNKRg9BkYJ9PfHftW/r+rx2MMrzn7qk7Rx7ZJ/pXzP4r8QzahhJnz&#10;zkDB+Udjj3/xoA5vXtYn1K4bdJlB6cDqcfgMnBz71hRq2Rt4Psf6f5/rSlC4JY8cHt0/z2/HHark&#10;MW8ls7sevv8A4ZoA1tPQghiT05Pfp378eldKoCjBHHGO/TjP5+9ZNlE4O7OcenHPTnjvjH+FbQTC&#10;9/u+/wCf4/8A16AMa6ddhVCCeevOMZz6g5/P3rmLuT5TxjPoP89fWugvTlSSe/y47fhjn07f48ve&#10;DIO7gHB+nH19+P1oA5G8k3E5PXtwPqfr0/8A11lgnduxwOy9j3rSugDJyuR+H4/l1/nVW3XzHBJ5&#10;5HT/ACPb/OKANO3UH5Rgjp9eOmSMenX8e1aXAA4IIx6cZP8AP0HIqtAoVO+fTB/z+XWrxxnnp/PH&#10;r/8AWoAYeevA/DjP5cj6dajY4JGOPbp/kdPTpUu0AHuV/E9sHt1Pr/jTVXPVsYGenX/PUf5wAPAJ&#10;79j7YHr+ff8AGkAOcAEDn8Pf/PNSK2RgjB6fXj8f69++KRySeRk8gf8A1xjqff6UARNjAOcgAgdf&#10;1+h9KhwR3wRycZx+HpkdKeQTgbs59go/H8+fWkByB3HPrx6j3xQAjKT9w4znjv04xTRt2ggZI9Of&#10;y+tOYEYLH6H3x/8AX9uaRmYkKBx079KADcSDjoc4znr059P85qFpFGO3tj9QP5ipslm25ySTjt16&#10;f4moOVUsOQT9fp/nvQAm7cMHrz+I/wAe/tmmZccg5P5ZHb8+pxS+WgI/HH1xzxjt9D69qedoO5gD&#10;n3/lQAwE4+Zt3oO564P4cce9IxOSWwCAOcdSO360oIDDb6DPf8R9elM+6xzwDnr2z/P3oAYQcjIw&#10;B1/Hgf45puQCXByP0y3HA+g6U4YUBmPAz37/AI/WlJGSvU+vpjnofw5/WgCaOLe20NjJyBk5x79O&#10;n/6673w/a7ZEB5K8+3HoeefTFcZbjLAgHA+n5cZxz/KvVPDVqzuiY4/mR/T2oA9r8NQYiRiOBjnr&#10;19P/ANdegzanZ6RYPfahKIoohkknuOcAcZ47VyGmPDY2xuZyESJdzFjwBjr6duv4DNfnT+1v+0fP&#10;c+Z4E8GXOyUArcPGSWjRsfLn++w646D0JoA8+/a0/aSm8bapN4O8N3eNOhYrcSRklXwf9Ujc/VyM&#10;5Pyg9a+AtU1I26bCuGk65xjH07Z498VLqF2sK78h5DyPQn19v88Vxd47GQST5JOc85z3P8/bt2oA&#10;bNeSzO24YB9umPT/ADx2q54d8O6v4s1i30LQrZrm7uWCqoBIHOMsR0UZ5J7VnWVpd6neRWFhE088&#10;7BFReWJPQV+1v7GP7K6eG9Hi8Z+KbcG7uSrfMv3gD90dwo79c/QUAd1+yd+zJpXwv0CHWNagWbVb&#10;kLKNy4bdjO9geQAOFU8Y5PJr7pjhWFQyLtYjnIyc+55OPx/Cr/2RAgfG0nHA44XGB64qF25+UZ5+&#10;v0IoAyJl+Y7RkH9PT/8AX+NYt1L5ajdkEDBznAyeprZv544ojtOWPHYj/wDVXiHj7xtHo8ZtonDy&#10;yA9CPyH60AYPj3xnBp8JtbZg8rehOQf/AKx/zzXzbeXc91LJNKxyc59/QVJqeoXN7cvLO+Xc5z9R&#10;6fhk/wD66zgQw2446e2PX/PSgBj5JbA5HuP1/wDrUEbgBjpjj09+n+e9I64YgnAPGe3f8B09cUrH&#10;aRtHPPrzx06/WgBjdc5685xyQe2R+Z+tMycsQM5/z9P61I4wSDz0HGfxz+AH0/GmhgvUdSOg4/z/&#10;AJ9qAEyWyBwPXH5nioyGOScjdz0P6D1H/wCul+csSehxnt+n6c4pWwvBGAOn+T6UARMrEnHy/Qf5&#10;6/n2o5B5GAO2f1OR/n1p+7coGODyeuRzz6GmM52qV4Iz2z1/zyKAGkbvvcEgdc9PzphBC4xkjBPv&#10;+Pp7GpiAflHfB9vwqIkDCk8nkD1wf5cfX19KAIix2kLwCeP8D/npxTQCcDqB0/Pnv09qGGDjBIA5&#10;PTnuR/XPekViPlXg9c9e/OP5UAIEdQhJ2kZ+nsfrUhAwpKg9Pfr/AIU5V2ZIPAPGevTkfpSnAIwO&#10;BjABAyCeuf8ACgCzajzCpxk+/JHbPX9RXtHgzTfNkQhCSQOf6Z9+3pXlmlWxkmTjcCfl4A/n6fhX&#10;034E0w/u9wA4Hp19fp+P0oA948KaaI40IXHHT+Wfw6V7HYAQIeMDj2/PrXH+H4BHAmOQBx0H+fxr&#10;s2OyMk8A/wBKAM3V9RCIcHAA+mBXzH451jCSHIAwfb6+or2zxJeJDC7FsA9+cn2618f+P9YV0lUH&#10;I6ZBz+fboB+eOlAHhvjPU2nldAwAJxn9eP8AGvLFG6XGed31xxzjnp7/AP6q6DXLtpbh8nIB7j1/&#10;z1rGjGQABnpjjHf8evPpx+dAH//T/Ny50pdwIOPy7Djn+vfvWW+jrvBVO/B9uo5+ua9IeDecrt2j&#10;uOo44z601dODbcgc8enI/wA5oA9F+DtgkMyLgZB9O/fp1zxj8q/S3wkv/EuiVsZAHp09f0r8+vhj&#10;ClvdRFCDk4z3K9fxr9A/ChzZRtjkKOvf349f880AdmAMADPPPTP+elOHOMtw34j/ADmmqxYFiMHP&#10;0A+tSEDJUHJHP4H+XFAD8nAycHn3xxzz6U1fmHofw/D8vX+VM645wBngdz9P8/4SgBeCcnHocc+3&#10;Xv2oAFUYHquent6//rpxUDsQBz6f/rpuDuIxjOP16nP9adkNy5xgjn1//XQAjICTn5iO/QE9wO1N&#10;OAMjgnjtxkdv/wBdL6N1z04/U/jxx9aUdwSRux25+gHuKAGHGS2OG79+eeP5c/rTyGJAGc889/p6&#10;/wCePdDgqVySPbH6Dr/n1p/cMeo/E+wP+f5UARgBu3APTp+Zqs8GRwOOenp3GPpVwgAlgcc/X3wR&#10;9KaWO7bwAePfOMDHqf8APrQBhsCpB2nknt/k/wCeKashiyQduPbp6enNazoGwCOeR19vx6VmTQkB&#10;uM4x/h0+n+TQBlag/wDo0ig87T/+rt1r8t/2hoTFdTpz95uMdMjqSfQ8/wCRX6hXuRBLngsv4n8M&#10;1+bP7SNqRcPIQQPmPOBg88/j+NAHwDLj7UxU8Hg9T3z/AIVDqmHgCnr1z069vpU93iK5LBsAH0PP&#10;HYGqV8XktycgEg9cjgdOnXHqf8aAOPjmcSbUYgnGTgc46/8A1q0jN5sQOcAZJH4d/wAcissEbyfX&#10;ODVlnzH8xAzjP5HAI/w//WAZsxG4rnn/AD1p8TDJ7/Sq7HJPr71NGcYx/wDWoA17OYxzI2c/1z7d&#10;8elff37PepBbWIK2CAvGeRjGMewz+tfntbEGQEHAHP8Aj9a+zfgNqSxIoU42kenr/T/PHQA/T7R9&#10;SAiDbsg+/BJ9v6Cu/sL8bNqt8pxx6nsf5frXzvoWsAxptbpjAz+GAPX616ZpmpAsAWyCccdcen/6&#10;u1AHtdrd5X6n179MYz0rUSVsALwf68Z9v84rz2x1BXI5AHoARj2PJrqLS6DE+Wc5+vpx/LPPagDo&#10;lbI64JAzz0P6dOeKU7cAdu/A44/H/PtVVH3gBj+nHPSrIwCV55ycenpjigALAsByVGev0wP8aVST&#10;16jHp09PWgbhyw5PX6k4/wA8flQ3GG64xng9v8etADlIVNo4HPbpTlOQBjB/EZyP/rd6r7gAAOo+&#10;nOfx/DNSox4JPy9OD0/zigBdqsOmSO5PfoOf6ZpSoJVTjPt7+v484/wpq7eDngZH/wCr8O9PyAWY&#10;HJB/u9ff/wDX+tACKv3QeMgj8O+Pr/OnEccYPT+o/kPyxTcrkHOD17/n9f6Up28r0xz14HGMY/n2&#10;96AHA4OcAkDvx19PXJ7UEE5GM857evv/AEoYgZBbg88fX8Mj9aPlAKjjPqMjtkE+vP8AnFADHwct&#10;0Pf/AOuO/wBK4bxzmTQLtCOit04x9R+NdywDJyOB357H/PSuN8akjQrngbwrZxyPpjH59aAPwr+L&#10;EX/FV37E/wAZx6/l0rxeEEyZzzngdDgc/wBe1e4/FtDJ4uv8HALHjGSP8nH8unNeJIwFyw6nOMjv&#10;/n86APQPBJU6rCkj7SSfzHbn6/56V9SpFE0QVjhhxyB9c/8A1v1r4/8AD10Le+jbfyDnLcgj8v09&#10;Pavp+x1X90mXxjtnI69vTPX+ZoA7FbSRl2gZyCOP8+n/ANao2tGzgDGTz05Hb9abaagjx7wSB19O&#10;2eg/T+oqxNcNtHHTnpzx2oAxL6zKqFHzN+ffgA/ocVVtLFhdJuG4MQBjtz/X0/nWs8gYiRgMggdO&#10;MA+2efTvWlbRq88TbQCrDtkZoA+6fg8i/wBiw9ANvXOOnHGa9yEXoMn6dPTB7/WvFvg9Gf7HiJJI&#10;PUY/p/jXuRXgDHTOMdyemD/LH5UAZ0kQkHI68ev/AOvHf1rmb6xDAkLyf6dRXYkZHy8EYIzkfoO/&#10;+cdapPAG4B4H+f8AP6CgDxvV9NbJwCewI6fX3P8ASvNtV0oEk7CCMgY6j6+2OtfROoaaPvAZ9u+B&#10;1/DP5Vwmq6OuCxGCf69M+nr+lAHzdqGnyo5ABHUZ64zXPSIwY5TAB/zxXuGpaRkk4znI+oHfHt1r&#10;z/UNKKKSoIIz6k9ep9KAObtZdsg5zz/L3/z7YrvdH1JlIRjkHp1zz79vX/CuFMGwtkYwPXI/yP8A&#10;H1q7azvHjt2zznP5d/pQB9CaPqY4+bAGOfQ+v19Oa9J0y93Y+fdjgE9vr/KvnPRtQ2Yy2Me/fH+e&#10;OuccV6lpOoFgMnGQMY6dOQfT8P0oA9stpi4GD29O/wDKtNHDEAHA6jpxx368GuHsL7Kg5yAPX9cd&#10;e9dZb3HmKVBGRjPp+I6/5+tAF8sSCSMgY6Ec+uf8+1MJ6HHcZ5644604ZYnBHX2x7/ypGUgZJ46d&#10;PTvz3PagCNcFiWA/n0/wrB8SyFNFuzjkIxx6n09u9dBxknOR0A75P/6q5Pxc23Qb3cM/J6dP85FA&#10;H4a/G6Yz+PNT3tuVJBn8QD+deLOqLA+xssBz09ema9T+MTef4y1UKW5lPIGOOeeD+f8AhXkk6iO1&#10;Bzye2OCPbnt/nFAHJ3MhaX72QP8AP0PBrXW0llhDgbQOd2cZHt+HORWJKqiYDPFdPI0iWIjkcIQO&#10;h9cfpn8qAOUuxHHlVPJ4I+mazVPPSrlzksSxyx5/z9OlU1BGOM/4daALscrIQy8Hn9ev5ivo79n5&#10;nk8XWyuN2cDGMemOfw/+tXzraoCQWHA59enYjrX05+zvtufGVqu0EqQeOn5+3+e9AH7o+D4iui25&#10;HGUU4z379PXrXV7em7Ge3P5HpWD4eVY9Jto8YJRfYZx2roATkt6EdPXsT3oAGySSDkdf8DwPp/nN&#10;OXB4x1wOOeP88cetADDpjP44A/KkBzhugHqfQfh/npQBK3Gcjpx9cHH+fSrVvKR3xyOnYnpn8qqr&#10;k8k4BJ/D6elOVggB7+/6HHegDvLC5VlHTJ/z/n6V0MBDLgHpn/Pr9DXnthdFGB7fX8M9+tdlbSqc&#10;MDkceuTmgDUmhD9Ohz75+lYN9ZhyeM/lnj8K6eMAqp29B/8Ar/HNQz24Zfm6Adx/hQB5PqdgHLLg&#10;EHjkfrj8/pXiniXRjGzhVOG6fX0/wNfTGpWQxzzj8c8YHPrXnGvaSsisCOPU/wCf6igD5N1Gy2sR&#10;jBBOPQ984/CsyCTyW25yM9R37cf4V6l4g0cxBm25BA4GPw46Dp/KvNbq3KH5OcH+Xv04/pQB3mjX&#10;2cAnBH5HgcV6Xpt9kAlsZyBx+fFeB6bdNGQu7I9+3rnHqPr6V6dpF2WCNk9hnHP8/wDPegD1iKXz&#10;QOcgZx06/wD1wPwxV0KSowMkcE+uTXOWNx5gGR1yBxzwev8A+v6V0ULFsdRnH5e/9MmgBwwAW7ED&#10;GfXPT8h/hTgmAFTt/D257dP89KUbSAc/L+GAOnvin/KxOTnHpjHtz/8AXoAh3DH9zPbp2qjqEixW&#10;k07fcRWY9h90j8u/H1q64wDk5A4/+sDXN+Kp1t/D99I3XyiMfp3+vtQB+OH7Qt/9s8d3iMxKRQxr&#10;n3bcxx2z3PvXyq8cZmclt5GR+te7/Fy/+1eNtZnYk/6Qy9sHywB6+nT9eleLEq8e2IjPJzgYGe3H&#10;9aAOTvsz3Kru2gE8nsP5/n27Vi6hHFHIFU7nCjvxnrnPpW2yZueOcKc/XPT3yPy4/DIvY83rRAZP&#10;AwvOPQUAU0j3DI4xVCdAr43ZP51sTRtAnIxx0/xH+cViSZLk9SaAHRjPHf61718B7I3fjeyXHypI&#10;HPuE6/h614Mny4IGT/jX1T+yzp8l948gKc7MeucZyef84oA/dTwXZi18N2EaDGI1zj6Z9/09q684&#10;25Byfw/pWbpcBhsba224MaKPyA/l/k1oqqnOM4P+TQA4jnk4P8qkDEcAAEDHt6cdfz/+tTSMg44+&#10;vTJ5zyf8aVQvOeRz78+nTpxQBq2MnlthcAnH0+meeleh6ZcllBzkAj/6+P6V5XFKFbcORwMevuf8&#10;TXYaTdhcKTn/AOv/AIDt+tAHrFlMGGB3J/8Ar8VckTd1GQSPx+tc9p85AGDk/wCe9dKh3KOc9M//&#10;AF6AOZvoBIoGOMf5/SvNddswysFGPz9/1z3r167hUnpk+nSuK1e2Xkgcn69M0AfKXifTmG9gvB9f&#10;U/gOTXieowmOYnb847jr+fT2/MV9YeK9KLQyFVyDu5r501zTDA+M4x25Pfp+P+eaAM7R7wA7dxB+&#10;vp0r1TSLzeoJB4HQHv8A54/ya8OgcxMcDj1/Dj8PT+dejaJelm27sg47jHXPWgD2uylMoAzgjHt/&#10;T9fwrQXjoT147cA45/SuZ0ucOuSckd8Y9hn0FdEj8Arwc9Vx19Dnj0oAsgq4xnt7jH+e3tTNoOOv&#10;T/8AVx1py7mIVeo5+nFG7c3Hb8uR0z+P9fSgBrYUE8DA5yf05r86P20vEeyw/sTdl7qeKHHUAQgy&#10;MT7ZPP0r9EndUDFjkAZb2Ayf/r/yr8gP2r/EK6j4rt7NHLmJHmx1OZmIU5/3VoA+Pbm4aFWOCTtx&#10;xzyT09smuG1S6lknK5wFPYDjPWu6uFjVS2CSTn06DAOfbPb1rgL5dznjDux4JwfYUAbukxPHYGYL&#10;uyhbd6ZbH5n+VEWnu43u+Afm69Pp/j09q6P7JJDpSZHyysFXjgrGvP8APnP86j+xssO0c98DpjPQ&#10;mgDl1tUaU/3V6ehIP64p6RSyny8cgnC5HJ/qeeea1prZQyxIMgcnAOck9MfXoatxWwjRGdVyOR65&#10;6dwP1oA6nwHpb6h4hsrbGFeVMqRxwehP06n8K/dL4YaamneD7REXaWQduvA4J/T8q/IX4DaA2seM&#10;7cypkQYwOvJI5P5fSv2x0i1FnpsFsi4CRqMduB3Hf/PtQBpJxt7Z98AfTv8ASpAwYAdDz9PxPb/6&#10;1NQYwBg4x0P5c5/z0zSqg2+xzkDtg+lAHT6VduGC5JAx39P8+lep6ZMGC988+teL2LeVKGDDGR+N&#10;eo6NONg5xjrzjp6n+lAHoUTBlGetVLuM7eenT/69Os3DINvf05+vNWJVJGQODkY47dP896AOB1S3&#10;O08cfgf0/wAa8O8X6cBGZAueo68dOPy6/wA819F6hDkHceT1wM5zXk/iezEkT8A8HoM88kD8h/Sg&#10;D5C1y2Adj3HP5+//AOusuwciUJwSxH09uO36V3PiSzCzvkYI9hz/AC+ue1cCg8iYMvBJ9Dx+PP4f&#10;/roA9a0i4BVQeh56+g/z/Wu8tMFAFOfx9+/4dvw+nk2jXAKo2QMY9eoyOB2r0ywlV8byDnH5/wCe&#10;tAG/u3Z7kg8g4/z+VNIckseSc9x24HH1IFOQbQ2M/L0Hp+FGBg7hhR/n368f09aAGbRjkYJ9eMZ9&#10;B/n8qTOO2APb3+n+e1ObIILDB4zkHjn/AD3pp2NkA7QfXjGfy9PrQAbBggHIPr/np7/SlwhJ6AH2&#10;/Hn3/wDre1NVAc54znvx74+ucelBVSMg4B6An+lACsAFBx1IzwOOR1x1pgUEBiecfln/ADx/9akP&#10;PGeuTx/If0pAo255BGO/HAzz2/DNAGD4j1EaRol1f/xIu1e2GPAOP1Hevww+NviMeIPH2p3e7fHa&#10;lbaNs7uIhhsH1Ldf8a/XD9oHxbD4Z8GzzsceWjzdRyyjai856sfX8a/ES4aW6keSU5eUlpGI5LMS&#10;WIGOOTwaAOXumOG3/ePT3Pqf51k2lobu6htVOTK4X8+tbusvFGBEqgkA88dc8k10fws0Rta8UQoQ&#10;SseMHGeScD9M0Afp98HNJj8P+DoHYCFpDFGcnAwf1HHT8+a9H0G5jnvmCOCgkYbiNitk44HBbp1H&#10;GMV4/eX93BZJp9q6pDGdwc92VMY9+npxn8vSfA3k2cQnDeddMcmSTk46nA/hHv1oA+g4btgqQQHB&#10;A2k8Afh9c/hjNdlpRIVUUYAGRvz19vT1xXkmnagbq58tBhAcnGcn2x6E4r2DTF+z2nmSDL/ex7ev&#10;9OaAJ7p90qRH5BENo7Y3HJz+FdJo0uJVPQ+3t+NcnaMsu4Pg7iWHHr29+P8A9ddDpr7JBg//AFh7&#10;5x60AeyaZKTtPp/nn0+ldpHJlPr7DvXn+kv+7BXkj9MdPf8ASuzt23L7f57UANvAfmwBk/5PbiuI&#10;1RMoSODgn68V3Nzg5PHA5PH4/wCfWuR1ONSTkc+h9+v8qAPnzxTbEMXIxwTz0H5V4nq4UyEYwAeP&#10;f+Qr6N8V2hZWYZBOQMjt/j/Xrivn7W48McKDjPv/AFHTufegCjpsjKQp4xx3B9cde/FemaZJ+7VC&#10;ecfmOvb+WMZrymzdhIOMEZ3dT04H5dx/KvSNKcjn06/59MH8KAO0iIye3HTPX69Kl4+8SOMde39f&#10;pVaAqyYIwCPXr7A1aODyQf8APfB9OfWgCCNs5yNuM9Txwe31zUzDJLg889AO5/zxTeBll6A/p0x3&#10;/wAffmnkYzgdTx1/CgBmMEYGR+Xbvx9P0pu4k9c9ffI+v8+KGZSAdwB6HnkD1/z+lNIDAA88fXp2&#10;+tACk4AJxjn3z7njH16/jRswSw4x05PH+fb8aOVwykE89/x/OiQ7CGAxn9PXp6fnQAjDJAYY6ZGe&#10;/X/P+cNJxwRjrzxxTgqnbtbOO+e2Of58f0NNKg/N0xxg8H8qAFAxnA5H6Y6D8TUbjOMZYrxz7jjn&#10;pj1p/BRs9D+nX9fp6+opFPQ4wOO3TBoAYBgKcYH5dO2f1z7VG6qFIJyT/hznn/PWn8cHGduOpx26&#10;jOK4rx5r8OgeHri6dwpcMq54O0febPY4oA+Ev2r/AIgJcTJ4atJcibJcKc/uYzwD/vv+ePTivz01&#10;EsHK7sADOff6ep7/AKV6t4/8Tt4o8Q6hrTSZSZysWf4YU4UHA7AZx65968a1accbiCSPTHHpk8UA&#10;c5cybnbZwD+P+c96+1/2P/h9/bOrTa7dIRFuTnGPkQ5IB68nA96+K7Cyl1O/hsIOXnYKPbJ5/Kv2&#10;j/Zz8EQeE/B0d1PGElnCbB6Kq8Z9ffP9KAPp3y7ZrlETcSoyQMnIB754wB/+vFbEEpllDbcBBuZi&#10;Bg9hj3rG0uUSgzSA5YY4zyOo64z+PXnFXHZGkEUz+Yz4xGvAGO7Hgdv/ANdAGtlMbYOh/i9SRkn/&#10;AA69Kp3V2ltEWiUsSoTjpvPTJ+n1qxHGAiDgn152j2Ge3QZNcP4svza2whiYbmbbgdiR2+g6H17U&#10;AUkuxcTnB3AfL07jjI+vWuntssgbsOv17/8A6v0rgtNYH7vH14/P8sdPX3rv7ZgFCr1PbjnP/wBb&#10;2/GgCyQW6d+oGT7DHvSMq7tgPB4zx+GetPbYc85GBx6EnnPTpxx+XpSFiM4AB6cjOPT/AD+tADQo&#10;VtuODnt2J4oJYA4749unXOfyqU8uWwAPqB9ePcenFQAEDoAenH+ScdP6+lADcL1HzA5PGOPc4zzj&#10;8aRiSwIHPt2IOMf1x/krt7Jkgn69vT+npR90nggc8Dt68e2OtAEUi5xkc46ev+f8Kh6cbevrk/T8&#10;RVpsrgspycE45x9Cev1pDlju5BPr2P8A9egCElWOCSB04A45/H0x+lKQoOMZx/kmm/KuMHkcn/HP&#10;17UoPIUDIBzwO3YA+lABj5skkkYH14OOe3U0zaNx7dfr6DnPPtipSQu1up45Pr+X8/0ApnzZ65B/&#10;H9aAIGHy5BwB+vc/l/jTMKQOeAPYDkc/5z9asfKwHOFA42ke351Gc5HBIOD9fr0/OgBm0AbScAfT&#10;kf5xj8PWhMuT2GOuf59Mev8AkVIuEb5TnnB47/5/X86XaRjdkD8Afr357+vbvQB0OiYEvoN3p0z0&#10;AHPp+Ve06KpwuBjGD7j/AD2rxjRSzSDHBABx19O3b6V7XofbkkAf44Jz6ex6UAeh2mSm3H64zjr+&#10;dRXeeT0H0/kKu26DYMdPp/P3qC8U9ACAP8//AKqAOM1RT5Jzz7dB9O1eC+Jk4YYycE/4D2/z619A&#10;6pEPKb1H/wCrpXg3iZciQYLE5x79vT370AeC6qpFyecAE5x3H+c/hSWQYMNnQ49uvof05qXVlxOW&#10;BGOT/nt7+1Q2TBXAAyD+g6/yH8u9AF3W9Wg0PSJtRmwNgO3OMFj0z+Oeua/LX4o+OX8V+IbiRX3W&#10;1ozKo42ux+8xz6ngewFfTP7RXxIWzsDoOnyZklzEpXtkYdj0HHQDOc18B3dykcb5wSOSMEHI/wDr&#10;89P0oAytc1EhXRjiU4Ynk9RjA5z6V5/K7HIzwea09SlE0xbJYnv9Oxqtp9p9vu1tt+xdwycE9e2O&#10;9AHoXw40iKW6+3XKk5I25Ixwc9+pPQY49TX0Fb63d3tzE0oMU6ZwFPlKB0wegHFeY2slrpOmW9hA&#10;iAxN8zP99s8j/IHtXd+ELeXV7kPGGkgi5Ys+yJC3dmI9cYHJPpnFAH034LjnuIfOupNqYUM275c9&#10;enfj8O2K9+0u1tlsd8eSrA5JxuII4JHbPQenWvBfC81paSW6wubyYnCuRsiVj1CJ1OOzN+Q6175p&#10;khePcpUORyuM47At07/p+VAGotgJZhtOxN/UD5unIx6Dt6V10EPlxhUyuOh47fz/AP11TtrZI3Yp&#10;lyvyhvRcDoP51oZAUKSDjPXP+f6UANCbVB6HGOuOvrik3AtvJIBYdOmPf1+tTqQG2g8nvgfXAGeo&#10;qBuHJPUD0HTt+Pf3oAjww6cY447eoNNzt7Y9+2Mfj9eP8aeoLAdyfzHvgev1/wAKdsycY579Tg/T&#10;t6YoAYcj+I5IHPQ/iOlM24BBOff6j9PT19qcwDEMehzznrjvj+XP4Uu3+HHBxn1yOMUAQBRggj6d&#10;h7gHB/zinBOSAcE4xyOvr+H41IVGTg4Ge5Hp098c5puFPYDPf9P8+1AFi2+VxnBySe+T+FelaOuf&#10;LTG4DoPX06/rj9MV5zaH94R3JzwMdetem6NGAEwcgdT9On+P8qAPUdET5BwCPbHp0HSuqlU+WDjn&#10;HQ9BWPoyBY0yemOP8K2ZuUB6kDr/ACFAHPXoyp7AZ4+leT69ly7HGMHPv3HsOM9q9RviPKJHXB64&#10;zz+Hf6V5HrUi5dlGF56nHXt2/WgDxbxGfmY556Y549hz6dMVykKbsZPAOfb1/wD1/hXQ+IG3TYXA&#10;HbI5z7Hn/PpWDbDLAYzj64/+v3/znAB0MKZA3HIPvyPf3/DFWguFxgH/ADgcY/X/APXUECFgGI+7&#10;jnvken+f8KtjICnG7Gc5APXvwfx/SgCDdzknjj8fr/jTh0AzyP545/LpThjILjAHX06dxz+OKado&#10;IXvzwfXjI6/1oAdnIDE4B6c8D6moWVixLnHPHORyB/n+YqfcRkHBDDjj24Pp+n51G25mAPC/ofb/&#10;ACKAIcDceDtJHfPrn+RP6VA67SwPJGPz78/XpVlu+OCccAc9O39P1Nc9r2rw6LYS3U55XIGSOWI/&#10;QDvn8aAPO/ij44t/C2hTsZAkhU8Z+YnsoHqe+OgB6Cvzc1/Wr/Wb6TVL5v3kxLHPPy9gPYDoB7nm&#10;vQvil42k8U6y7rNm2gYog5+Zj1b8eR7DtXhWqX4BcRfL1B9/b6D/ADmgChqWoFmCocnpkkfpjisJ&#10;d8zBVG52OPXJPA+uf85qGVjJIX4BJ6d6+1/2Of2fL/4oeLoPEGpQZ0y0f90HHyySIeWP+ynX649K&#10;APtL9g39mZNNsV8eeKrH/SboK5EikbUzlEGehPVsfSv1pYbVCJwB0A4wPQent9KxtA0S08OaVb6V&#10;YrtigXaOOS2eSR75P8q0eSAqfMQfXv7kdPpQBC8YbIzyD2/T6ev/ANesu+2RBpGGwY5z+n/663Sq&#10;pgAY5HPfB6+1efeNvEFvo+ny3MhXIBIyffAwP1oA8J+I2vRwzyWSneWwx5Iy3YZ44HGfXpxmvBJZ&#10;jPK0knV+Tj+R9RW3rmqTarqDXMrkljwGPQZ/H/8AXWCQwbdxn6HP+PPfHWgCSNC/UccY6D8Me3P8&#10;617SHknGQMf/AF/y9qoRRksflx/Pn/PFdPYW4dtycZz+HoQAfr/nFAGjaWoK5xhf5/hx6dOn61qS&#10;x4BBHH8uOv8AnpWxYWOFGADnHX1z2HrzS3VoqllxySeOxzz+tAHn99GcEYBB7jnPT1+lcjf7VXjI&#10;B4x/P65x/WvQtStl28KTgnPv/n0x+vTz/UkKqwLYPqD+ftQBxV7yw24A6+vfj8vQUtsuXHGAT3J/&#10;HPufWo7piXwCQTjG4jAI6Z7de9WLRWXbgZzxnHf6/wCfegDYQjhgenuOSf8AP8qlJyxzwOe2f1/z&#10;/SoYlIG7GR9MZ46j15qfcSDkdO3YA9+PagBxGWBVMg898/8A6v60FgD8pOB0yOD7H/8AXmmsxz8x&#10;wTz1PfHqMD3z+lJtzlgcDI/P09P89e1ADi3zY+8Bzkgnt1+lQsFZy2d2O/48/pUhUZbc2CAP0/z/&#10;AJ6VG6Lv29gO2P0OaAG4J+Y7hjJ4Gc5wCP8APf3poBztzgj64+oNPQA4XJJHqQc854H5ZqRj3UnH&#10;16dsYoArIoJ65wOvp35/wx+tSbcHbjgdxyP8n86BwQWPHP44zxzQMqSvc9OvI9qAEfDEDHB/XnoO&#10;P896T5uVz+v/AOrpSM27G7jHX+p9fwp33wC3H0PT15HrQBG6jG1uDz0+oqIbQfQDr2H1qRyEXc3G&#10;PUc8cDH19v8A69Q5ywDDPt6fQd/WgBrDgc49h244/l1/xpq5OGxyf69s/wCHtTyo3HjBGe/TPHPX&#10;9f8AGlCqGO3gEdup9seo9vxoAaDkHGSB29evt9c/07oFEgyR/wDq64FKVwC7Ajr1GM+w9R1/+tSp&#10;H1HJJyDjJ/z9O1AG3YRGQqcZJxjP+Fe1eGbUKu99qhRz6cDqcnHr7V5Po8G8h8nGc8Z6DoPXj0rj&#10;fjN8Z7DwD4clsbFllu5MxhQ2C7dQvf5R/EfoKAK37TP7REHhjTG8MeGJ1e/nBAGc47GRueFXB2Dv&#10;15FflJrOqTXMjXVzI0s0rli7N8zMeWLN3zx+g6Vo6/reoazqN3rOqztPc3J8x3kPGT0AAyB6AdAA&#10;Mda8/nuBJueViVH3eOD7D+eaAI7u+aSRyvJU/ePuOwwOn4fpWC7tKyxr8zE9Pc+n8qdczh5CF4yS&#10;fTtX3V+x7+zLd/ETxDD4p8RxYsLVleNG6E9QxHcntx70Ae5/sQ/srS3V5H488YWjK5UFFkXiJCOA&#10;Mj7zdyO3Hev2WtbSCytUhto1SNBtULwFA44x7d6reHfD+neHtKt9M06MJFAMYAwDn1/z2FbMqMfu&#10;8ZHYj8fU8+lAGfcuCCuMA/j1rLnl8kdAQfXr/wDrrSkj8sBpeAMcf4/l/WvM/Gfi230KyllchWAP&#10;v/n2oA5Px14xi0W1fayq5+7ux39u/wBa+Q9b1i51a6kup23Fvug9h/8AXPqKu+JNeu9du5LmViQS&#10;doyeFwMZP+c1y7e7ZI7e3sf6+lAAUyDzyD3ABH8v8igLgfOCR6Z9f88d/enHJ6nBPPqP89eOvtTA&#10;E24yCT6D8xyf8aAGEHOT0OPT88dOlIy5HqAB1H8v6UPtIJYfn0GOmP5f/XpC2cnHI6jnmgBnLk7R&#10;wOvfr7fh7d6dsDkjOQMde31+lHG3Gc5z2POeM/T/AD60jck569Og60ARNnlgffg9f/1GkLY+6SGH&#10;P0z1/wA9aUsoXBIx06+g5696aVG7BGAf89aAGsV5K4IPT29P89BTGLhCTnI9Djr6fT3oYBmCnpjt&#10;j19Px/GpdvzE4yB9fyyf0/8Ar0AIVGNjDBHT+XT9KjYFmO7k89ORz0OOhx3qQkBOowfTt3A69vao&#10;mBCgkY6468ce/wDk9KAImUFgcZyMcjr9e3+etJsxmPscZ6fn9PapmAGeCAc9/rSkLnIOB+B7fpQB&#10;XCZI5yUI/PGcVZhXft28D8e/0/8A10woQ5xyB02gnt2/z+launWhlYFdxYYHpjJ/P6YoA7Lwxp4m&#10;ljUKBn07egz9PevrPwVo/lxqSMk47Y6/Xr9frXiPgrRJJpEdRgE9xjOO5+tfWXhjTxDAnGQB+v8A&#10;P+lAHe6ZDsiCkf19uv8ASrF/cLHGcHB9z0xTocRp6D8q5jXb0RRMD059e38v8igDzTxrq/lxuVbO&#10;0Z57D0/Cvi7xpqbyGXLkEbuM9B2+n/6q9+8f6vtDpk5P3vYZPGRz16818jeIbwXErbjwCcnHb36/&#10;5zQBy9w5kkJzwW/MHgY9fx/wpsK7iu7gnOB7/X/P+MSnewz0OeP06Z9ef171ehUEDbyo67e2R/Wg&#10;D//U+MZYiAxHfjt6ZGffNJFGcgqO4yM89a1Z7OZuFUnA4xjqf896fFZS42kMo5524x7/AKdzQB23&#10;w8ZRegDIBxgnn5jzn0+g/Ovvvwi26zTuBjJ9v1/KvhDwRbPHfJwcAfToP1/D86+6fCBYWkSNwNuf&#10;zxg/p3/+vQB3qkcHOCBnpg+x7mnkHdhuM4Ht1zkH2pg68HAz2x7Z4p6lvvE/ifrxxx19/pQA8Ecd&#10;vTtn2/z9KcCBgKMZ/r+NA7EnJA/D8+3+frTSMHjofoB9TyfU0APVunOP/r9/8+lAb+IDHTOPx/wH&#10;9aYWYck7sY5B5/8Ar4NO/hJB4Oe/H5+3r/8AqoAdlCCDjnJ/z/n2pirt6ncWx37cc5/yB7mnBj/F&#10;09fX/ClWP5iP/wBft29eR+ooAM9yenHv7cmmpwQTxgjHPQ+/v9frThgKeRzg9fT/ADg0cgZY9T16&#10;9cjt3z+f8gBBhScH/P07/wBKQ8456YHHH5d6VuDhu+fXn+XWkVSzEbcDpz7npn/P4ZoAc23oowDz&#10;/kVA6YGMcc9gP17VYyQOOq5+uPUc9Kik9RyO/Gceufb9KAMO9tgY3JGMj6fXPrn86/OT9p6xVDJJ&#10;nAII5PB69R6df09q/S2ZRsJ6jk/Xn3x3r8//ANp2y3QPJjOM/Mc/0PX09fbNAH5Y6lhLhtoY88cg&#10;gehHas64BkiIxjv9T6it3WLcLckL37Hj9D/P0rLkDeUQCAM4HPTuSTx/nNAHFGEiQgEEg/h+dSMQ&#10;FGBjA9OvH5n/ACavyWz+YWHIJ+vftiqMylc4O4E7sY7Y/wA/4CgDJb06Gnoe2Mg9vpTWyCaRT1yO&#10;P8jpQBcifDjvk8444PXFfTnwZvhHKFz8h/Mgdc//AKu1fL0fUdyK91+F90IbxUztYng+309x+RoA&#10;/RPRdRAhjdTg8e+c16TpmqYK5Y447fh/n8PWvGNEbNgjoxKgD+XOM/hXV2l26Oqg5H88ZwBx9Px6&#10;UAe+6ZqoOEyfQ+2OOP8ADpXfafqAJB3enb+L+fp/OvnfS9XCsCSQV788fSvRtL1PeFZcgHIBzj0/&#10;I9Ov4dKAPc7K8VvlJzk55/oDWzFKWACnj378+g/T8DzXl2m6hkBi2QP1/Diuytb0sAF75x9QP89f&#10;agDqVOQR0OR7kY759KjZRnJGMDv0H4f0NQQzK2W4Oc+/Tv1B/OrB2kbQMHj9Ov5c0AIFYjB4xzk+&#10;/bFSAY+8eDgDv07n0xnt700E5Izgfn9OKfjBKP0B+n5+nU0ABZowu0c/5zjilLcE5zntn/OaUKTh&#10;upHpnn36e1NC5IDcn0xk8j+fSgAGN3yjJ56Z54/+tijJ+UDBx0yPc4x6f59RScKSc8fn09Px9adu&#10;Zeh25z759fz7UAIxwCDz654/yPpUnRhjHGOo5/Pn/wDVUPIyfXHXjt+J5qRSCOxAwOvHHbPf6/T0&#10;oAVskncOnT3z2/p/WuU8XDdo1zyQAv4DHc9+3/1q6th8p7Z7j+lcv4qUnSbgA8bW78nAOf8ACgD8&#10;Mvi5mHxdqLK2QGIIH/1+f8/Svn6JgL0lvmAJ/Hp3/HmvoH43RmPxjfoQdu7dnGM59uv58/rXz0mB&#10;O5GM8/5/w/WgDfsZVgu1bHJ5JyO3b298fjXtGmaooCfN5bjvjg+496+fJZihDtx6578fzx+ddBaa&#10;tN5e2BzjHTOBnHTP+fwoA+o9P1FfkkLrk8cDjI55/DtWydSRE+Zxg9gc5Hr/AJ/pXzppnify4wsj&#10;YIx9ef8A9VbsvizYmA+BnGeOePQ8+/6UAe4xXkUj7fTjk/kfYDiuosLhfNQoQvPHA55x1FfP+keI&#10;NzhQRg/hgdyM/wAv1r1LR9XjlljJHy5A6d/ofb/OKAP0m+EIUaXGEHGMY+nT2r3FlLAk9/T/AA4z&#10;XhHwaffo8Tg/KVGM9zz0+n+Fe+IGI3HgD6d+/wBaAKhB5yenrzx2waQJwOee5649unarUgYAqg55&#10;/Hnk/h/nrQqb8grk49higDKltUdemAcY/wDrYrAv9MEgJA27fT2HUd/cV3IQ7Txz+GPrVR7bzVIA&#10;xigDxnUNJLKTsJI/I8+n5fhnmuB1PQjhgEyB9Rxzn/8AV79uK+i7vTlcEHrxz07+vrXF6lo6lGYD&#10;IP15x04/ngUAfNV7pBXLBSAvoO/9Peuckt2iODwPY4PPp7V7/f6MMkEYLduPXjB4HSvOtU0fy95X&#10;OMA9Mfy54A/OgDkbW4eB8kkAEdBnP59fr+dd/pF+WZcnJGRyfXrgfr/PmvP5Lby/lHBHGOenp71d&#10;s7hoWXc2FHbHGSe2OcZoA+hNJv8AKhlbjgYJA5P8/SvQrC9JIbdz/n/6xrwXSNRB2BW5Pbn16gYP&#10;Oa9J02+5Bznrjr0x147+9AHq8UgKlWzz/np+NWGJK8jA/T8DXOWVzvIydo/MZwTyOuPX0rcQnGGx&#10;jPP+BP8An+tAE33cc9P/ANRzxz1/lXEeO2CeG7tiOAn5c9fp+frmu1LAAc5yCD6cng5/CuA+I8hj&#10;8J3rZx8vPHvkntjH40AfhB8UZ3uPFuphTgCZ/wAMnn6f0rzu/TZaAKCQfU+/J7flXaeP33+KNTlQ&#10;4PnOOxzycfU+nNcXckm3y5LEL8p6d+4/z7+lAHDPITMXJ5ye/wCn0rc3iS3DOct+HP1rFnVjKx6n&#10;PtgevatARSCEAjK8H0x+GO9AGPdFCx2cioY1zg9D/nmrM0WCcHgfpnNNGAOvP8qALEW3YWJHA6e/&#10;+NfUv7Ltq0/jaCQDdjHGOevFfKm1mABPFfZn7I1qj+MIyTuIYcHH5c0AftxooI0+3U9QuB+P/wCv&#10;/PStgAbfQDn0/D8azrBAtrEqjgKPft2/wrQbOBkf/r9OtADl44HA+pyB/n/PWgHOT3P04oVQfujO&#10;MDjn04H4D/69NCqAO4JPHTPv7/5+lAEgYZAPOfcfl+Of1pVycMOTzkZxzTCDyq87eP8AH+XWnA5P&#10;XOevP6YoAsRuy4JY+3HHpz+nNdbp91uA5wf5VxecADOQPxH07D/OKvWd15bhicEeo4/Pj+lAHq9p&#10;KCApPHtntWmcMpx0P+ea47TrreqkHBGOef8AP0/znqopVdQM4P8Aj1AoAz7yAfMDkZ/P05ri9TtM&#10;oSP5Z/8ArV6TJEXBHTqMDqf/AK9YF7aHaQRwf5/SgD598RaOJEJI5Gfwx6/lmvC9YsPLZgy4Az6Z&#10;/wA+9fXmrablXDL6H1/yfWvEfE+jlZWdAST7DrnOKAPBSPImG08c/X/6/Fddo98QUOcY4A/nisjU&#10;bGRCQhPr78e/8vy7VQtZ5UbOOnTgc57/AIe3egD3TS79SoDNxjj/ACa7m2mVkweD+vtgV4vo98uA&#10;WOOMfXHsR616dpt2So53Z+g5NAHVBicBj/tdPx/yadI4OdvPBPBwD7YxVVJMjqeQOw6j/wDV3qcf&#10;KRtGCP19f8igBpP3mxnHoe3+cD8q4P4hTi28NXLFs7sAn3GT+ncV3ZGc5OM4zx/T/PevE/jhqf8A&#10;Z3g+4lD4CpKx7YwhwQevHv8ApQB+Kvje4+06pqN65LCW4lb6gyHBH4V59I/lwo3zAHkDjJx/ngDp&#10;W54nnkkY/LwSDzwOR3/E5Fcpcvm2R2BJAwc847/pxQBFp1ubu5ZEGSCq9eMZ4/z/AI0s1nF9qlxy&#10;wJy3b8sdK0vC0Dzzlgdxds9DztB+tbEumXTia4CbEGNx6c9h35/p9aAOB1CGGHckIB/2mPT0+nXr&#10;XMvHls5yT/Kux1DT2JYhvlx/EO+c89vxHesX+z3ZTs68HHqMe9AGOFCg9ST2J6V94/sVaP8AaPE5&#10;v+mZFTPPTj8O1fCrxOCQ3bHb16V+oH7DWkgAXBA+ZmOeCDgDr14zwKAP1Uhx5QBB+6DjOQO344q0&#10;pXjnnn1H1Pv7VHGpAIB5H8v896eQAPmOMDjI65PGPSgB/A5I56jv/Lp+FBcD5u5x9Mf/AKqTBJOR&#10;wP8AP0o5OQx5Pt37ZHr70AOUqOBwB+H0/wDrVq2UxVhzgjH4f1Huf1rJUDtwV+n4c9/w/SrcJZSf&#10;mwfp/wDqz+X5UAeo6XdbgO3f9PpXc2kuVAblq8p0e4Ixls16HYyOcNnJx+NAGzOgccjr1rm7+23D&#10;GMg8f45/l/WuoGGUCsu6XIODnOfy79Pb0oA8g12x82NxtwSD9D6fj2r548T6UIWk+XGfofp+YOa+&#10;sNWt9wPGQM49jXhXi3TJmRmCHgEcdz9TgE9vrxQB8vX8BglMi+vTHX37j/PatjSLgq4LHkHucfX8&#10;/eptbsnDyMM4H+enYe1c9bSNBIExxn3Pbg+/0/8Ar0Ae56NdIcNnI49T9ffn/wCtxXeWzh1DMeOf&#10;THX/ADivG9EuyAGxwCPb65zXqGlzhogoGM/ljrzQB0eAF4OT1/X9P6UHjvjGe38++M0RuxUN1B+p&#10;JPr/AJ/Kg8ErnBPfrjn/ACaAOb8VXhs9Av5R8reUyr0HLDA/z+Vfhx8YdY/tXx5rV/v3RQuYV9hE&#10;NmBz3J/wr9jvjHrSaL4OnvJmwF3Oc8ZEalyPfpX4SapdPqVzLczH/j4Z3YknudzHHfr/AJxyAYsz&#10;GbzCDwOAc4UDrz9K5G3XzNXhTqBIDjBxgc/U9D9a62/aMWe4HllHcDt/9fgf/rqj4Tt/O1clVDkL&#10;tHoC/Awfx7DPNAHo7WFw1rZ24BQ7C+3pgucn36dc8Vn3i/Z4vKj4P8RA7j8/x9/TFd7c2kt3emNO&#10;WiwoPAyFGDmudv7QpIucuw3YGOCc/wAvr9aAORsLJ2lSV4yTgkZ6H9a3JYFjDKFBYjuB068D6n8f&#10;wro7HTJ41aeX5jgYAGAuRkgE9CMVmzxMJwq9S2B+AwMDnufX6CgD66/ZH8NT3mvPqdwNo3KSx77O&#10;oHTvxX6ljAXbuwV4znv/ACz/AC4r42/ZR8MnTfD8l/ImSdu04P3jktgd/wDPFfZK/KuOmMdvbv8A&#10;57j8ACQ9O+cduMev/wBenrhsMDkc/Tpj+tAGflxjPuD1Pt60o3fxdDn8uw6f5H1oAniJ9Oc/ln1/&#10;wrv9DudpEefTP5f057/0rgApz6e4PPp+VdLpEpWQDO0E/wCRz6Y4/rQB7HYyZUdwRj0rYbDDvwK5&#10;TTp8qu3JPT/61dNHJuUY5z+GfegDHvFBz8uPr/j9K4HWbZZY2OORx9fTNel3agLkHAP9fSuL1OI+&#10;U2Tgn0H6/wCeaAPlbxdZBXfA55655x/n/Jrxm9QRy55BznH19K+mPF9lkuGG4H6df8/lXz3rELJM&#10;Qy4A4Ppkf17UAT6LcKGUNxnPTH4cdz/WvVdJuCcc4Pvz368f09K8R0+URzYzk5wPf37fXNeo6PcD&#10;aihs5P0yR0x6Dv8A54APTIXUr1yTxxn8Dj/P+EhwQWYYPHfOff8Az3rPtX3qGHI9j/jzWggRgMHO&#10;BjIB69wB7en1oAaC2evTBwPbr+eKiIJHPJAOe5z7/n+NSjOe5B/of6/lTQO2M9/w+ufc4oAUDIIY&#10;5yPx/wA/WlI2l1XIAPqOD3/z7UjHAIVep9OeO+OB+HWkZv4T83bHX6Ef/WJoAUqBnB6/p7fj/jUO&#10;CAMnGMcfQ9fxFOLbe+Cc8jI/yfas3V71NO025vGBxFGTjOMkDgcf1oA/OX9svxc07JoEUvFzNtZQ&#10;efKg459csc1+fEzLlig65HbI9M9/Xn69K9l+P3ia5134hagQ5kSwbyFywxlfmbPpzyf848ElkMcR&#10;bfksDnucEnr/AD/zyAc3q0qm4MY5x39Pavp79nzRVihfU2TBRTMxOR1OFAz/AEr5ZMLX19HbR53T&#10;uEHc/McHp7c19/8AgfR30rwnDLKvlfas+Woxu2Rjauf1+vNAHWXGqLNqICKXxjB9cnkDtk167pV3&#10;LDZxopwzD5uc+5I/zx6V4NBva5LkYTBJOMflj27V6MuqCFUtUfA3Yxx+ZP8Aj/SgD6X8BRrPKvl8&#10;gY+bk45H6Gvebx9sEMCHarnBJ/u45IH07dq8J+HO21tllbgodpXPzdMn9OPz5r2JZFuJsR/OiqBj&#10;03DnGDz/AE6UAbEKBEOBkc5OPX0/L/61alqQrDjOM5/DtmqkarsJ65B/+uB68e9SxEsSR0P6nPQ/&#10;jxQB6lochKqrHjr6D/P+fSu+sjlMdB9D3/nXl2hyDAzyTj8e5GO3pivR7BySPTt/hQBrSZ+mPbP6&#10;/Wuc1BPlIz1z+GP1ro5Mkex/HkVg6gokUnPA5/H/AD/k0AeSeJoQYiD/ABDn8B0r551uIbyuOPp+&#10;fGeAOeOlfTmuRbom4ycHIIx05Jxx1569PTpXzz4ggCM65wRznr68mgDzaBmjmwxwBn6EZHGK7/SS&#10;wx3z+PrxjOOf5dq4KVNko3jGec//AF/b/wDX1rsNHmKsqkfOcfj+dAHpFsWKkd+/bnpx/wDrx6c1&#10;dIwCSemM/nWZakMMZzxkfh7dsVqKpb5cYP4YH8yaAGgcZ6Hp6544xz1o2nb6j+X4U8ghcE46fhj1&#10;9+1R+vPXHOPfn2/GgBWGQEyO/wDL+dRqrAbQPf659Pfmn5IHY4Of/rn8BzR5at8inGM/j9Ov5UAI&#10;Nw255J7dPzPSgY4ydwPHHt1I9Mc9Pemybs7lOCfbnr+PP/1vSlXgjHQZA4yf/wBZ/nQAh4wu716/&#10;X0HH0qPao3BR0GCOv4n/AOv+dS4LDkZPB/Ien9PWmEAfKMgfz/H39qAI8NjnqTj8Pb9T+nSmjaQO&#10;5OePoePwwefy6U5snIztI6cdMjHv68//AK6TcThiPpgdfpz6fpQA3OdvXBx2x+Pp9eP6V8N/tU+P&#10;xa6c+gWcoDzkwDpu24BkYZ+mD/8Arr7J1/UV0rRrm+Zv9WpCjplj049v88Zr8dfjH4rTxH4uuGSX&#10;zYrMtHGy/Nkg/Of++uB3/MUAeJ6mQSyB8BcYA4Hb+ff8CK831K43zcnJAP046V2OsOY4pVc7T68D&#10;8vp0/L615+UaeURxAu7sFXHqT0oA90+AfhM694tgu51JijZUBP3SeCfx/l39K/XmC8S2tYtLBCJG&#10;gwCQBgD39uMf418Y/s++BYfDuhPfXgVrgIuxWPVjySOO5447DtX0zbXF7M32yZs4wuz69cjHQcYJ&#10;oA9it9VkMcUULsEXl2GAcegboB65/StXS9RtIMxW4/dbtzAclmJ4yTy2Dzk14jceImhIWVy8jEgR&#10;R8KB/ePt7/h2rvvCFxNKDOzDduyGYfKOnCj39++KAPW5rny45Z5mVERVCg5ByecE/kMD/GvItcv5&#10;L2+LgkEYxngFupPr14zXdavc7YBFCcvw55HTGADwMeuK83v4yr5Yct168/8A6+woA6HSccMBnA/M&#10;/wCetd5b42A8nPbPT8O39K4DSGIK4POM9e+eCO/413tox2lu5x7igDQBI5PBI45/T/61NUgAY6gn&#10;r79Tx9KamSu0dOOOmc8Zx1z3HtTiNo6Hbn1/kPxoAGz0U8+2OhH/ANb9e1Rqx3EZ4BGenPH6c/rT&#10;myOnJP5DHPv/AJx2pgBzvJ+Xnv0/Dqf8/SgB6qRw2Mc/5+gqMbgOuB0J9vajOCRnBP6D0P1oPIDE&#10;fM36/wD6+vFADTjgZ5x+ffp/KmuoVsk4z3xk/j2pzHn5R/T9Oe/p05pGJXO/jHTnr79/qDQBExwD&#10;k4Hb1/w/P8aNzA5Bxzxg5Izxjr/T9aduUgnpn8u3P44z/OmBOjKeM89sD6elACFmKnPPXPHPJ6Y+&#10;g/LFITjIUgE8jpx+NPJIHyHj1wePU/l2PPSjazDaxwD37/5/KgCFicDIP/1u3f8AU03gL06j1yeB&#10;jNSlcAbACSd3Xr6geuD1NNUjKluo6Z69f5H3oAFUZJJxnHOfTpnP9akP8S5wRz1HHp+lJh9qrnPv&#10;xjr/AJ/LvTwAeDlic/Tn/Hp+tAG/oSAOBnIOO3TPvx0r2vRQxZGJAxjv/MAdq8X0PJlALfxdT0GP&#10;1/GvbNEABXacHP58Z/GgD0m2XMY9PTr+NF2o2k4znj6D2qW1QhRzkH6/hUdwGPJ4I/zigDjdTAMZ&#10;OMf17c/55rwXxSpxI2PwPp1/ye1fQGrkiI4Geff9f514N4lA2urZHBH+Ofw9OtAHz/qoJmbJ56cj&#10;8fY/hXE+Jtdh8P6LcXkjhHZeCx6AdTyfTk/p3rtNV2rJI0hwAdxIGMADn8vxr4U+Pfj17vzNCtJd&#10;guRtPI+WEEcD3Y9T+FAHz3468RN4k1u5v5XJDZWFT0WMHPb+8eTnrxXjWr3oL+UpLepP+fSug1i9&#10;FuC2SAF2r2zx3HP8689lmMrln5zjrj1oAhY5zznOf8K7jw/B9gt3u44/Ndx8pJyc99ueuPbmua0m&#10;xe/uSwG9I8ZB4zz/AJP869PNgdSlS2tYVnFmowyyGMKxGSflHp/jmgDAtJ3u7xZSJFfq7MC3OeTj&#10;sOep79a9RsfElpo9vDBa5vLrGIVAIQE9SQMZPrtAB6E1zsVjqNzJ5OklpI4VCySyFhbqw6kt/Fg8&#10;DJx7HpV61bT/AAyBcq/2u+mODK3HT+4Oy4yT+HYigD6X+H9zeTSWWo6q4+2SjCpjAXd2284z6V9j&#10;+D7JnUXkwxlCCB8o69f88Y6V8IfBy31PX9cEZLSKmNr+krdeB2wCcfkTX6RaZYpY20cEbcKq9uw7&#10;fzP44+oBcMe0EA8Hhfx/w/n7U5RvXuSPU9v6cflTxgEMxyMHtk889P8APrz0DTGFYEnBHtyOBnIz&#10;QAAEsMnBJ9B6d6jYgruUce5/H1/T0p5AZyrdB0zk9fb+v/66aw2554ORnHvg+2e5oAZszlWHzEc9&#10;uc9v5ZpWf7pxjrn24zxx3/rTjt4YL19Ce/tjv1INVzxwRyOAAcfTI60AK2Pu4zn29+f8eetRkjgA&#10;8dD75PHc/jUhySDjJP6+h/8A10OrHDHpx6Y/P8+tAA20EhDj9R9f8/8A62ttKndkA8DpxgjnI/z/&#10;ACobIY9CR+P4cUqqSQuCT29R9evT/PegDS01QZQzckEfw/r/AEwK9R0WMlk74xnJ615zpUIaYbsk&#10;A88c88g46frXq+jRAMgAz+X+cUAenaaCEHPJz+H51buGzGQR/nk8VBZAiMY+YDvwe3b/AOt0qW4z&#10;s29uP8OfT16/1oA5TVnKxt1I9u/HPNeQa5JgSHkgDtyf88c/hXrWsn9ywPBUHPH58e3bivGdbYor&#10;BzkHr6DHY9PyoA8d1o/vxg9Pf26HiqNmm4BsHjn8+w/zzUuqMGm4IUHn6+npz+FJbLlsnkdevp7/&#10;AI9KANyENnGOc46flxUm4kDtn8iOvfp9frTYwxGM4HHXtz3p+CCGLYGT/Pt2/l/OgBFG5SDwfx4/&#10;Dv8AWmlTglQOeP6Y79/88U/HIBOMZ5Izznr1GfXNAydxbIGOe3BAxn/D+VAEJYnBIygB69O/4Up2&#10;hxuBGcdf89+/4fSnNlAOcev5cfnn/IqM4+669vryff0oAq3Ewh3Su21R8zEkcDHUewr4d+O/xOS5&#10;nfRLGbIKkNtblUP8P1bqT6c9xXtfxo+Ilv4Z0qWCB8zn5VUcFn4wDj+EdT+WOa/NjVtTudRu5Lm5&#10;fzJZW3M7cncepHb/AAGBQBUurxlTLdDzyOvPX2rkL2dnYrnIyffj3/OrV/dAvjOc9uT9P8/pWdZW&#10;d3qd7FY2MTT3Fw4SNFyxZmwAAPc0Ad/8KfhxrHxQ8Y2nh3TInMbtunkVciNOnPHVj0r+mn4E/CTR&#10;/hZ4NstMsrZYJhCoIHVU4wD7ngn1PXkV8q/sO/s1x+APDFv4i1+AHUZyJZM95COFz/dQduhOT6V+&#10;jigsduM7j0A4+v4UAQlCcgDJ9BxwOxpCgOVzwMZxwQOuPr9P5VK5VcKXA6nHrgck88YH+e1ZUl8X&#10;Lw2y4RT8zEYGcdR6nj/HoKAI9UvbfTbV5ZSAFGT35x/n+VfEfxA8XXHiPU3jV8wQMQOhyx6nHpni&#10;vTPi144bzG0Sxfk8Eqex6856n/PpXzexyxyN3PT8/wAcnFACEdFU8N6dj2/HH+FRgAt/ex3z+p9K&#10;k3AHB5C5z+XUU4ANyOC2D0/T+fXtQBfso2LDaDzx155Pb68Ac13mk2x3KxGflHQenTnHp1xXN6TC&#10;OGY4J+bjv6g8V6jpVg7smM4XjPrn+XXvQBtW1qVhPGBz+Hpj/P51VvIOvTuDx6+vv6YrsUsxsXPA&#10;Pfk4yOvpWLd25POOx6Y9ew7Y60AeV6nDhSpHTPv+HHSvNdVUhXbHJ45H6fU+vtXrOuQhgUI4P88V&#10;5Pre1WYKcEnvnIP05P50AefyjMpDnA9u1aNsoUZYYx+Q9f8AP481nbcyDjJHt1PXk9P8fatOFVIy&#10;vJz3P5fn2oAvr0469fpx/nNSkDHyjrjnHp6fz/TpUf8AES44UHA479Djp/KpB8wDE5Hb6/y7UAK5&#10;Yg7T0x/9fH+HvTQ2WyT0PfnOPT/A0rFsgHII+ozjqMY46e9GCM+h4OMdMf5Hr7UABYDqTk+oHPr+&#10;X+QaiK9E4JPU44J/z0zTypYEAjr/AC6ZHvj/ACKYm4HaeAPQ/wCc+maAGgYwBwME9T+X/wBcdqQD&#10;J+hwDn/P5U8YLjJwcHI9zxn8B/8AqojUAgqCCPXv+X19OKAE+8Dkgn0+nXjtn+nWmsrBhjj8+PQD&#10;tT1GCRyOo9j/AF6dahyuWbPB/I+gB4596AEbAy2QR9Bxwcg/5FNGSR6YHr19x07e3rU3OSxBIH4n&#10;tjnOR/jUDKqEsDy3A4zjHH+RQA75iMlsAfr/AI4/zxUQOMjgAdj/AJ//AFdqkY5YBjnPTj2OelQ8&#10;ZPfgcnGf/r4oAUtk7Seozx9OP079qVSOgHHPOOmD+tAzkc8kHPbHuajXI7Yx745oAUA87hg+/OTj&#10;nA9xz+tTRqzfNjBx6D1qMqOOOOc8+v8A9b/IrnPE3iex8MaZLfXMqowUsNxxhQOWIz27DrnHAoAk&#10;8d/EPT/BGjSzyzhZ2HyhSNwJ42j1Y9sV+bni7xhf+JtVn1rVplUgny4zyFUnIUDnI9T3q18Q/Hd/&#10;4u1Z7+WVktEJ8uNjzjpvbry36cDvmvIbycTSMyqWXBHGcEeh+n86AF1DU5L6UMBiCPlT0ye5I9uw&#10;9a5q4mC5RDnPce1TXczKpibjH8PTH+f8Otd/8K/hnqPxD1lIkjY2iSKjY43v12g+gHLH0+tAHoP7&#10;PfwT1H4n+JLa4uYSunI6sWYfKwBHJJ7emevSv38+GXhbRfAPh+LQtMQB0UM5/iZsdT/T8hXzP8Kv&#10;DOh+AdGttK0gK8m1fMYAfM5XnGP4V6KPxPPFfZPgPTJDGby4BLybSd3I4B65/T2HvQB6XYRsIEeV&#10;cOVGQTnHtn86uSusadc47/1p67QnXIH6VzGv6xBpdsbyUgIASdxx070AYXijxBBpFpLdTyqiqrHn&#10;r06/pXw3418UzeI9QeSJmEC52rnGRnOTWz8QfHc3iW/lSN9tqhIAzw3Xnrj6dcduteWGTd36+/A7&#10;d/8APtQAxpBhmAOP8/8A1s/5NV2YKR2A9x1PYj19qk3cYzuI9jkDpz+Ax/jUWCuFJwPTGc/5z6UA&#10;Ku0j5sAHjpjGc9evX/PSlJ3fKAAR9f8AJ/zmkC8KoBOT/LoO3rnj8M0Bc88dP/1EUARFc5c8ZB7n&#10;jtye9G7C4UZJ/wA+361K6HIOOueuOn09P1+tQkKAAeSf5nt/PpQAuOMZA9uQc9B/n/61N2gAkc49&#10;ueBwPwpyjgnOcdvXPbH0/wA+inbkJ6fr+Pr+NAELANGcgEntj279+f8APWmfNk4GM56e+Pf+ZqZg&#10;BnAwep47f5/yajddxJB57HgfUDp1xQAcHAA6fngY/wD1VG4GQ7H8u/oKXnnnpn8vQj+n60rKCpHX&#10;tj2HbqT/APXNAEYODhBwM+31x/nBp2SSWGQP1P4VHgbgV5Jxjk9Mcn+eaMspDA4Bx+OP50AByU5G&#10;AnXtjOfzoJVsHOcY7f09gKRs8DGSRjoR1PPHP5f/AK6TqSwOQOh7jHUnH+FAEqqGkBPU9fXJ7Z74&#10;6V3PhmyM0gaRdwH6ZrjraLc644P5fgP8f/rV7R4N0wuY8jksOAP8P89aAPePA+kDy1VV6cHj06D/&#10;AB5/rX0Fpdn5UY45x9cYrz3wlYiG3i9Dj36n8vyr1e2ISPpjA7+9ACzny4ieAQP8gf1/lXlHizUf&#10;LSQ5GAD3PH+f0r0XVroRxHnOM+vX/PNfNnjzWPLR1LdOOp79c+9AHhnjrWEladdxznGAc9T1H9e3&#10;86+fL+cySjpy3U/1wfxruvFN+z3DsrZz+nr7fnXm9w25yzHj+nv19v8AIxQBGvONpyDnntjqQK0o&#10;iD82AM9s+nT8PUfzqsIjg9ufx/ye49KtooCjacjP8vfPegD/1fDJNMWMsRnnr759v/1Vds9K3gAL&#10;zk9ux9KXzhIoUEsVz36H8s9/88V0+nRxjBk474Oev+frQAzQLQRXo28deR9fX3/z1r628JYVEQDH&#10;ygdeccV816bHB9qTBznB9OnTB7V9LeEtrAZOTwR79Md6AO9Ibgeo6envSZAyM5HP1H1p2OBkkkdP&#10;y69fy6mmkgJzwOfy/wAf85oAl3kngk5z+I6cD6UhycBuTj+VCHnbjJHfH8xzzikGd4UHJGR+Z/z1&#10;FADlI+QY6nufTn8fenhWHbA+uAP8+n5UgBQbiev4dB6cdMUZA+YHGeBx6d/6UAJgnGMccnr3HQ8/&#10;rj/GpMEjI4HT2HQUhIJ9c/hz7/4/pSqWCHaOMgdT/Tg+9ADVIIDYwTjofwHf/PcUrHeMYxkkfUDO&#10;D/n+VIAmCF5AIPr+Xpn/ADilGSMn8/8AP5e/SgCLkggnk5yen1wOlOJwD8uB3HTPH+f09KfkkcHI&#10;H9P/AK3P0pjHcA2cjP8Ahn/DAoAch6AEEDtnuOvt9DQQcY6en49/XiggDAHBPbGP8f8AP5U35iw5&#10;3Ae3/wCvp+lAEJ2spL8g+o5we/8AntXxH+05bn+zH4BJU8jr9Pb6/wD6q+39w2nIz7deeep4/T6V&#10;8g/tKWYk0Z3UclWOcZwTnucdOffp3oA/HfX023DIcEk+memevHT36VlrkxBDyCemRyD1H5+ncVre&#10;IlZbuVAOVYg8c/TJ649axoN0nGPmJz1G04/z+XNADGj6uCTjB9OO/YYxXN6gNrflg/hzj254/wD1&#10;V0jsxYqpwCeSAeSP1GeOP5Vzt/1JbIz6Y/r/AJ+tAHOyd6jDEEYPNPmyCxHvWdQBqpkYyMg5969h&#10;+Gjq2oQqwyAenrj1/WvFLaRt20nivZ/hcT/a8SqOFI7/AN4j/P8Ak4AP0W8PQudMiZuCB1x2xxz6&#10;itfY5cheH4xz39yfy/OtHwzZsdJj5IAUc+vHP0q1c2bRkck5545xg564P0FAFO3uWQ429O/Az6kY&#10;559a7DTdQIK4YZ659/bnv3riGjZX2E89Se3HYVZtpmikA6DnjPcc8df8+lAHuOk6uRjzD0/TnrjP&#10;PuOK7/TNSBKnO0DP0+v9fX8MCvnvTL8bghYsR79efx49f849B0vVTkLyOODxz68fh/WgD3WxvtyD&#10;Bzj0Iz16noP61vRyKx2k5BI/H+f415TYakrYIYHAJH1H5f5712dne72Uq38P1x7g+w7jj9aAOt3H&#10;BwMY56nr+lLuOVHJA5z19vpmqEU+UOCc/hz9PrmrCuMYz6//AKj/AEoAuDaSWYDA/X1z9PelBJyM&#10;4I/T2z3/AKc1FuXYcDpyeOOKXLbQen8up49PSgB2SF3AcgZIyRjjpgGlwSu7nA4HPPHUg54/pTdx&#10;A54IzjIxnjrz/TmnHIznqfX/AA/r07UAGOeflznvn2IFIMr69jx09Tz7dKVuflzjqPb3OOvHp29a&#10;azbSS4yCOw9PT8T/APq7AClsLnIOT7fr61zniUs2nXKHoV/x/nmuhbaQGxtx6AcD0I7fjWHrqbrG&#10;YHBIB9sepH+fbrQB+Gvx2iePxxqKMThG9O+OSf65r5vyxmOCSD2xxz645/zmvqP4/wABXxvflQCC&#10;3HqBjqfz6d6+XMslwPXJ+VjkEE8/y4/rQBV1OUqeTz09Pr/n/wCtVjS7qFI/3gUscenboB6cf5GK&#10;ramodAx79x7nvz+HauZWZh93j6+np+dAHTS6kYZT5ZG0dOn5jvVZ9YmeXJbjgdeM+v8Ak/nWHvLZ&#10;45P61Ecnknr/AJ/SgD1fR9fEKLvbJHA7devPUe3869m8M+II2mj2ttJZenr6/wCfevklJ3XDZyFx&#10;79O1em+EdZb7XHkEDeMZ5xz2+vf8qAP3O+BM5l8OwOwzxg/Xjr+lfRSnKptOMfoe9fLn7O04fw/F&#10;gYAXp6dOT6e3HpX1CuNinBA/DBx3Pp1x/KgCUsAdnYdfT+Xr70g3AjsePXmlJG3c3AP0/Tr2/wAm&#10;m5IBVcDHbPr6fj1xQBPE2RyMnjt0q3sBzjBH/wBfuc/z61ST5CRnI/Lqf85q9HJxg8H/AA5/HmgB&#10;k1qrkkDpnn6en51z95pxYYA5HXHTkYPNdoq5yD0/zyKimtwfmIAz3/8A1/596APIdR0rKk4ySfT0&#10;7HHGK8+1XSiyMNuSc447dvx96+hbixSXIIH0/D/62a4fU9HLZIGT/L1z+NAHzNqulMrZVcgc/QdM&#10;/wCf64rmWjMXTOR1+nc5/TmvedT0hWG1RgnI4+nbgfhmvMdU0toWHBRR7dcDj/OKAMixvPJl25wf&#10;fP8AMenNekaTqKN/FnGM4zgeorylkZG+XqcH0BJ7H09+v61s6bfNA+3t2559jnuKAPoXTL0EAEjB&#10;x684zkda7K0uw8YXOR6eox/jXiek6kGHBAK+pz9SAM+uOa9D0+9DD5SSefwPt3/zxQB3Idjty5I5&#10;PUdR0GK86+KMjR+Eb/nAweMnHBxXcWsyyAHPB/zxxXnfxdlEXgq9kH3tvcn6Y96APwZ8WSebr97I&#10;mBmVmzn3PJ+vGfSsO8/dWuEHbuOgz6dK2Ndf/ia3bL08xuCCepzj8+3+TlakCLIFGH4c455/DjuK&#10;AOGIaS42qCGZh1/Mn2FdDLDGloRKx3DGOM/z96ztHsZb++8qHGSTlj90E+p9q6HU7SGxgZHk8x+m&#10;e3TBIoA4WXjOBjHt0A9KjVSRkjNPcEsWycH/ADn8aQKwx6f5xQBIoVeSfp7Y6V9xfseWjzeJknBw&#10;ScYB68j8P8818M8tx3/MV+hH7GFkP7XWVyfxHTkcfh+dAH7DWivHboqjbkA9MdR3FXdhDAgZHbGD&#10;045/D8qgt1wiBsL1x9fQ/p1/OrP+wF5GOv8AQdfxoAX5uNpOCR9fY/hSEMDnjBx7n279u1BwAcjJ&#10;OPbJP+Hf39O64wRtOD0GTj8D0570AI2QSwOMevsfp0z/ADzQQRg565yP89qcVHCgEn0zn15+g9++&#10;PWo9vl/eyPXkf5469OaAHlhg45PHtnr/AJ/IVJGGJ+9twPr0469uKgDBcBjkev8AT/P4VOuQAFwD&#10;+vPXigDo9MuWVghPy88568Yz3967izm6bT/SvMYJNjDB549+vcYz/np047DSrvcgGeme4/LmgDvU&#10;VWHTB4z/APr/APrVVmgByuM59u1NtJQygeuO/occ1oMqtnnrx+v6UAcXf2vykKufb6+nFeYa/piy&#10;qcjI/wD19R/+uvbL2EjJxk/0964zUbNZM5wT+nPagD5P17TGikdmAOc4Pv1Ix/P29sV5rdwyRSOV&#10;GCO+3+eOtfTniTSxIjOvbtjp79un/wCvNeGazp7Rk4GAO2T9fqaAMzSLpkYxj/P+cY+leoaZfHaB&#10;np2Pc55z/ia8UR2t5c9Bjg8/4DGT/k132lXpbLBsgjGB6+3X8f8AIoA9ss5jIBnoVxjPPbBrUyOc&#10;c4A/wOP5VxGmXxbGMnoffHfnp/8AW966+OUMpIOAfy6cgdj3oAnYbSVYdM8AZ78Y/wA9K+U/2qNV&#10;Fn4HvYwQN1uw577ztAA+hx+nevqsnj5yAScntx9e/wBK+Dv2x9R8nQZY0+ZnMMXc9W3kj1xg9fxo&#10;A/LfWoPMYbhwm3qeD9D/AD9q5nUflgBRuD2yMDHoO9besXR+0LGH4ByeRn0GB7jjmuY1O4LQqMNh&#10;gcg+v+HpQB23gG13RbyOqSvxjJIxj/Pfmu5khBg8oABGAGeAeO/HtnvVD4f2WdI87ABEBbORzluM&#10;e/0B9eK6k2S7CrEgDHbOBxn3+lAHluo2sRQQIpJJHOM5OOee/wDn0rFk0wqg+Rdh684yPX/9XPau&#10;/wBRtFM23ZzkY49ev69x37VSubKRYmzxvx+Hpj/63PtQB5JPpryyEKuMkA56DHTnj0r9d/2LtDFl&#10;4eiJjxtQnIHGT/nOfyr8wJLKKNjxtyRnPGB6Gv2T/Zb00WvgyJ9uCVVcenA6n3/pigD6qUDg42+w&#10;7Hv2qfaAAUwCR09/cf0qNMgg9QR29/y6U9Tzk8nj3z9aAEIHBA4PT6fp/njtStgDJ44578f40np0&#10;zjB7Hp69PrUZD9GPpwOO/r3oAkDY6np2/nVhCFw2SScdf69/WoOfTrz1x+JqReBycD/PX/POaAOg&#10;sJxFIO5yOncmvRtLuS6hmOB/Q15JBNhhzz9BnqfT+ldxo92MKM8Hng4/IZz/AJ9aAPT7aVXQdsfr&#10;TJ48546559eOneqFnN93b0Pr29/Sto8gEf4fpQByGoQu0Z7AdPw/PFeXeI9MaWF8LkhT274/U17P&#10;eRbk29v5/wCf/wBdcTqNpkOpGM/55oA+QPEWnMkrqU6nk9Mg9ecmvLLuFoZeRgZPUdv5fT/69fT3&#10;jDS0YPKowOf6/TtXgWs2pR2OCM/06+n6cUAO0W7ZZADwD6/55z716tpdyhAzgkEYzwfy/nXhNlI0&#10;MoJGQTn8fTP/AOuvUNFvshQ3HYjg4P8AT/PagD1+GUyRJtwxOfy+v+NTY6ZwOvH4dqxrGceXwcZX&#10;GP5D3P6Vqs4C9wMDH1yM9f0HrQB8fftd+Ijp3ga5tYz88kQjA95iQTx6CvyLlVWAKZbhVzwOvJx7&#10;dx+XFfoL+2Try3VzBpKkEtdbtvONsC44x6setfn/AP60+aTsO4v6YyMDOCffjr9aAOZ1xwLcbRhT&#10;jkZPX/6w9frXUfCyx+03BnkXjz1OT0IhXeQc8fn61xPiCZWdUjOEOcc+nGPrXtfwr0mYaSZgMr5b&#10;NnPIaVsD07D05H0oA7MWoEksmQXlbdgZ6E9BzWKbbM5chQex9ADwB/X8a9EXTfLtDcSHcEzlepOO&#10;2PwrFisGlczbcJ0VevXoMev1/LqKAMgxFV3SA5PPPfjgjp+H48VmaVo5v9btrdl3GSRRnPzAFuff&#10;OBnP06V1l3D5UW88kD8uMDHt+nua2/htpkmo+MLVYlOVOee59MdsnvQB+ovwl0z+zfBttAqjMjO5&#10;OOuTgA/QYr1NQACeh/8Arf8A18/55wfDVg9ho9tasNrxxqGA7MPvcf5z610AIySxwRjv26+n+frQ&#10;A/dzyOD9fX/OKAPfBPf19v8AP/16dlcH1/nx+maj3KBxyTx07/54zQBOrkk7R/8AW9ePrWlp9yI5&#10;ATwDnj1z/nmshtxIGSBj8fb8vSp4JMMvOCeOnXI7Z9Pp0oA9d0i6DoCTk9Oev5V21u5YbT2FeV6H&#10;ckhVY88cZr0SzmBQHOMcGgDSmBZeuAPSuW1OMFT6n9D/APXrqZGyp4Jz/nisG+jBRiRyf8QD/n2o&#10;A8U8UwF1bHAOO3YehH4183eIoP3rgcZPr6e3H619Za9aLIj5GCeByc8DjH+RXzn4psRG755I/qO/&#10;0/zyKAPIYWKTDgY7jjnHY9K9D0e4K7QDwPwHuP8AP0rgblWjn3gg5I9MAV02jTEYI46rkj0469M/&#10;17mgD2LT5V49hwc/r/n/AOvW+BuIXoDkD889f89xXIaTL+7DA5HX8+metddGDhVXgAd/TGeT+P8A&#10;9agAySSmBk98d/8A9VJ8+MMMn3B+n+R3+tPIBBJJ/T9Pp60j5yM89O2M59OOc/59gBACqnPA4/zz&#10;UeQOPQ8Drjtwe/8Ak0/hgRng9evH+e38+aaEJyRkZ6jvj6/596AGZyMjqT7Z468dvr+Qrxn41eIo&#10;fD3g+aaZtgAeRunKxru59QW4+te1PyjY68nt1HQ/nX56ftm+NhY6W+iQtmS5dLYeoC/M5/z+fSgD&#10;83tbupdSu7jULg5lu5Gkbnu7ZOfX0x0ridSlECiFD8wyD9PQevpW7LK7MzycoOfTpxgEfXvXHX9w&#10;JZSsZyg46dSev5Z9KAO6+FGmNqfixJWiMiWkZfCn+NztX9T2r9KZNFkgt4rPaCllCqkN8o6fMfru&#10;J7da+Uv2XPDSz3TatInmsZPO2jnCQ9Mj0LHqfQfWvvHVLaOOF55Bl2RWYDO7HJyf5c/4GgD52vov&#10;Ium8s5MYCYI9+wz+PtVnSPNW9a5uR/EGA98cZ9/UfyzXTT6Y0jtM43bhuLc9M9h+Gec1jRxtJco1&#10;wAFJGO2eeoHqcY/P8QD6N8I3O4IrvsimRmB9ccqPz4xX0H4Zm+1WiTlcqgC5xjccc/kRj+VfOXw8&#10;srfVbiziuGKohk5HPOclu3CjP+RX1Vp9ultEixABDgjjHHbA5HTHf1oAvp8qnaMH3Bxn6Z75qZFz&#10;94cY+n4H/P1qHOQOO+Pfnvx1xUoOCOM49cev6/54oA7DRJX37TwPXOPx/wA/nXpmnE5Xb0479T6f&#10;jXkujvtlyOORx+H6/TrXqWnsAFA6Z9fz5zz9aAOs2khenGOnvWTdoTjHv/P/AD3rSjYMvXr/AJxm&#10;qtyMKxJ6frQB53q8O+N8jg89Pb+X868B8TWxDuR7jp/COeP0xX0fqSgg8fT8uef8j+nhPiy3bzXA&#10;Gc5z/j/j/OgDwy7UqwIGM+3XGevp/npWvpbFerYx29c9T+tQ6lAd5CkE4PAz1/z3/Oo9PJLhQpUg&#10;+mfqDn+dAHp+nOTgBsgj2x6//qzW+hJXJBJPbrnH/wCuuU0xwR8vB4x785x6fia6qPLAgjAGBwfw&#10;/T/PegBx5GR7/wCf6Y+tDFj16/XGf8//AK6WTqSeAf5+v49evHWoyScsTycd+v8An/OetAAQAwY8&#10;5P8An34+v41KCoG0jJOT0pmQCeMZ/Pg8e3Uev4UqlgwbBJye3b6f54oASQfiSTwcY6+maiIIIxyT&#10;z/nP/wBarBA5TPB9+gxnOf8ACmHLAgAAj8ffqaAI2HJKc/XjIx6/zzTcMMqBgnoBxj05qVlyOGHP&#10;9ePT/PFRnHHOehAzzn3/AP10AREcDAwTz75+vtSqG9Mjv7/TH+RUjEscA4B6/wBfx/Cq13cpaQPc&#10;zH5I13Hn0HU/5z60AfM/7R/jqPwv4ZlhiYeeqnYoPWaThVx39cV+TOoyeShnbLnq2cD5mPJ49+e/&#10;5V9L/tIeLp/EPi0aeGJSzZ5ZBnrLJwBjn7q9Pqa+TdXmeVXJ4XHP4dwP8PegDidVuXmkUO+7b27D&#10;nnH+Jrp/hloMmueJoT5ZkW3IwOmXY4XJ9ua4O5fzJGbr656j6/4V9kfA3wvFo2jnV79fndBJjriS&#10;T7gP0HOB/jQB9LWOppodnFpZZ5WhRVGcOpZeuCOvPJPXjPtW3J4kaS1OxwgkUhthIO/HcH/IrzqZ&#10;/JhFxcqFj6jjDAd+MfkaxPt8s+Ug/doSTluTjvz2+uKAPQl1mOe7EaPgFgvU8kdcnPUdf/119JeE&#10;Llfswkx8hfIyP4V6Yz/9bHWvkTw1bRSX8ZYCQlsezMeOPz6nivr/AMBbr8xxW8O+MSbie+xOgOfU&#10;54oA9Djt7m43zXCZA+btxxwPwGQB781w+qxnz3IHUnPPb6d/Svb7+xa2tFWX77Asx9T3AOO/SvHN&#10;fVY7kkgHt1zj8f8AP4UARaTuVgqjnv0zgjn8uxrv7NSYhuOQPx/yf0rgNM+UhgT0HTqM9/y/l6V3&#10;1gy44PTI6/qB7f54oA0wp2noAM9/8/Uf5NGcDdjk/wCRjPvSqcoV3Yxx1zj/AOvTSrAl2BJOMjuc&#10;+nb8PagB75AIzkDqOPX/ACfpzUPJ+Zzn26depz3/ABoZjnIJxz/Lv/nimrICMkZGc5OePQfj+FAD&#10;gNxB9PTjGev+Tx+VNKuRgNg5HQfr1x9acvJLHr9R2AHNOc5JIGSR057dMDH/ANagCIEggHvjd/h1&#10;/OhhtOVHXj6juD359qQso6cEr7/y/rTt/wAwJA47gnJ/zxQBGw2nrxgeuc++fX8+lKDnCgY49c4p&#10;WBGSOCM//WyDTfuqWPJHoMdOuOv+frigBGzuJznJPHX2/DmkRcgEHJJ7/wAs/wCfrSnAYqBg89B1&#10;x6fnzSfwgAcZ/M/mOe9ACFWOeMk9eM/T+h/P3qMcYXk9ff8Az7VJn5Rt4I5A9T2xj9PWkICcnHOO&#10;+Bn9e/8A9agBp3dByrdMj07ClyOq8flg+v5GlIOBnGD6dDzyP8/4UKQozxg9OQM8f5/nQB1WgKTJ&#10;u24bPr2/H6flXt3h9TlezE9u3+e1eLeHly4XGSRkY7ZxyRjt7e1e3aEMKpA5PfHvzj/GgD0e2X5Q&#10;OvTnpTLpSCSMAdOlS2x+Qf5/xqK5+6eevr64/wA/54oA43V87D6DPXH8q8G8SDCvzjOeoHp+OPyr&#10;3vWOY2GCQRzxn1//AFV88eNLpLK2lnmbYkalmYk9PbHr7f0oA+UPip4lt/D+kXckjhMozNkjIUZz&#10;3/iPHvkCvys8TeIJtVvZ76Y7prhieuSB2A78DHevoH9ofx/NruqvpET7UBEkgz0H8CHnsOSM/XtX&#10;x9rF5td2UgZ+Uc+w/n3oAytYuRLJtPQdOvTsfTk1gBZJGCR8k+n86nmmeZizHOcflivQvh34Qn8Q&#10;agk5iZrZSCzDgBQeSTzg8YAP4CgC9oOhz2Vh575jMo5TPYd/x6n2rsbOdwDa28TGMdUQEBvUkgZO&#10;fSu11W3S3SO0DqkSNwcZ5PQDODz6+tYd+ptbcrYwsXkHzM52ggdSB1JJPXpQBh6r4gaNY7C2P2u5&#10;QfJGuPJt+vIXpu/OuSkF0qRsG82/lfkMPmycAKPYcn+ldF9h/s1Hu2A+0SKc5ABJJxkDAPHr09RX&#10;o3wa+HN14s19NT1CLfaRt+7BUjc5Pcnr68UAfX/7OfgR9G08andRNGXRWGeNz4+Yj1619UKMrkrx&#10;9489Mf5/z1rO0jTU0vTrWxt1IWCPaAPXHJI5xz7HjvWtuwGI5U4/L9PT1oAj3cB25J9SenXOOvT2&#10;ppPBXjIx1PfsPr35pG+8TwpHb/6/86CwPCjBOOvqTyf8+1ACcBvmwSO/4daQRndxwR1/D/PP4c4p&#10;oO7AzgH268nj8OO1SAMAOOR/Ufn+GKAGqCcjAbPHPPFRBctnofY/4f1p7N/F0BJ57H3INMzjB784&#10;x2x14yevbP0oARlGdvVhjt1Hb371GQxzkY3ev+ccY/n709mA4zz9f8n8fwpMjkA5Jx6foc49OKAG&#10;KpGdwBHfnA/Djiptqqw3DcT2zwO46en0pinB2ZH9R7dP1708nzGAwSAfU5I7ge39aAOo0iHc4wMY&#10;/wAj8K9V0eLDJleceh59h9f1rzfQgXI55P6/p9O1es6NFgJxgD39P89uvSgDubZVVBkccfr6+wHf&#10;+VMuDg5YAkZHf+f+ehq5CgCDccfpnI4+lUbxgrNz0/yf8/5IBxmuTeWhLc+mTk9Pp2zXiXiGbETM&#10;5wcY9/r0/DsBXrfiFhtIPQZ/z3968U16TKMPuknt0z25H64/rQB5XffPMWA4Hv1I46dvrVyxQKoJ&#10;HXnr/I/z/wDrVQuBukJByGPT1x/L3x1rUto2wMHgHGenGc8/57fkAaysAQPUg/r059aOdp3c5B9R&#10;gD6e/pT0Hy7mIwfXI/D9Pxqbtub3Prg+/wBc+1AFXaR8wHI9Pcen5cf4UjKVPy8kY56/pz/n86mG&#10;1WOeD7np9ev60w7VwVXJ6/XsPbj/ABzQBFuU8njI/wD1k+1cf4t8R2fhrS5bydlhOwldxC8DqefT&#10;/wDXXS3l1DaQSXVyQkSDLEjGee39B+lfn78ePiPJrWovo1rKFhB/fMM8DsgPGOvzflQB418RPGVz&#10;4t12e8YsbYNsjDHPHdj7nrnr0ryfVZ2UbUbgEDp146n1/wA9K1Ly6SP7ozyef8+tcXfXTTuBu+p9&#10;/wDD/OKAKThnJOeB7V+k37C37N13408RReNfENowtoDm2DL/AA95CO2RwvrnOa+RPgT8I9U+LnjW&#10;y0W2QmyR1M7gHkAghAf7x9PxFf05fCL4b6T8NvCdppNhAsUrRrvKjpgDH/6vz5zQB6NpunwaXYQa&#10;bZoIobddqKOAMD8qnkyEK5JJ/D9D/LNWgjHJHGP8/wCRVSWX+GPkk/e7E0AUZYROeSSMgYz2HY/X&#10;vXmXxE8W2XhjSZI0ZTI4ICDPJ9B612niHWbfw/YTXMrjKKT6kdcn1wK+FfF3iS48RapJdMW8peI1&#10;64HckevrQBzl9ey3l1Ndzn5pSWPsD2HrgdATVJ2JAxjAwevHFOPQkDGATn09ye31xSEfMQBkg9uf&#10;88dMUANGMbic47Y49P6/X8KkiDMVH3Rkd84/X2xTQSBsOVxxg/XuPcVftIg8iADJJ7dP88Z60Adr&#10;oluzBcLj+eD6jn/PWvXtCs/LCt3Pp/IH8On+Jrz3RYMKgByfbPHHp/OvYdHiAUErjOcj8ccigDWE&#10;W1MZxgdPTPPH1xWDqC7QSoz19P8AP0zXTyjaCcegFcvqDbVJySTjj3/QUAeW68p+ZguQPTofXBrx&#10;bX2Iy/Ue/wDj/n+Vey6453NgnJyfqMH1+n+TXh3iJw0jIDkHj06fj2/+tQBysQLMxHBPQ4z2/wD1&#10;c9fpW3CpPzYLA+o9en0+lZcUW0gngNx14B7ZA/n/AFrZhBVdvUDjr0IPPr60ATqpVjt5PHftjt3/&#10;AM4qJUYLgjIPXt0PT8/5VJubdnAOTxkdByfyp7Kdoyc8Dn/P/wBagCLDgEHkn9fT603HKsPlBwcc&#10;fl71KwJY4+XPp04xjJ+tIABlgcDj36//AKv5UAISSR3bjqPz/wDrZ6VCCRjC4xzjt+I/z3pxVshW&#10;IJPUc49uMetCDK44zk5GOPzz+VACHJypJAPPtx0yPr/9amhT1c5JByM/zqQr0ZT06/if1/T+lM5D&#10;Z6A/hjPt/n2oARwcgvwFxz15/DsO9ROvscHp16D1/wAPyqcNyTnkcjB7Z7/XPQ1G5AIJ55988d/6&#10;dvzoAaokAIByoBPT8/xNRleFPHp1I6dD2+lOyT0YEjA9uT3Pr1xUbMxBYHjcB+Q4yfX1HNADHO18&#10;BsA46HoD1FIoAzkbQfT+n+felJw5Qg5OB07H1/z0xTVBDFDyPx79/wAf1oAVuMY5x0wf1FIvGS4H&#10;PfHGO35U49c85Pvz057d/wDJqpdXEVnA1xcYCICcnnn2/EHigCvq+r2+j2j3ly4ATlenOB056gdS&#10;e3Wvz8+KnxBvPFuoPBBL/oMTE5Gf3jjgH/dHOOx69q7H4vfEh9fvZNDsZSkKHErbumP4FPr/AHsc&#10;9hXzXqt9iIQRKUIHO70PckfyoAxNUvwHO1gc44Xrwf5elYVxqMjH9yoRAAeADk+pPrTbpPKIMnzN&#10;jnnv7jrnr/kVLoujap4n1aLSdMTfNL1PO1F7s3HAHf8AKgDS8H+EtT8aawlhaK/l5HmyBd2BxgDH&#10;Vj0Ud/pX6Y/D3w1p/wAO9LTTrKNY7qUBXIwWjX+6T13Hq5+g6Vh/Db4Z2/w48Po3lFtRdRIobh8s&#10;P9awOcMeNo7DBr0DTIlju/PkYF3ILZ5Gexz65/X60AfTPwx0wXc0d1dDIjIwM5685/x+n0z9j+Hy&#10;zRxpEuAMfQY7jHavlP4epPMILZOASB6Y4HAGB3I+n5CvrywkttHsBLIQoVQWY/Tp68UAbOoX0Vla&#10;mZ2CIAeW7Y/z0r4h+KvxHn1+9l06wlxaxnB2nr9P1/Suk+LfxPe9mk0nTJcR4KswPQdx7k+2f618&#10;1Mxzv7nHr0HXj27UAITkFgT35H545x6cVC+WY5ODkdMcdOv/ANanEfxAnjt04J4OB/In8hzQOQTj&#10;BIwMjpkd+9ADCSdwI6HpkkccZH+c/pUbEjAzjBz6Z9+KlZerAEA/h/8AX696jYAk7hnn0HTtnn+X&#10;40ANUfPuPvz9Bwfrx0+lTAbsgjHUZzn16c/jUbMMjGAOMA8E/TvjHX1x05pckAkcg9Mgnr+X+Pag&#10;BshU54yD+H15z+BqDcwUpjHGcZJxgdDUrFcY6/pwOM/Tv/8AqpoOOQfr/jx/Lr3oAaAMfMuB06k/&#10;Q8nt0ppZjncMAew7/wBKkUnDc5yM9+eOD7VGxyM56Y78deRn36cfnQAZPzN0Hb/6/wBKM7WJJySf&#10;6Hv/AIUEtyA4wfX17D9e3FNblymM46ZJ7egH86AIcYx/ERnsM9f85/GldTgr2Occ88n/AD0zT2PQ&#10;5wM9R3PPHrj8KAqk/MCAcDt/M/yH/wBegCPBzwvPTp1Ao5BHOCOPf3x+HNSHp1zu6c44/wA+n/16&#10;YcAkDABxxn/OT2FADWXjB6D26+/+fQU0qNxB6D/P6/593EHIHQ9evr1P/wBap4oyzYAz/npyR+f5&#10;0Aa+iWpkmHGckc8dPQ9fwr6Z8F6Z5cUSsuSxGDyf07e3pzXjPhjTFLocZBIzx27Z69cV9ReE7IQp&#10;GSADwScevp9aAPWNDgMUadSBjjpk/p+ldUZQiDnHT/69YNl8qDHB56fpwe1LeXeyMqD09x2HOaAM&#10;DxHqixxMM5I/L/IwK+SvHWslmdVbJ56c9z1+vP4V7R4r1kLE67gBjn+n8utfJni3VFlmIHJHoOf8&#10;44oA871i5eaZmB6E45x155/+vWGqPISCME/kPoe3XrV24ZncjqF7jrj6fr9DUSR43MehwM44HYf5&#10;+tAFtVH8QJI7fXPTrxSMoGQOuD9T25+vepFDDl+nB475/DoO+P6UdFHc8g/XtQB//9b5YtdfVsLv&#10;+fr+P4fp9K9H0rU4p0Ri3LYzg/5/OvijSfGTLIAzfIRyOmPcen0/WvYdC8YqSrFxggcdDxzxn1/W&#10;gD6Xs72MXyDdgc/r/PrzivqXwRN5qAMxzjr1HsD/AJ6D8/gDTNea5vYismcnjIHTPX6dcZ/SvuD4&#10;cXKvCgboQPQ8/wCentQB7b1woOcjvg44GP8AIP1pRlh9P8//AK6jUkDJ/X9eef6+9SKAQcnkjr25&#10;68j/AD64oAkRtuTnA449D6+34U35SQq9B19T3HPHTmn9M4zk9O3Ht1/X/wCvSIcHGefpjH6c/wCf&#10;WgBchQDjHfucZ7DnNHBUhTgAcdM8j/P+eaXeRwen09O+c0zse5PGecnnkY/z/SgBylRz2H0P4fTt&#10;SkqOvT+o9OOKTuPXjt074988UmRlTggEdAO2eevP+cd6AHZIGxeD36Zz/nj/APXTe5wTnp+HPf8A&#10;z6+lPJbncuc8EjHb8Tx+fakx0Bzx+pP+FACM2HXr17d/f8+4poJBAwCRx2z1+np2pQDye/t9OfT3&#10;6U4LuAzw3+f5cdKAGLt3cZPJx09P/r0rfKdwGCf5d+f89+acvbaATxjpwenT2/zzTeRkL0Oe/c/l&#10;+I+nFAELMP4Rkj6j+f5180ftB2gfw9O2cnac/iD1x2xX0425lyRgc9B157/5/IV4P8c7dJfC1wwT&#10;JVWPc9j/AEHTnvnvQB+GPi3cNUm3EABz/Pv/AJ49656CXyzknce2Ovp/n6+tdD4/ie31i6UjADN0&#10;x39M8/hXF2rsjZPIPQ5646jGB35//XQBavHK5I5+YZ98jr9evesO4UkgZJGO5GMf1/z2rrGhWSM/&#10;LtBOB3A9ecVjzWSbSCMAc/8A1/b/AOvQByjgbiD2/Cq3lJ1PQ1p3URVztB9T/wDrxVFgM46GgBiq&#10;qngc/wCNetfC9s67CqjA3DPsR7f4d68pB5JH8q9J+GrtFr8LKcYZf1P+Gc//AFqAP198BWQuNHhO&#10;Mghfm6ZBH51ualpQVjxjGcd/qP8APrV74YW8cvh+BiOMDr9K7bUdPOGbGenPr68cf/r/ACoA8JvL&#10;TbnHQfh+tYbRMr4zgj1/T6fh75r1PU9LK7ig69R7jv0/KuHvLAiRiBkHOOe/Qfy9vr3oAzIJjFyD&#10;yfx5+v8A9aut07UQNmw8DH69j75J4rh9xjIbp1Hrz+n4irUFyyyKDlQCfz6j6Z9aAPaNN1MABScF&#10;f6H/AB/z3rv9N1EOBufIwOOe3X/9ft3rwDTdRGwIScjPb8eTXe6bqBRhk9D/AC/zn/CgD3ewvxJG&#10;ADjvj6jjP9a6OGcFQFOSPx4/n9K8m07UAcEHjHXPT0z+nX/69dlZ32/bu69P/wBftQB2g4AxwR+P&#10;ufapMAn5uMH64/yKzYZy68dvxzz+f15q9uJAA4Pbnr359KAJQDlewHtnOPXp7UvzYxjBH0P6cd+n&#10;1pgwWBwDn36j2+vbIH1p4bB46nPr075/z+tAC4HGRgemOo/z+YpxHLE55z1J/MflScHB+nrjH4/o&#10;R+VJuIzx6ds+uOfr1z/9agAZEX5c4APr7fn7jisfWVH2KbsNrZHr/n6fnmtgEYPGSM+2Meg9KzNT&#10;GbSbcckqf1/+v+HTGKAPxJ/aPUweObovwG6ZzyfTP69q+Uhkz7gMDJ+uP5j+dfX/AO09b7PGkwYg&#10;A989T29fy9q+QIyRKVCjIPX69/rQBW1fy1twqDDD19Mdv/1Vx557V1GqSs8WSRxwe3Q/rXKjj/D/&#10;AD/OgCRT8pzx79elQs3IHTH+c089Qemf89KYcenJ/GgBPMOduPrXReHpzFqEbA7TuH8/T3rmBndn&#10;1/TnvWnpbhb2HIyC4H60Afvd+zPL5vhuLBxwvH5c+lfWvG0LjPTpnk4r42/ZZm83w1CSeFUAc8dO&#10;/UnmvsqPe+NwyD26ZHcdPXrQAp5OGPGOvp9KRywIGMDj/PfHrmpcfKDxlv8AH9eKiPPynrnHPX/P&#10;+TQA7bjODkdR/Q//AFvWrEb7cNnAOO/8/wAqrEnIfOR7Hj16+xpTvLNyAcdvr6f/AF/xoA3baUH5&#10;c47/AFPP+QK04yrKAOAf8/nXMQyhXPJPI79P8D9a6C3lVgB3Hr9B3/z70AOlt1bhcDnp16Vz99ZZ&#10;QjHIB6n3712K/OBwP1/WqNxbkg44z3PqO3+e1AHkOp6YCWGMkZ5H8vx+tedazpBZCdpxt7nPHXk/&#10;4/SvoC9sBIpIGWwO/oetcNqWnnBzzwcA+vr7/wBe1AHzJqemtCdxXCgZ5x2PHt/9b9Oe2+US3UDA&#10;x9Owr3DXNHRgcjJOe2Oue3/1s/jXll/YNHKeCSPx6+vT+X60ALpuoGNtobJJ5zz07n+navUNN1Ay&#10;L9/knHXr2+nPGK8XjzG5Kk8HPPb3NdZo+pYwM4PHv/T/ADxQB7xYXmcRggkH24wPfr0zXFfGa62e&#10;BL5gSSEOOfr39+9WdMvi4TLZAHYDjnr+GOD9K4T43akV8A3q524jY/T5efx/SgD8T9VnkN/IWHJd&#10;jkc55z39Sf8APNO1MeVYESfOcD061n3eftrkc5diOe2cZH8//wBdXNVYC1DE/e6c4+vpz7fzoA5H&#10;TbmSNmt1bCOd34g8ev61r6q/mQmQqAG98n2/GsGxZRcnI4LHpzyO5/H/ACBWtqM7TKI4xkg8+/8A&#10;nPNAHMkMWG4YFG30P9RmpWKjtgDPvik4OGIwfr19qAGhs4AGSp4+nXJr9E/2KYJJNYDEZxkjr7e/&#10;/wBftX52oCW4GRj36elfpj+xPCBdhimSExjPbPX/APVQB+sSZ2rznIHbnp+NPCg8ZyCR7fl1qOIn&#10;gZ49uSAe4HfFT5DLkZB+mfr/AJ4oAB8rbep9R17Y57+tJuBwCOuPfOfX+VM6KGz0x/8Ar7/5NRHg&#10;nHP+cnp/j+NAE7FT908DI6dOxOP1puBw3bnvjv8A0pVYHkDJB57dR3/X1/Sl+XYDnAPfI7UAKq8l&#10;+uPwzyRzj35oGVzk8Ec/57UpAGGxkYIx/n+WP0p338EjHPp/np+dACxFg4yfmGefX/63StuxuCrD&#10;JyB/j36ViDIIzxu9+nb8/wA/0NTxHHzZyOP88frQB6hYXAONpwAOw/z+ldPA2VAAzj1/x/xrzXS7&#10;oAEyHB+vH1FdzZy9B1Ax+HP9PX8qANCeLI4GR9OnX61zd9aAgrjOO3ue9dgoVl3E8H8PWs67h4PH&#10;TI6496APJtV09ZA+4BieOc9h3FeGeJtH8sybUwnX1we39Oa+nr+0zkEA4/w/ya8117TPNR1yCTQB&#10;8j6naeVIU7knHbOP8/z9abY3Rhk2E8+np6V3evaY0RJZOBnjHTPTH4159NG9u+4/d9uf0/z+dAHq&#10;Wj32FAJJIAOPYDgj6ds/zr0Kwud6Dc2cg98e5yfb1714dpN6S4DHH+eh46+telaZdnBIHJz0/wA/&#10;p+VAHoQfOWABP+ex/PNfmn+2dqmGitAcGS6Y9OMImOOnQmv0ft5lZQysRnr3xjPX69gK/J79rjUR&#10;f+K7a0LEmNpmI6Y3PgZ/AdOKAPh1lE+ohHbdyBzxkEcmsnXvsy+VBEOU4J+tbohZZmkBJdgy+w7/&#10;AIdeK5W/YGZQx6kDOOMjt7/5NAH1V8NdHdtBcsn34Y9vH49c/X2/WuybRCqs4UAhSScDnPTit34T&#10;6JDL4VRp3HARRkHpt/DJ6Z/HivQ5vD1qNxUb16rkZ7fwjj+eKAPmqbSWiuT5a5VTxngfh9ayb/TW&#10;UfOuFwf8ge3rXvMnheeW6DbMRlsf7vHU5/kK5zxJ4Z+x2pRhkgZHTknk/wD1vx9MUAfPwsHub6OL&#10;GQzqAAM5544P6V+0fwO037J4PtsKVLg98duT/gK/JPRtOE2v2sTAj98MjHX3+h9a/Zr4a2ptfCdh&#10;CRsOBxx0xwT1/n9aAO+Xbt355/Pr1I+tPUAFeevf3+nt1pnAIXGcep6+/wD9anoWD/LwSAOR65zz&#10;/WgAyADjnI6+9NwQxz2+lL8zY/Pr/TPr/ntSbVHLcg/0/P8AzigBVGDjHXAJ/THP/wBanbzk7uo/&#10;yAaUKMbexJAOMdu/+NIVxk8Z4/Md/wDPegB4YBsg8H9OOf8APNdHpV15TAZzn9P/AK+f0rnM9MHh&#10;enfIz61bhfOMHge2M+vP+NAHr2nXIkVWXn/6xrrYX3IB1yP/ANVeZaRdLgZPP198Afp/9au+s5uw&#10;5J/z/P8AyaALc8WQ2DwM8/X/ADzXL6jAChyAOvTj/PpXXuodTgfl7/4Vj3cJYFew9vX1/wA/nQB4&#10;x4g05Z45WAxz/nPNfPHiPSjHK+U4J6Hp37dPevrnUrQMp4GDj1/HNeJeK9MX5jjA5/PFAHy/cQ+T&#10;cbl55GeM8djjiuo0a62sEbkjt0zyPwx/n0qvrlisTMQOOO3Q9PaseykMco7EHHfPocjHOf5YoA9z&#10;0m5ygKnnpx6e/wDnrXTPdpBbSXD4AiVmPHXAyT/KvN9HuCyIQcjHIwMDn6/yrV8U6mth4ZvJlOCU&#10;CDn++f6ZoA/JT9qDxI2o+PhZxuQLWHee/wC8mO84/T2r5vViqiSVioGABkdvT69v8iur+KOvtqnj&#10;jWZY2DyeeyKemFjITB568Zx09K4htPm+yi5uH5D7sAnHy5xx1PU9ffrQBx16/wBoudsYyWYKAMdc&#10;4wPSvub4Z+H5G0BWWMplljZcD5hGmc5/Hr/kfFOh2X9peJ7KzHSWdfyDZJ/yK/V74eeG0Hh20Eab&#10;AVd+fvHccA9PQH/9eKAPOvEGjx6bYRxOu6UgRsAOcH2+g/Wuct9FlOxQhIwQBnpjGSD05r6O1jwk&#10;b6ZpVGEEgYE4OfXA/wAKzLfwtBFGVKhiN21fqenr+P5ZoA+YtZsWiBaRMDnj1x6969M+AmlT3fiN&#10;0ij8xmZPmXqo5yM/zqr400tI51QDcCCSR7HHBHT8utfSX7N3hqLTTLfPFslaPLMQeDI3GPTAB/D3&#10;oA+u7dJFQRuMkcc9/wDGpsYJAPAHX264x+n0oUEqM9eD6f8A6/pT9uO+fXP5fWgBemT2J9MD9OPx&#10;prFsEAZz+p6Y/pT1BOcjp6Y6fXvj/JpjgA5xz2Pb6f4/hQAYGAuMA/zPUZqaNsYBz+HHHOeetRJu&#10;Bx0B/H+f8v1qTaVz3BP9M5zz+ooA6nR7phJycY/lx1r02wlyqjqCPw4/pXjVhIUlGRjocdPfHv8A&#10;h2r1PSJgUUDrjnpj8v60AdoPmUZ7dOfTpnjNZl2uVIHIOM4Hf3q5A4MZHf8Az1qG65BXrj8qAOC1&#10;aEbSemfoMfT/ADj1rwfxfZEhxjBPTjoO/f8AQV9D6kjDJ9Pft/8AW79K8n8T2iSwMQPmB42nPuee&#10;Op+v1zQB8p6rGY5iFGRkDH4cY6dPrS6bN5ffj/PH44z+tbGvW5EzDGBzgYz/APX5I4rm4HWOQL1x&#10;654x+X59+3egD2LRbkDapOMc8k/09OOa7eCQEcjPfr19x/XFeWaNcHK5BIPOcc+/P9P1zxXotlIN&#10;i88ADr074B/z/SgDXDDnqc8Y656fzp6jg5PPB47j0/lTU6ZYYJ/Lv/8ArNOxtzkZ247HoDj/APXQ&#10;ApTLHHBHHT8sU1164GAMenH69qdkFTt4b26cemP5fhmh/kBXoBjPHt/LH50AUL27jsrKe+m4SBWc&#10;8+g4H9P1r8TP2nPFr+IfH72SvvhsEGRu6yTHc31I4x6Yr9c/ivr0Oi+ELp5m2CQMG/3FBZjntwP8&#10;9K/CrxFeHV9Z1PXbnJkvJncZ7Bm+Uc88AAdKAOVuUjjtGZhls7R6EdT68cciuGctLKFUZZsAYBwe&#10;1dtqtwVibcck5I5HTA6dvwqL4e6JP4h8WWNjEhcIwlfA7Kc0Afpv+zv4FOkeFftHlbTPbxW+4cAY&#10;G9/m+vX9K9j1+1ublTFaJglQmcYUljx16cdOK7Twbo0GheFdORhulaJZGUDHLr3HBHbn9asXFoZm&#10;8wrkBmPoAB0IA/IEn8OhoA8eudGjhjPy5IyM8D8/XP8A9evJtVDXWoFYU/dHjnr+Hp7V9LXlm0kT&#10;SOuxAMgHrnr79Bz+VeHX9tG2qRQRhgS/3uuQT6YPTpnnv15oA+h/hBoKyWT3k6FXjiAGRyWc5PPu&#10;M8frX0DEMgsRwD16fTH/AOr/AOvw3gS3lXRIJZQEMuW2LxgdF/Tp168e3fKAp5AAzj1x0zjv0GP8&#10;igAGMgZ3A+5BP+cUoODwRhf8gfSlzyFIzjHfp7n0/P1pmc7WB6dx1P4UAaumsVmx0Jx/n616rpUi&#10;mNRnn8uo54/lXklu2JRuPBI/HHX6n1r03R3PlBCDx1+nYf8A1qAPQbYjy1GMDp2qO4x83G3r9fqa&#10;bavujGfy9sU+fBBx1Ht7e1AHHXw3NnIBB6jt7/lXk3ii2DhsDHbjp+uK9ev1IJx3+v5fp6fzrzPx&#10;KgZGJGARnoP/ANdAHznq8arktzjvz06c+v0//XWNYOfPA/IcZ9/xP1rrdaCcjHGOnb0yf/rZ9a5G&#10;AeXMDnBBOe/5/wAv6+gB6Ppci7VBGMcd+DmusiOExgkDHp2zyf8AP4VxWlyCTPJIGD6Z/D26n+dd&#10;jbMeCeMfT8T+f9OlAE5AOQoyOfbGepPT3/zijPOfcenToetO3Y+8MDP5cf5//UKTbgH0Pvxwc59+&#10;vr+FABkqMnjH5/j+PP8AWkUhQOfz6H+fP9KMjccDj6Z/z/nsaaxXbxznIHI79hzQBMRkDA4I57Y/&#10;L0pu4HHOCfX09P8AP/1qYR6nI5yPTjPX6+uPakOe2cD35z2//XQA4k4xwc4/E+w/GmEnls5xjj69&#10;M/rxUmSQeOvbr3/znvTQCc8Egc9P096AIy2Qd3AB9xwM4/PrmvG/jP4th8L+Fp5ZJcEo7MMnlQOn&#10;4kgCvYJCwHp1/wA5xnP55yK/OD9qvxo2pXEWh20nEsm5gp6wxDAH4tQB8b65q82qX9zqd0TJLcyN&#10;IxPQ7jlQB2x0BPQDFeYa1dqqCLPJyeD3PXB6flXUanO6hmj43Hhc46AcdvTt/OvML+V3nO45I988&#10;0AdB4J8OSeKPE1ppu3MRbfNjtGnLZ9zjA9a/ULwt4BEOkWNs0ZSWRTPKNudpcYQHp91en5V86fsh&#10;/DlddupdZvR8t0xAJ4Agg+Z2J9zgV+mdrpUHlz3UK7SOAcgrjHAHHOAOfwoA+O/G+nJYM8FsuAuE&#10;z3O3sQB79v6VwcOmS/ZSzOyxg/ePVj3wMe+B1H419La/4TOqam7uv7p23bsdyegA49//ANdYfiLQ&#10;LPTrYxzgKFxtGOXx0ycfQ8dqAPLPDNri7gkY+XDGxK9mYjoxOSTjp+Zr9EPgr4ceTS/7SniZFdvM&#10;GeBsx8gAPuCa+I/h/wCHrvxV4ltrGIHynfYxwflX/low9ML359K/VnQdHi0fRYbaIcEAr7IBtH6c&#10;5oA4LxGu3Py9P8gd+teD+IEPnHI4HOD+H+QPyr6A8QhcuuOQcev15PU984/nXguvofNGRweme31H&#10;qKAMawcrtGAVHf1P+c13lmSiHk9Rx6/0rgrAkMB0z3xj0/8Arf1rvrAKQv8AdH5dOTz/AJPpQBsq&#10;oBCscDv+eMmgqQTntzjH8qVVwQM8jH0x6/X0/wAmlPqACeDzx2z+FADD0LZwRjGMg4zg844B7Uzb&#10;hASue4I7+2T+XFSFCSccEHPpx6Hpg1GAMAdznoO3qKAEIzgkYz+GQPX1p4AZtpAIPBHfBFKoYYyO&#10;D09/SnYJzkYPftnnuKAIgV4zxkDoDwO2OtMGf4eCcnn3/XmnsxBO48849+f1+vP9aMZOH9+wGR/9&#10;ftQBFwQe5HfOKiZl4XoT/T1/w/8A11K65xnK45xz2/H/AD6UbeSy9T0znv7fTjPP6UAN3ckKME+2&#10;fypG27wAMEfoMj/6/Wn7f4sdfx9znH4/SogpBJBznI6Y+nr0oAcOFz0A757+uOOpqMgDqeW4/D/P&#10;pTgCV3YyTjj+Y7E0h4IyNwA6f56//q6UARq/Pzc/jjHfj/61OCk/MOSQMH27D/6+P1pME4bPP8j9&#10;Cf8A6/40+IHIAPXB64/z+dAHZ+H0O4Ke3v2HQfTjvXt2hD7oHQY/H3//AFV4v4dUq4yMHHqcete1&#10;aKh49f8AH0/z+tAHf2pxGMHGe3+NV7p+M4z147/nU8P+rG1cj6Hr+n9Ko3pCngZ+p/nQBy2syAxn&#10;v+PX15r4D/ab+Ill4V0O4tmly5UEqD8xZvuL35PevtjxrrVvommS3ty4RIlPXuew545Nfgl+0D8R&#10;bjxn4su4Ypd1tZs27GcNJ3I9dp4GPfA70AfOniHWJbqe4u7hy89wS7kn3yfrya8uu7gyylhx6c9P&#10;at7WboSSHnl+QT/d7cfzrl8Bs5OQf8KANDTNPudUvYrCzQu8pxwOg7/lX2/4M8FyaB4dj+0gQzMV&#10;xjK454J4547e/rXnn7P/AMPH1a5TVZrZpDuDfMDgKDkfdIPPvj619nahowYsjuIhGOhJ4XjgcHB9&#10;vr1oA+fZNIvTNIYYgwYgiQgKeRjOW+vOOayLnQfIJkkffKeR2UE+mc5PqTn6V7NqsAQCKwjzkE+Y&#10;5G7b2wP6964a9s7XiCctckAllGVC9eSf59vegDxltHuNW1L/AEb5yrhGXbnOecA8f5z9K/QX4MeD&#10;hoVgriIRKinvnc564PTjPevHfht4Pl1W+jXyQIllDKoHU92JxyB+Y+tfatnYw2cCW0IwijC4znpy&#10;c468n/8AXQBbRurFcZx9PelOOeM4649MY/z6UBdvQ4z1+g9aNoxweTj8cev9f/1UAMLBlYsME8fj&#10;/wDX9KaQML3we/8Ah/L+tSsoGeOvHXGB7c/n/wDWppwV+bgE9fbGRkdqAIdoRstnGfpnPU4owCwX&#10;uOP8g+vJpDwc568jkdjjrj/PcCplH7wso5JORzgn1/z9OlAEXJB3cnkj698VAxz8q8g8/l68df8A&#10;PSrgVWBCnGfXPp37VUZVxuC468dhj8QfxoAiYHhRgdPz9uf/ANdKcsG2845x346HHTinttCkgYPv&#10;/wDW/LtxnpUb55K/w455IGe38v5UABbo3Y8e2PX/ADz6VLCm49M5zwDyefX/AD+dN27sZPUkH+Z+&#10;nNXbZSHAAHGDxjPp0/xoA7rQISw2AdTnnj8uf5165oyHbHxgcH6fT/P+NeXaGnIBGMduec/TP5Hn&#10;pXsGiQ/IrKMgDHJx2/L86AOoRBsHGM++frWTdjJ9f/r8Yz25rcKDYc8f/qrJuk3dByM/5Pbn/GgD&#10;y7xJ8qNkcn6dz0A/zzXh2vybQdo6cHsOen9MV7r4jAYE4yTn/ePr/L2/OvBvEZChlHU54/Lr/SgD&#10;zxhumOBnPcZ4+mOfpWzajcA3QAdz7/1zyKxCQ0uSvX27j1/rXRW8fU9uPzGP5+vegCynHYjaev8A&#10;MY78UrFgOeT3J6c+xx/k07J8wnHA6cdPr60xVLYOeRjnp09O3P09aADcxOGOM+n9PQHJxScs20Hg&#10;j8QecfSlIJIK/d9QeD/OuF8deKbTwxo8t3cuEba3P90f/XzgfWgDxj48fE2Hw5Ytp1m4M8isAF/i&#10;f344A/nX5w3uoS3s0t5cu0hZyzH+8W5IP1z0rt/Hnim68Wa5NqlwSIRlY1PZeozn8zx7V5jfziEE&#10;AYBPbv6k/wCR+FAFG+vgy7Yhjp35HHT6VX0jTLzXtQt9K02Pzbq5baij+Z+nU+1Zzu8kgJyc+3fv&#10;iv0r/Yp+ATarqieLfEUOEG1lDgcK3IAyDgnqcdse9AH3v+xj8CLD4aeErbV9ThH22dd+5hkkt3Pp&#10;k9BX6F2biVQ7cj/PPvXlelW8CpDp0QzHDjp0GO2Px4r0j7XHaRKpHzdMD07Aj60AacgaXIU7FHTp&#10;n64/lVW6eG0gMsh2qgzn39T/AJ/lU8LEJvmOAf8AH+VeEfFrxx/Zto1haPumlyoAOOnX3OOv+eAD&#10;yf4t+Nf7Tv5dKs5B5SYEmBjgds59ef0rwphtLEYz+IHXt0/SrMrPLIXkJYyEkknJY8YP+fxqInIO&#10;B7564z39Of8AJoAhwCCcdMdMDOfSmO2WwcHOOv8An0p7HGcDke/uP14phVh1HJPbjr156Z/D86AE&#10;2Yxt5Bz9eOM/410GmIWcE9Tz/n+Xp+PNYkIVXwTkgjPc9+MV1ejwhmDHk5H05Ht79+nr1oA9H0eA&#10;u8YXgnOccdew9/5V6vYIFQKeCfx/P+deeaFAcIc8/j+n+PbFekW6r5eNuM/ofQH1oAknYlcE8/z9&#10;+nH/AOquT1V0EZyc8Z7fp/n0rorqQR/L0b9evGPxrhNcuFCnBwfx/T27f/XoA861qZlVscHnjPr3&#10;zz0/L2rxrV5BNK/HXt6+n516Xrl2fLfkcg+36/ryee9eUXTb5c5JXJPT6f5/zyAMhUjDEZB7Y9//&#10;AK3etZVAAY8jngjJ+mapwrggqMHPfjGD/nrV9E7bcc8+359Px/WgBNqsdrHOO/rn0/lT8nHzEAnk&#10;9T/n8Kj+YEkZx7c/44/nSMvGB8p49+nTn+VAC8cFjyOn09PTqKVm+UgDHv6enr9aizuAxwOf6Y4x&#10;0/I/zp5JJGRnGDycY56fgfX8+9ADTgKWwSBjGcc//q/yKDjBUHIGcdjzTiu0luox/Xr9frUeShPG&#10;T+WOO9ADiG6FsnOMccd+n+NQnJBwRgk479Rx/wDrPFT4O0cZOc9fUH6Z569qhKnGc5Pt39R7UAC7&#10;xjcSD3Hp1waTZgHjAHQZ689z/SlbGBxkr2J5P9aZuGMD5eDzj8vQD/OaAIyXYkk89P8A61RHLEA/&#10;KTj1OOPX+tTMhGNpyDx9fx9qbgdAOPr2+n+fyoAYFUja3U5Hr1PbPakZeQvQHvnn8Dnmp+FzuH0/&#10;/X+mOajdtrklcY/D/OaAK0siRb3lIQLnLHAwAOpz09a+T/jL8T2AOh6LLtJ+8/VlUn72T0J6DHbm&#10;uz+LvxKt9Bt30zTnEtzLldg7t6k4+6P16DvXw1ql/MZ5Lq8mJmnbdIzfMSSCQAP84GO1AFS+u4LV&#10;SEHmO3VmOTnPX27cn+nPIXN2sjORznPzev8ALp2pZrgzSt5pyO5U56+g/wDr9O1YUsslwcHOSeg5&#10;69MAfy/nQBYtrPUNa1G30zTImnurlgkca9WY9h29/bkn1r9M/gT8F7P4f6DFr2tQRzX1zyWfkSyL&#10;yFH/AEyjPX+82OcAis/9lT9m+a3RfGHiuApPMoJ45gjcZWJOP9bIOp/hHcd/sLxRbR2dpLc3SrEI&#10;MLDFyFVV6KBngAdPz69QDyfVLmC3iurvUGMk7qcAnhiev+fyxXIaRfy61fQW1tHhEIGB03Hj06e1&#10;ZHiC+m1m7K/cQkY9s9Onb9K9a+GGg2sMu3yvNlXD7uNuR05Pbr0PtzQB9Y/DbSodIskklXLlc/jj&#10;gev+e3av8TviObSE6Tp8gMj9V5JHqT6Y9P0rnfEHi7/hHdKEET77iddoxx83c8EHAyAcdeBXgdxP&#10;NeXD3Ezlnc5Zifz4OfoOnvQASzPKzOx3OcnJ7nPUVGw+brycfT/D9aQkkk4zwPzPp196dt59QRn0&#10;xxxjtzigBvyldmeR+pxjP+R61EeAQBuxxjuPz71KRtG1hkkcg8d/X0P+PoaYxAzt5zjHIycdMfnQ&#10;BEVAHPIOOfT8f8+tNXvkAgZ6DPGO3T3pxVsDeckdRjuRz3/T/EYOQ42cgfyI54H+fQUAMYH6ADpx&#10;2/zzTAMYwuRj/PH6VOOTxyO/HQZ554/Qeuc0BfLOQORn8fz9fTFAFdsFvm9Dn1PuD9f6nvTWB7g4&#10;xn72P0zVgqFPC8YP156fz/IYqOQ5xnnJ4z+Hr069ccelAEecNjrnnjtn0/P8+fWmZx8xHr2GeO3T&#10;rTz0IzhT79f8/TvSlVOQSMN19Bj17D/61ADG5yQcZI6cc9hj/P1pm7LZAyD044z7U9lPAIznGOOR&#10;nnjkU0R5Iz1Htjp09vqaAI2XHHQgde59z+HHWngYwDnIHrkfQf5FB3Zwwwc47Z/nx9e38o8jnB5G&#10;T9OPXvx7UAPC52hDknt+fNRsVUk9CB1zkcetOyWT5uMj/wCt2x+X/wBehhkblGB1xx29e35YoAYF&#10;zndgHr1P6Vr6dA0zhByOPz6/5FUI05xjHTP8uB3/APre9dz4fsS7qrAnn0z09/zPP0oA9K8KacfM&#10;i3DIBzjuPUf/AKunWvozQINqJ8oGfTtz6etea+GtMVUQkAHt9K9h06EqgXGAPoPb36+9AG+sojUZ&#10;OMe4/n/kiuY1zU1iQ5PI+nH/AOrvWzK+yMgEDHXIGOPUH0zXlfifUBFG+SOMdx+XT60AeVeM9W3M&#10;+XGCT2AP4/y5r5u1i7eZnbPJJPHHHP8Aj/SvSPFepiR3CnA5BI/p/n6d68hupAdwJ+Y4yOP89cUA&#10;Z6ksTgYI/TIqysY4Gcg8Z7HtTdp8w4wQc/hnrgY9vyqzhlzkZJ9QB+A49Py/mARHIO0/j0OO/wCN&#10;AG4fNyOmfb3/AD/SpTGTg4yB/nPpRjjByQO/bp/h04796AP/1/xDt9UmjckSEF/wwDxzXT2Pi+4s&#10;3C+ZnHQZ9ew+grzDzCDycGnhznJ6D+g7kYoA+u/BPjiKe7hRzjdjPHX6c8celfp78H9TS6sYVzzj&#10;169vX0zz+Ffhj4X1iW01GIscKSO/8s9PpX7HfAPUWuLC1DnJIXIx1zyDx/L9aAPtaF8oDjBPTnsK&#10;m6ck9OeP88c1FCqiEZPA47ZPH51KoIUDBAHY59fYenc0AOAC8qOc/pj9OtPU4A2AAjv6ce9MA+Tj&#10;nP5Hr/KncjnOB/nr/nrmgB2MAjGACR+Q49c0qgDAHTrz9Oufxo2hs7eDn0+nX+Xp70m5sAH5Se+e&#10;Rzjp7H/JxQA5RjII4Pb09cf/AFqU8fdJwB/9bp79qaCw4HBJPQdMDj8/0p54xt4PXn68D9OP6UAN&#10;JIH3c4+v45PtUUrcFuo/z0/LH5VMSxG3HX/IwP0/zmmuAwOBjHXj19P8+nrQAqgkYzz65/Pj/PFI&#10;BkAKME+/tzzjr7UAAk4HJ9+eeRn19fWhjkEZB6c49Op7dKAHHBAY9OnTr9aauWYL1A/T6/0/Omg5&#10;BwQQPQY4/wA9yP8AGkYhhx1/w9B39/8AAnAA4srfd4HPb9R/nivKPirbrceHLhOoZG/kRj616kFO&#10;QOh9M/l16+9cJ4/i8zw/c84Oxs/Ujv8ATHPrz60Afg38VbIx6/dFVwCxz7c5J/8Ar+1eSr+7m2E7&#10;uh4A4yePzx/npXv3xlgVNfulYZOSSMd+g/x/XNfO83+uOTgk9MdfQ/0PPv1oA7CyWSaMbOgP+7we&#10;n1/HrUV1aTYZivAzn3Pv/PFaXhu3M8oTsMHIyOe2euK6uXTY1w0i8j0Gc/Xng9O3rigDyS7siVLK&#10;q5Oc/h24/nXOSwOpOVzx/P2r1e/ssu3lheB1PT8x/jXK3Vi2N+ASB64H4/4demaAOOwwbBGSM/41&#10;3PgNsa/bcZywI9OT3PauaktdpIUjODx9OeD9Paui8G5i1m3cAEhh+QPJH6f54oA/cH4N/vvDsG8c&#10;bBwCf0/TivXLuxwpwgwP6+3+e9eM/ACXztBgyckovfjgc8nHpX0bLBuUFl49/wDPUdaAPJ7/AE4b&#10;WVhu+vPOOn+A/CvOdU09slSnTv6ccdele83ljkMTkYzj344H+c/nXD6lpZbOAecnjI/zx/XFAHgl&#10;5aOrbhuXqe3THH8/0rGcsoAIwB1wOfYH9K9Q1TTBzkYY/wCPX39v6VxF7YNESxGSD9fxB+n+NAGd&#10;DcmPBBwT16cjvz+ldZpuoFfbbjjn65PJzz/X6VxBiMWOMY/H9P64/CrVtcGPkcD8vfH+frQB7Xpu&#10;p8DBxj9PYV6FpuohgjHgjj/D0/z17V8/6fqZ24duTjr1Pt6/rXoel35PUk5/T8v8R+lAHt9neBgq&#10;9SCM4/zwK6W3mDqTncSM/p/X/OeBXk2n34cDJySe2QQOnTiu3sb9SgZjkAfnn9fwoA7EbCBuxjOe&#10;v9f1qTcecYO3r657YGM+9ULabcNvQjoOP8jIq4pPBwcnp6dOCe/69aAJNuMknI644/PmlJPGcH6n&#10;19/oKY2O4IGP8cdsUEMWH0/PPv0PI/woAXI3HeAPXPvyB6/5/Cqd7nyGXOSVPHv7etWWPzHI3HHJ&#10;69P/ANfX8KrXQIidW64Pr+g+n+cUAfjP+1LFIvjWVmGNw9e+O1fF7bmnY9VHfpjtz/T8q+5/2sYH&#10;XxYwJByevOf8frivh1wnnkZyTkng+vX/ADx6UAUdTi/0bgcHoOP8/wD1q41hgA45rtdTbNuWBwRn&#10;t/8Aq5/z71xJJyR1NADlBbHI4569qifA56k/h2p6tjGeP61E5ydtAEZOT9MVatXxKsgOCCvtg1UP&#10;fA4H+fap7cN5g7flxQB+6n7Jc/meGrdAcjavXHp1J7f59a+4UAxn39f06V8C/sgTSN4egBOdir0B&#10;ycrzX30gYqDjr+XT3zjNAA3G0Z5I9elDfd9T1x9f1p2c5UckZzjn/I/zxSgDJHUDnjpxnGPpzn9K&#10;AIt2T05H+etSDJzgZP1P6UvUjnj35z056+n9PrSDIOcYI7n6cZ6/l/WgAXO4YPIP4EH/ADzWla3B&#10;UDcck9fbj0/p/WsvgnJIyO3Hbr7HH4U9JGA3A8nHpx7f4/TmgDsIXDYwc55/Lv8A5NXgispA4J/q&#10;efzrmrSfGMnGePUc9P8AP510EMgfDZyCR37/AOee/wCuKAKtzaHBVRk/y9OlclqWnh1YY2kg57fS&#10;vRAgcMuCPft/9f3rLuYNwKsMkjg9OPXP+OKAPEtV035MheQM/qO+Pp0968u17SSzHIwe+eRntk+3&#10;t+FfReoaeWVlUdPTPpzj6/X8MV53qmmqS4IIz6DB4456c9P88UAfN15aGMk9gR+h/wDrVn2ztBIC&#10;TwOTz27f/Wr07WNJ2MSEB3N+J+nr36VwF3amNj2x9Pwx9DQB1Wlajtwob7p7/wCf/r1xHxyvwfAd&#10;6qEE+Wx9+n17+lW7aYxSjPGc5Oec/wCe/wCnNee/GzVUTwZcrjO6N/Q//rBP+NAH5YTlEuhyOoyM&#10;e55z2qPV5z9mGCcEHb6k+pqd1DSo5AAJzwefp9OOM8elRayii2XYMEr+XXoOaAOUsm2ykr1bOfp/&#10;9atUkwQmU8FuR6Z/z61m6YFWUO3OB6kfX16itTUXAjEa/IBj8R7H+lAHOvkHBHH+J7UYJyOn9M08&#10;5IBOAfT2owOAOT9etAGlEkawfKMk9/6c+vtX6afsSW4EqyoMnB59M9R/9frz61+YcPmkAryB+OT7&#10;/T3r9S/2IwzryeUDemDz39v84oA/T+LOAMZzjufQ4x+Hr6daXngLye3H+elJHnaGbqfzH+f8ipCC&#10;BtXBJH580ARhiOc889T/AC79cUwZ3lic+pPH1/H3qTaTwpzjsOTn/wCt/wDr5pFRtuMZOPT8ef8A&#10;P9aAJV5Ptn/P5/nQCCoJ6H9AO31oAAw2cA54/Xj0/pSAkgZwPTpnn29aAFxuyrcYz+J+vp24pV+9&#10;nGM9R1+tKAM56k9P6f5+v0oHBAxgdffHT/8AVxmgBEc5CpyDj8M9/wDJpVbAOD3746/5PTNRqGI3&#10;AYJ4x/QH/Oe1Ku70Oe3XGPf09qANa0nMZP1/DHr+P9a7vTLwNjc3H9MV5rGQp+9nIGc9fy4x7Cul&#10;0u52EKQDntkc+n+RQB6rbzKR15/zx/8AXq1JjB4GTn2rnrG4DYfPJ7e9dDEwkAPpx/T09aAMS9tt&#10;ynHr6c1xOp2PygKMEZOK9MmiDA8dO/p9e3WuYv7fgjA5/L+ftQB86+JtI4Z9mAev+ef8+teI6xYt&#10;G7MvHpn1/wAivrfXLASoVAznI6dc14H4j0sxSMfLLYHtzxjp+dAHktpM8Erc4yM/48/j+Feg6dfq&#10;QvzYJx1/z6fnXBX9uYJCAoBHGc/n69eK0tKu2DjqSD07e3vnpQB7Ta3gELHsAT1IAyOPyxya/H/9&#10;pK+Fz8QplJ3NDEOnQFiW/LBr9RrnU2g0e6nztMcbdPpx2P07fSvx2+MWpz6j4/1iQbmKSCME9sKB&#10;gd/880AeUTSqGKqRjPGPXrwenp/KuRvCH1K2VuQXAP410TFVTJG5h074Of6+tc0H/wCJxAxDEq4O&#10;1eOewH9aAP0e+HMcFn4XR5ySSFxtOePTH+f8fRdOMXlmWX5SS2PYHoOhz/KvIfCdzPbeGYpcrH5S&#10;kqoYZI6EHjkj8/5122iyrOfMmJdh0ySAB7D+dAHeLHH5bGBdzuOBxg45z615p4zsJmt2QkAuDx6Z&#10;HGPxyPSvRFvIsACRSYzgrnoD0+n4VhatCt2U847lQlT15UnigDw7wVphl8TWETL87Pk+2On55/rX&#10;69eGIUtdGs7cLyI0PueM/gfavzl8IaDFF4sgZR05B9ctxn0/+sK/TGwh8u1iVRkqqdPXHX8PSgCy&#10;CQCOQR9eMdv50m7pySeDk89c9OtSbcnk4z15/r7dun4dKaNyk4OQfwwO/H4/560ABXse306en+f8&#10;KUjaCyHI/wD1dD+Gabk8bR/Uf/r/AMin56YOQOfc4Pb86AAAEnPOMc/59KUrgFuOcf8A66bwMLjO&#10;M9ieO/pinjg4xx646dv/ANVABkrjHJ/n16n6UqEB1brkjPGP8j3prbjgdSe2PX8f8/Wl5UnH15z0&#10;x/8AroA6jS7r51Gcgk9v8a9N0+4DKCeR9favGLSUI4Hfj6+x/H6/pXomlXhYIGJx68fgAf8A9dAH&#10;pERV1yOQahuIiQcjqKhs5gw9vr27VfkGVPv7+1AHH30I5A6/0ryvxDYLIr4XkDPQDAz+mc17Nexj&#10;Y24f/q/z1rhNYtQVdj7/AM+mcf54oA+SvEVjjcrKcg8nr39u9eZuGhnPzcEng/8A1v1r6F8U6eoL&#10;rg45z0A59v0rwzVoBHMXxnntjIA7/T/PrQB0Gi3WcAcAcdP/ANQrK+LWvppXgyWUvtRd7sfQIuTk&#10;/XB6VU0q6aKRUbgg9+/+Jr5V/a68Y3w8MLpUMpgjaeOHYAMzL1YE9uRnHp69wD83Zbu51TU5bx/m&#10;Mjl8gdcnk+5rf1NrmGyHnYXd90dyv16H+dXbCJok3BQgADMfcfh/n2rE8S300j/MeBjB9Mc5A55/&#10;GgC98LLAXvja1VhvCZOD3OcAV+x3h+CGx0C1lb5FSNDz8rEZ5z6Ant/Svyr/AGddIfUvHEVwFBSN&#10;lVmboC/QgE4Jr9XJIrc20dnNKUSIqpJOXKLyRkc4/XJ4oAsJcG8kkXBKoV+YcDJHYeuP/wBdc/qk&#10;9vZI0rvtVZCoyMZJ6Dv17f8A6624p0MSeWPK35bHUe2T9P8AOa5TUlWZ5WQEfLgL94Bh3AOT269f&#10;oDQB5R4jge/vkhjQeZLIAQCOAwyMkcdfSvtT4R6Mum+HtzLiV5CnHZYxtHH54r5Nk06STV4Y14eS&#10;RMqvbyx1+o6/ic19veCLFrPQLdCeWTec85Lckk/59gaAOwRcAsDgDt0+uevNOAyMg4H0Hr+lPUAD&#10;kYyBzyc/lzSYIAwDj+XsfSgBTkYCjJPryff/AD+NM6Z9e/Tpn9aXcxx0J/U+3tS4IJBIIbH4c+3+&#10;egoAQls9ehI9P6ZpRyC1OO0cMMn19MD1PrTWAHzLyM/gfagCxbyeWwZ+APx78816FolwThWPT+XH&#10;9fyrzZCQAq4Pvz/TGfpXX6LO25eeD7fyoA9XtnD4P+RkZx9atTDcpJH/ANfvWNZXGAu7p9OR/n86&#10;2S+4YHI+tAHMakgZW7EV5vrkJaJ+g6+59D/n8K9Qvucq3IHTg/r/APqrg9VQ7Duwc5GP09P50AfM&#10;HiWzCTEAZHTp9SPfr615rIpjlHGRnPPpzx1/D+Ve6eLLMAnYMHB+n514xqEXkylhz+Rx06fXvQB0&#10;mjz7wCeT6f1x7eleoaZN8oUYIx+fPX39q8Y0mZVKqwyD6Yxx79BXqmkuQqnOAemT1wOmOf8AI60A&#10;dtHgp1HH4Z5//Xmnk57c9B1OfXjH5fWobY7l44B/x5/z6/nVhlY8g8HjOe359OPpQAcN1GSOe3rj&#10;/GkbIzubr6+/WkBwC3bp6D8ev6/4VHNKscT3DnATOeDj1P8Ah+X1oA+Hv2vvGLab4bn02OXa0qrb&#10;gZx/rPmf8lGK/KyWWIlWl/1QOfTr04H9eK+sv2sfFia54vg0ZCfLh33D4xgs5wqn3Cg+gPNfIEwc&#10;l2KlsdB79vXPqaAMDWJvMJXJyp68fyxxX0f+yf4RGseLZNQuRmMlIl498tn8PX618v3shZihB4OP&#10;Tn1zx/n86/S79lvQ7Dwp4fTVrnLPKvVeWDScj6f4Z69KAPua7kZsQIFSNABu/uheABn+vQ0rosoE&#10;EaAHHfOeOp9eO/rmuLe7murkRQSAohIX0GepbPcfn9K7G2jNusby/POwHzZ+bDe3b6Zz1/AAzdSs&#10;wsDBiSAPmJx0z/WvHNOsbW68RxSiPzQD+7Uc5Zjgc47dcdq9n1plGIOWkfI74J7Z56dPSqfgjw05&#10;1Fp7gALG32hQBg4X5VHuCf6Z5oA9rtY4o4ERAF8tQMY6AfT86u/MMLncRn8Px/Ht9ajQGPOOQMjv&#10;j6//AK/yp391sYyB+GfX8eaAFXn5SdoyT9OOB7nmhhlRk4Az+P4fypQAQARnGevGT6evfv8AhQML&#10;jnB569fY+n0oAniI8wMRgY7+n+eP6V6Do837tSDnP9BxmvO1bkZ49f6gZ/XFdno8nPJPJ/L6Y6dP&#10;6+tAHp1jIG6nH/1+uK0J/XJI68/5/KsCwnPJ64/H25461uynKeh6fXPpQBzuoOMZbkj/APVj2zXm&#10;+toHjJcdM4/yOlejX5AT5uo6/Tp1x0rhNUQGFvUdc/TkfpQB89a3HIHbJIwOPz+h/wDr1xD4WfIO&#10;Rxx9PevR9dX962BkEnhvfv07dTXnMo2uMDn6YB7ED3/X8KAOz0ibdsTk5Oe3pn/P5V3FuxBx0Pf3&#10;+o7GvNtJYqwUHB6Dnr74/l+VegWjHaAOSCOQCePfP+elAGwoJPI9j6H60jHbksMA+wznOO31pd2B&#10;tAwT9Bn/AD0/Cmn5s46cc/1/+v6UAJzuHP3T1z/T60bQOc4HT68df/rZoC49Qp45B+vXt27U48na&#10;q5Pb6Z6/5NADFPTHBPT/AD+ntSu/ygj2+vXvxRj05zn69ue/fmkBz97oeDx/XPrQApYMQSOox/8A&#10;r/8A10xsMwyRxjHHv16fWjaSPmHHHU8j36Y471GzMMbeQQAPxP4f5/KgDj/HOuRaJoFxdB9jbSFP&#10;ccct/wB8n88V+NvjrxSfE/iS71ZCfKkykZOciNTgYHvyTX3Z+1N46+w6TLotpMElnHkDHB+bmRgT&#10;noueema/Nm6uYI0EKnOOPl7Dtzn/AA96AOO166kAcEYUdM8Et2461x+n6fc6zqcGm2g3TXUgRe2S&#10;TyfatHXLh57os3QcDsCO2feve/2X/Aa+LvG4vbgAxWhRI8jgyv3x/sjJPFAH6QfArwJLofg+3sbS&#10;3BEiR264woCpncSfUnk+vPavpTU9Pj0TSwtzPwFJyV4yccAfUYFbHh7TLXTLKKxgTZFZoqLyMtgc&#10;nPt6evejVbOG8lHnBkjODubGWA7Dr145+lAHk66fOzO9vEGmI3bm+6u7ocfhn1/DivKfHOmgQeW0&#10;vml929m7MOgA9MnPHtmvpG/lt7W2NvCnJAYAdCvQF2J6n/PSvGfFNi1xdRWrL51y0q4CjgFuBnHQ&#10;DP4+maAOo/Zl8DyS3C6rLGViQuu44yQOZGz2yflHGMDjGK+6L1coccDP6D2/T0rhvhL4YHh/wtBl&#10;AolA2KM8IO5Pqx55Fd3eA4POfpj8QaAPI/ES/ePcdgMcen/1vavC/ESx7g3Qjjp/F7+te++JI/lJ&#10;LYOM59sd/f8ACvC/EalmPPbP+B/TAoA5W2O1yqjkYAP16Zrt9MXgAHBPT6VwdpkXOFGCcj6cYxz6&#10;13GnMQAACCccHuRwR/UUAdEpyMockH6cAc/lmnZyPlOQP6+n+frTU6ggZx6D1/wqVh8mCDwfwGc8&#10;Y9/89qAIycAqcnBPXt9PriomJDHjn0P+f896mI69uTgcAj0Ix/n61Cclgx4J5HPt37j/AD9KABWx&#10;35PBxz16j2/EUo24IUdff+fbn/PSkUAcr1/PPA/Dn359KUbiRgYII6e4/wA/54oAZyTtYcdskHGe&#10;5pBjb82B27c8/pmlPK9Mgd/f8v160ZJwAcMemDwM0AI5Hp6e+M/0I/KjdjLKc4I/Ejv0oY44LYAA&#10;UDnI6YH5dgaYDgnnJ9j6fgOnpQArZPTqe3XGSPr/AJ/WPnr0BP06nk/4VIWK5P0Hf9Mevr/+umhg&#10;oPHTvz/I84/zxQA3bwADggkdO2OPU446/lSANkAjbjPbIx/nrTlAACjgADuPXp1poB5YZBPOR16d&#10;OooAUKTkhQP/AK/UZpUGSFxnGDjA6Zz+Pf8AzxSYDAZBwefzPBI569fSnLwFBBIHGM8e+O9AHcaB&#10;GBhj3x7dO3+TXtGhhQQRwB6D+f6V49oKcg9APT6c/T8ulexaNgDGePqOOf8AH/D3oA7uIkxhevT+&#10;f/1sVmXzfKWHA7/5/CryYAXv9Bya4Xx54jg8N+H7rUp22lFIXPrjrkdsDn2oA+E/2xvjFH4Y0htG&#10;02UC5fMaAf32BJJ/3evpX4n6veKZGO4kP8zMfvHPXI78nmvdvj38SJvHXju+vreTzLK2doYNxGGw&#10;SHb8Wz+FfMmpuwiLk4f8Ov8AOgDm7qRXkL9zj3xjpz9K3/B/hq/8Wa5b6TYRGUkq0g7BAec/nXMh&#10;WZ/lGfQV+kv7JvwWmEB8R6upiSXDsSMcDBVQcDoDk0Ae5eCfA6+FPDEVsAtvNPGjOkfPG3occA/5&#10;4q5caeWLK4JcH+IZOB6k9PXn8K9n1C30sHyAfNKg/u4RhiD6seR+A/EVx97YtdIY7dVgtlOQq9Nx&#10;7ZPU+9AHjd9paEsjZjGOffjp68Ec1zFtoh1S6jtfKaMA4PACDof88n3r1zU9LkmXYqBQOfnDAMfb&#10;1Ppnj2NdL4J8Mw20jTXC73JBOSeMcjk547kDvjpQB2HhDw7baDpaW4QCRsEnHRewA7ep/KutREC7&#10;Qcjgc9Dk8j296UDPzOMnOc/zz/LmlG3cG75PU9fXtj9aAIyoAO3Jzx259MGmbQSSDnGCfcd8/lUi&#10;ngHGTz16DPp/OlXodpz0B/yf5etAEXIUtnGO3+fSmNGoGF455wM84x/nHv61KzAKWzgAZ/Pp9M/r&#10;TBkOX5wMenH4fh1/rQBGUfb83zHjt26kEdqARlWYkls5GOPTjr/n3qUgDIJxgY69Oe571AwbO7gk&#10;H3x746fy7UAOCA53HB5/ED/PPqKa21WGOMc59fX9Kfg4CjnHtx9ev/1qRgSeT0zn3/HsP8+tAFdk&#10;IwFO3pj27H8KapzyR0H17df6D8amYEk9OMEdifr/APXpjhjwwyD+PH0/zjjIoAFVQCucj/P/ANb+&#10;lXLRD5qkc8jg/kf0qoCAR7Y6YP4nn/CtOxTdJnGSNucYz9P5/r04yAek6DH9zB57/wD1j7+1ey6Q&#10;mEDAZB9unqf8R/hXlGiICEVh0I7+vtj/ADzXsmlxYiCg5wRxnPf6/wCP5UAaT5K8DH9OaxrxgV6Z&#10;A7Y/+v3NbjIFAx07fTv1HWsG+BwxJ5xnPX9e3+etAHlfiWQDORzg9M9q8E8SP8zKeozkde/pmvcf&#10;EJPzEnjB6Y/Hrz/SvBfEO4zHcMn8eME5/P34oA5KFQzs5POfoAfY/rW/Cq7MZOPX6fyzWNbY3E9g&#10;fTI6dcda6GJQoAHGOw//AFZxntn27UAKwPJYnjHXqD0xx/OlCgPsU89M+3r/AFAp7ZHbkjPA7/Xv&#10;9KY3yZz9DkjjnPH0/wAaAKF/fR2Nq11K+xEzngYPXjHv7V+cnx2+I8uvao+lWsv7mInzACTlh0UD&#10;np398V7/APHr4lxaJbCws5R58uVQD+93Y9Og7fpX52X94Zp3nkcu77iTnPPuDzQBn3d4zMSSScZz&#10;nj6k8fSuVvbpppccEDIH5/41bvLrAKuc8HGD0z2I/nUOh6PfeIdTg0rT13yznA56KMZP4daAPVvg&#10;z8N73x74mtkEG+3ikH/A3HIB6cDqfSv3f+HGnWXgvw9BpFnt3ogJK8b2I5J789hj+Zr42+B/gfTP&#10;Afh22eZNlxLESg4yIz1Y47ucnp0wM19T+FdT+1XQu5XzGgG4cAEAHHPAx2H16UAfU2g3cVhZC5ui&#10;PMOTyfwwfbFdJpd//aNysycqMkdcd/8A69fPB8RvqMyafbE7AcMR29v19q9y0BotOsPtUxVBjqQO&#10;D7Dpx3oA6bxZ4kg8P6RLK0ojITIOMnJ4GPz496+F9e1q51u+ku5nL7uF3HkL7/Xuf6V2vxN8WPrm&#10;rmzjJaCDO5hyGbHQew/+vivL2O4F8cke/Bz39qAImxlg5BJ79Tz1/l1+tMbaQTj0A749c5+ufelO&#10;QQ3r09cA5PuKawPABzn6ngf1oAYTtJBGMDrxzzj8KdhsnjDcd8ZPt+hpAG5dRkn14+nf+fFKfunk&#10;5+nPJ9Bnjnnp+tACwqWdVxgHjI5xnvg9cV6FpFs4CnGSTxz0+ntXG2MUksu3qAenp/nrx/OvUdJt&#10;gkQ4JIPPfnsfSgDtdHjIABHXOB39uldkhAXd1J/p1rE0y22oNwwT16HHT09K2WHybs4z14wOuP8A&#10;IoAzrucAAnJB/Lr09q8x1m7JBUHp6dsfXniu61GQrESwweTx3689K8o1aVsvuYYGeueSD6np/n0o&#10;A881y5wx9Rj6jkY9a4ZWLOQTySPwwPy710esTbmIzxx37D6/X+tc/CgYFg3PyjOc/wD6+vXj8aAL&#10;0SDhTgEdf6H0/pWluwSDwD079Pf/AD7VGqKvzKMn6enY9Bn2pSQACBkfUf1/z2oAbluvUjOM/wA/&#10;WoMBht24xjGO/Pb/AD61Mo6dR1984/L9aYxyfbn6cc47j2oARgCDkjjoT/n1/wAaBGVHXB9eeuP6&#10;+9O2qo3Y5I9jz6juf8/Wn42ucAnrn1P0/wA/WgBjKipwAx9xx68/4c1Bzt3Efe/D+n0/CrHZh1PX&#10;H1PH/wBaoOASc5xnPQkduDQA4qxG89Ppnk/So2UEbRgEZHcAfX8/8asY5ITnpzyTnv0/z3pnKkAd&#10;SfYH/PPcUAQ4yyDOTxjPHA45/wA+tROWwhXnrnkDJ9/8/SrWQe+cjHy4/DJPQf571Gw3Hg8Lnt/9&#10;b+dAEHAbJJOeeAO3/wBc/lTWPHUn09s9KCEQjnBHQHn8PfFLgbeOD159xx2P5f8A16AI3Y4O4Ywc&#10;c/Tt6fhXk/xN+Idh4S0yTfLm4YHgctz0UH1I7+ldV4v8S2nhzS5byV1Rwpxu529MsfYemMk1+c/j&#10;bxbdeI9Vl1GZyIk4iXk4zyTjgZb/AOtigDN1vX9S1e4m1e8kKvLkYOflA+6Bnrx2+teZXt6bmUDc&#10;dmQOvfucdveptQvpJpCpZhs6AdT1H581hsy4wozjv1J/woAWSTDEhuBkdB0r7w/ZB/Zf1n4h63b+&#10;MvEFrs0yH95brJ0IDczMD2H8I6k4OMV5t+y3+zprHxr8WQXVzbsdFs5RvJGPPkU58sZONo6segHH&#10;U1/Rj4Q8AaR4K0C20rTo1RY1AldRtBKjAA54UDAUD680AeV3HhzStA0hNPsYhBbWijbwMs46s2Or&#10;HGcn6dzXxd8TNcGr30iQSkwKSBnHJ7n3HtX2R8UdTMkMtnYuVLKVxjPBHzBcdzxXxF4pjgsJpFb5&#10;2HIyAcntnGPTpQB5wNPEzbyDHET1YnJPqBjv0H/1q948OT2mhaeLgfKwUg8Z3HoB68Z5zxXlGi6b&#10;LeXIvrpzg8gFcKvPJAH8h6129xLnaiKQsfQYBx6+o5zzQA7UL2fUrwz3DZJJwOcAenHT/wDVUSKw&#10;QHPPbjrjoBUC8nBGDuxwPXoex/zx61bCnb8wBxj5sfqPx9KAGMilWGeg/M9QKcRgYByB19vb1pf4&#10;toXcMcd855PamD0B3D8c/jQA3gjbnb1x/gevr2/WmY+XB6/lT2yQVY8nP69Pb8jTSSc9CABnnPX/&#10;AB9KAISmAV6jngcUwAM39OePw71YceZkrz9Dk/T2PHb69aZjAwB/Xv8A5z/+qgBB1Ix7cdBgYGT/&#10;AJ/PogJAKnoPr/ntz0p+NxwO5/yO+TTSpJHmZxk9B/LP64oAiIwfmOQent+FNYkgk8YGeg5I+npU&#10;jJtxu5B5/Edfw/T9aYyhOSCAPX0+v9aAGEkkkcEZ47D0I/z600BSC2fmH+eR29fSlO4A5GB057D2&#10;PSgrg5B59/557+/H40AJ5fzHjJODjg4H+P06cVG2Rh8AgnH1P+e9SsGy2AcjH+cU0hi4DDkYx/8A&#10;XoAiZeWDdM8fh+FMJY/NnaR7/TkCrJBLnIJ59uB34/Hn86jIUAA8Fj3/AJDv/wDq/GgBgyMnpx9c&#10;47Y9j6e1AQHBUkk/Tn1AxTzuDAkEEj6jj/OMYp23OQSB19yfpjOM+/4daALVnDvlXAyD7cZPQen0&#10;zXtHhbS8snyEZx6DGe/6V5toto0kilhkdDxj0P8Anmvozwnpx8tWAwDgdsfT6e/+NAHomhWLIigr&#10;jGDx9MevfrXdxII0GTjAP+R+HNZlggjiXjn6+vataaQLGecAe9AGNqV0saNzkDIz+B9PX0r588Ya&#10;p8rgNgKR09+cfp+XFeseIL3yon56Z65/P/GvmvxZqG+QqGyQT/wL6dOOmPxoA8v1i5aWVmJJxnH9&#10;D1/z+lcfI5Z+O5Hv+A54z9K1r+TLHHfHAx09Pc+/FZKgbyehPUfh2xxQA4Ed+h54xj2H/wBerG0B&#10;OT8p9+c+p/8A1/Wm7TyrDB9D29D+FKq4Dljyf8nt/nFAAVHAOAT3OOM9cj34pcFcBTuBPX3Hb6Ux&#10;nBBB4A6eo74xT1zgF+SfTHbsPr/nFAH/0PwakypP+cc/rULPzzwf/wBdTTbznnp/KqZBznpQBpaZ&#10;MVvYmwSQw9Oxr9ef2cNV+1afbAEswUDOehOOp49eP/1V+PEDeXMrHsf8/Sv1F/Zd1PzLS1y5wOo4&#10;PX/D09eeaAP1TsW3W6M/Bx9enf6mrAUg7hken5envWTpciyWce3gYHf8iPYmtWP7uBwx4x7fr60A&#10;SHj5SOR+v1/z2p6HgZOBz+WO3v8ASiMEAb/lB6de/wDn27AUpVgTgcjJ6569/wAO+aAEY9WAwTjI&#10;569uf5/rSkPgKwI6Y/Dvj/P50pHXnGP1HGeP/wBXrThngDHP+SM/jzxx19qAIuWB2n7ufx/GpQ34&#10;A46nqOh/zzSDgFScAkZ5z1/zz/8AWzTcDGcgY5HOTnj6dv8AJNADypwTjBHX+uRSEtktg/geuP8A&#10;P+elJkY3Afr0/wA/j600hc5YbQcc5Jz/AF7CgBVYcgHn6cHnHTtj+dAf5ic8D9PxpoCsDnoc+2P5&#10;9uvWnJlvXaccf1/P/OKAI2yCFHXv+P09aM9yMH/P+eO1SEAZJwCB78e3B9+oqPaOQo4P6fX86AFw&#10;cqBwD269+9ct4rjNxpUqLgkqc+3Bz/n8a6sKWOMY6446c/p/9eszVY1ezkw2cj+gz3z0oA/DL9oa&#10;x+x+IrlDwCx69O+c18q+U0kxIOCOvP8AL8f1r7Z/ag0wWmvyl1wRI3qffk8D8M9a+MwoDHb1yeOn&#10;fjjvnsP1oA9E8KhfNVemD04+b0z/APXr0efTo5AJT8ucEenPcHsPT8eBXk/hZyt6hY5Oecr1BPXA&#10;6Y7V761qvlIxwM/j+HTj8f1oA85urESs7bOeRx2HX3H4/wD6qwb3TQqlnGC2OP5fmOteotapkr1O&#10;Mfj3/wDre/51k3+nkoT0+XsccZ4/z+J5xQB4rc6e28qeQAR9cDuak0W1aHUYnxjBHPPbHH8se9d3&#10;LpTlnJXjpgfTjgd/xqhDpzQzguvOevIJHfr6/wAuPegD9WP2bbrzdGjBOTgBRj26/rX19Ih2FlAY&#10;HH/6zn8Pzr4k/ZkmBsoowMBsHscAd6+4o8FAXOPw5wfQZ4oAzJ7dWUDGMdP/ANfeuXv7DzMgjn6f&#10;yPbFd20bFTz+o/HFZl1bAjnvnnrz0ye3+fxoA8e1XT87iqck/wCeelcHqWmKM7hj19PXP5Z/wr3q&#10;904tkDOD2xj+dcbfaYr7wwyMDsOeP698UAeAX2nshbjlug59OPriufkV43JxgcAnnI/L26169qOl&#10;fM52jd9P5dOPw+lcJqGmuAeCuOOeeB6e3tk+vvQBiWt2YxtJye3QYA4+ldXpmpFSo3Y6d/6e2D71&#10;xMkLgkqffIGPr/8AX61JaTGJgG4IznPPTpx/n+lAHu2mamGx8xGPc8en5V3unajuK+gx39MDGO3F&#10;fPum37IUCvgDHGRzXf6XqaZ4ORzz34/r3/zigD3iwvTIByAMkcgdO3I6V00EocDnk46nHf8Ap061&#10;5Np2oICqM24Y5z/jjt6129jegxk7sMPbP19s9OP/AK5oA68FCCF5BwO/GP5etOwPYY5P/wBf/Cs2&#10;GcSHdjJOR/n9e/tV+Js7jnA9vp1wevH+Pc0ASMucY6np+XPvxVebJifbgD3zz24/Kpxlhwc46Dn0&#10;+n8v/r0x/m+9znjOOf8AOf8APqAfk5+1zp8ja8JEQcnpnoACMj0/z6V+fVyxFzwcnPp7cenXHWv0&#10;m/bEDR6nG/YDGQeeOw9jX5r6l/x/ZxknJHp7Y4FAFe+iYW27khcn6jv/AI9a4dl7Z/yK9D1FRJbE&#10;YJwCRyM5PODzwP5+1edyswfr/U0AGAe/6VWkxx6fyqfc3p/OoH69eTQAYHXv/nmrEBxIGUZ5HFVR&#10;xnn9KlhYh8igD9q/2OZN+hRqp5AGOB1AwAP5+nav0JjIKjHfAwD06Zxj6/T1r81v2L7gz6VATyWI&#10;Gf6fTp6epr9JYhkDHB9eOB9Pxx+dAFsDjb1zn8vUjv8AjTVzgNggdODj8xyPSlUZAI+YH2/Hp1zn&#10;tQATgA9M+n9ev/6s0AAbA+bv14Pp1pqggfJye+ffuD/n86Q9AqnAH4YPTJP8velbpyOMZ69fxHf6&#10;UACghjg5PT6fh+J/nS43ZbO4A4P+fxoO7JABHT+X+PXj070b2VRxjH6/X1/+tQBLHKykbTkjnv8A&#10;n78dq3rS5z8vUj/OR+tc3knB7D8/6YqxDJtwRwOv1wPXGO/49qAO9ilOMnBB/wA/zqVkDrlDn0P0&#10;rFtLkNwx6D6Ee54zW5E4bGDycdeh9qAMO6tSVPHI/XB4+npXF6lpmdzBc4ye/wClemSxbyTnJ6dA&#10;Kxbu0Bzj7xz0/T/69AHhOq6Y0gbjBB7j2zzXk2r6VJGCxXIBPbvX01qemlw2PXPf65zivO9Z0cyx&#10;kquCcnGc59c89vwoA+dZoXjAPT2HT6fpnnnNeH/GuUy+Gp0wB8jdfrnj396+mdV0142ZQmOf8ivm&#10;j43RNFoE+OCFYg9MeuevT/62aAPzhnOblDGc56Ejj6Dn+f8AhVDWXJiRepI578g4x7cfSp3BN4Mj&#10;B/xzz9R6H+dRatHGtvuQ5IAGfYdR2x/nigDK0WFfN55z0OOR+frVnWwygKSD3/nnPrzmoNDOJ+G2&#10;gcZAz6f59Ktaq6ykLEuSON2f68dvbrQBzDMSdv4e2QKUfTOP8nNOmXZ8meT+lJFtJGeT9KANFXfA&#10;jXgjg5IwfT6f571+sX7EkCx2AdgN7KxzjGfT196/J2JACmVJOcHsffg/56V+t37FiINMAAyQnrnj&#10;07UAfoom7IB9P/1etS56KcAY/AD16YqJFBA9G9hj+f4/5zU21gpPQ+2Mk9+v+f50AIpHIJP+eePe&#10;nHoGJx9f1+v1OMU0dTzwOc8c+vHP+frT8nIyeTg8Dp0oAO/ynGOn4HngfTimcABfx+vPFSZG4r0/&#10;Djk9f8/WkwWYd85zgjkf5FADCcgbxyccj39/1/LpigbeCvP+fb9aaVPXsOO3Q4x9KQkYOOBzkf5/&#10;TmgCYYABwc8k8nv0z/SkK8YUZJ7Z4H60gB4JPv8Al7fz/wAguxuO7pt9eM5NACfLkKBwP16YGOOl&#10;XLeUodwOCQOf51VAOSc5J7+pHHJ/P/IpynbwpJGcen45/p/OgD0HS7oEKuc/p17Cu1s5QwBPJ47k&#10;V5FYXZjdQOR+fX0/znrxxXoum3QbGTnPvnp7UAdX5eVAJx068nnr/nmsm7j3Fu9asMisM55/zx9a&#10;iuogw6ZH9PTP1PagDz3ULfcrZ6e+e1eUeJtM82BzGOAOvf8Ax/Kvcr2ANnIzj/PNcJqlluDYGevb&#10;PUYz/npQB8l65YNGTtABHTjP4Y5/OuPDmF8A4I6Hj/Pevc/E+lbJGYLgHpjHf8D1xXjGo2ojkZeu&#10;eo/zjn8aAGa9qjL4bu0JxuXHU55Pc/Tmvyb8bN9q8R6vfORhrqT2wFOM56nH8q/S3xlfGDw9MAcF&#10;2UZ9hkgcj8se9flt4lnZpLuUPnzJ3bGMZ3txg/559aAONlmLQFfug56/qc++a5qzlP8AakD4YHcM&#10;AEZJz2rpZ7KSO186U4J+UKenJ5J/p6VzVnsi1SJiu4LIM49u+KAPse18UKumxWqN8m0mN+/yDG08&#10;dD/jXY6DrVxdWJcSiAFD07NjPBr5lk1oxwQWgmyI8uDgjG4njJ/X+eeveeHfEME0CWYbIIPGMYxj&#10;Gen6UAfSej6itvHNOX3zBRG+7GSTzweOuP5GtHTZ5ru5+1s5KbQpiUkEDs3YcV896l4yVJ0igYcB&#10;VZsYyV9MZ6fl09BXp/hLU2nMDSHMjc/VQP7w6Y//AF0AfQHw7sTd+KY5I0zhkHcdTkcfr/OvviLA&#10;jQ4yB0/yefwNfFfwYT7Tq0co4Hm424wV4zyT6V9rKAAe4HGen/1vf+tAD/mAGehIHpx/h9OlNzuA&#10;+bpn6D6+3T37UAbjgnAHbnBx/n/PFIAQ2RyQPzx7UAPILAHGcfhnHT/649aaVKsMrtHHGPxzUh2k&#10;dcA88c85pm/OCT069s/p0/SgAAGQCfTv2xQ27JIzxkH3+hpxx0UZCkH8R6+wpuOWHTvyM9e+f8jN&#10;AAFGC2Mdj3/X8/8A9dOyMgA5z7k/hSZGPl98dc/n79v85OucHPPcf1xQBJEzLl88cdvy/Kuw0i6Q&#10;SLg8/wCPvXFAtwVOSP5H8snvWrYTGOQDOR2zx19B/ntQB7TYTAhWA6/5OK6CNgyeo+n6npXnmj3I&#10;kxk8/n/PFdrayZUAnI/I8dD1oAS6iypyOv49BXJanDnKj8+T16/n9a7OYBh6j3rBvo8gnuPf8/Tm&#10;gDw3xPYq0Lttz7HvXzpr1m+9mI5PfsB3A/z15NfXGuWokDjHTjp6/jmvnnxPpzRsx7D1OOc4PT6+&#10;nt60AeMw/uJRjjv+PrmviT9pLU4Li8gtAfNZp5JvUqIxtHH/AAKvt3U/9ELykYEaljnkjAJ49a/N&#10;j4z6lJeeJGiJAS2iXJ4yWkO455z34oA8ZRipmmuX2oASAMZ4OB6/ga43WZld2AGAwX9TzW3dmdA+&#10;8+WiomOhY46iuRvZfMmYKck8fdwSaAPrv9lmwRb972Rcrv3Z4JGBwcYzxX3HNrizXYTcFaINtJxy&#10;3Yn+X+TXxl8BEOk6AL7dgyxvz6AEcDpgY/pjpXq+h+I/t+qlkl3okzMrnIHyAZAHUnnr/wDXoA+i&#10;jdpb2TORgyD6Y+h/ya5hboS+YUO5jlsA8kL1wcdPyx71yXijxTFYWgi8wl2I6D0/T8jVTw/rInR2&#10;d8yBNwABJy7dOD2HOO/XigDv/D1lNqXiKN9hSB23bQcsC2Mgnr+WK+29Mj+z2MUUa7cLjA7Ed+oz&#10;Xyt8KLd7zXllZAIixwSCcFBnacn1HT9TX1sowBwScemMA/5/z2AJGC8sBwR1zzz0pAwIPGCMDt3P&#10;rSkdsfy6e4wcCjK4PbOD6UAKykg7hgc8Hn6f4U8HYCSMkHP6dCOnal53A5z+OPy5phJXO4Z9eff2&#10;9Pb+lACgkHGQcHA4/nT8cgg8cjpjOD+pqMk4GTxn6/y5PvzQOccYHbtx+OP88UAOxhgWOCeMf16c&#10;fStXTZtjjH3R78HB64+n5Vkja2MdTx6EdwKtWzAP8vLdB/nj9fwoA9Y0+bcoYdT7/lXRJJleuc/X&#10;r6VxWkzFkGOCuOeK66Fiyjd049P8fyoAiulGM45rjNUiypVOSP6DtXbTrkHJye3/AOuuW1FAykdj&#10;9eOD0z/nNAHhfia2Vi+B0yM9ea8L1eJ8nA5Bzn3/AA9K+lvEFsrK2eSO3rxwPavn7X7YxysEHBIP&#10;A7eh9PyoA5K1kCP8nbGPf/J//XXqGjTlipz0/DnsPy9TXlK5Vj0A5xkcc/5//XXd6Pckop6BuMf5&#10;9e1AHr1tNkDPX1x6+narr8kMowcdOOn61habLlQCSDwc4I5J963AvBwe3r7/AJn8PpzQAEEZ2rjO&#10;B/8AX/z/ACrkvG2q/wBleH7mVThpB5aexbr9cD09q6/EjEvjBGO+P04/zx718u/tN+MU8NeE5wr7&#10;HWJivPPmP+7QdQc9/wDGgD8mfiL4hOt+LtZ1WQ70NxIsZI/5Zo21VBxnGB715te3yxW4Cpneo+9g&#10;fiOPTPpWneOJXAbLOCSfc9uf1/lXLawyxARgcbQpPPXHXoPx/n6gCaFatrviCysCNwnlGR/s9T6V&#10;+x3wv8K2Xh/wdHNMuHnk87nPygZCjJ6/561+YPwB8OtrnjJZdocxAKmc8Mx/wzX676l5VtpcFunM&#10;aRqoLELtCjoB6ZHbnnrQBHp91m6eSIMSjElj2PfA/X19gTXXx3ccKeY8m9ypYkgnGeufT1NcLo+d&#10;7T98DbgHgnPQcAYHPPOfzrqNMtX1CaSF2HzZBz0Hrn1/xyPqAXjp01404k3EiIKmOclxk4POMZ/r&#10;Xo3h2KSEv/DCFjiRevyxjgZ+rHisyC1jRQbfGy2TEnvu7Dsfauw0y0htIiIjlcDHPX1I+p6UAaC4&#10;Crg888HP6/UU4KuGGRjn249+n50Fl43HB/Drnj/9dMGWyV5GSMA+gxkDr/nrQA5cMAAeB19/THpn&#10;0+tORgxwAcgH8/8AOcimAsGJB5HTPYY7Z/nTsDGCACvfr3+o/wDrZ/CgCUbuwyB16eh/n7dq6LTJ&#10;FWQLn+fpnj0z6/hXOK/HTnjvjk9B9a1dOYq4KnBPX1J44/CgD0+ylyoLd+Ov510LOGT5uQP1PfpX&#10;I2MmQCB1x9RXTRuxQ9//ANfNAGbfnKMuMZ9sn+f+f58TqIyGUnjn8c/561294pOSMYOef5/41x1+&#10;u4bM5Jz6j8Bx154FAHhHiOIeY+SScnsQcdv6/hXml0jljkc/07gD+vWvYfE0GCWzx14ySP8APbNe&#10;T6ovzHaduD1+vYfT8PxoAtadKC4HpxjPToOT9eK9G09hgbDnP8uPp+VeVWDgS/MckZ6n+mM//q7V&#10;6PpjBRxg5557ED/PHP1oA6pMkDknnnnPXqPr70qg7QhwP85xn/CmIwKYA6ZAzxj/AD7UrZOR1P4j&#10;H16/l/KgAIxjAPGfz6DP6f5FOwM7QegP/wBb6VH/ABZIHH4YH504Y4GME5oAeDj7wweQf6f59qjI&#10;VMIRgj34HHpTs/MABg8f/X9x9P5U1sMvOQW57ZH/AOvtQBCRhTkYHGPX3GM1j63qUelabc38hyIl&#10;3D/ePQEE9c1sP2LHGFP4DoeP6fjXzz+0H44t/DHhOZy+ZEXftU87yMKO/fk0Afnh8b/FR8UeNbiN&#10;n3xWGYgwPy7mwzt2Pt9Aa+ddTlSG3aTILFjzjGfp3/Ouk1G7LSSTTPveRixyNxJJ5J+p9K8z129Q&#10;t5anJPOcd8/jQBz8jyTXB2jLOcAYyTnpX6/fsefDqbRPDwv5INpQKzMxxmWUZIH0U9K/Mb4Q+E5f&#10;F/jiwtNubeBxLLnphTkA/U1++3gbQP7B8L2GlxoIiEDyYG3LMM88Z/w+lAHY70hiXzfkAz2+8Tj9&#10;frxWVqcrSufMcRhuVUkHKjrge/UfyrSe32R+bK+0Ecs2ACe2M/y6/nXJSva3N+kYO5XOwyOuG2jl&#10;yvP6nHToaAJl0l7q2vB86rcFc7/vMFIJx1xk8DJ6e3Wt4V8ONrvikuISEMu3HRRgfOfcj1+ldlcS&#10;mO0KqNwZSVY/eJP3QB/nHrXc/DDSTbtLcuufKAQN6uQS/wCoA/xoA9ijhS2tUgQbREoCjsMf/W61&#10;i3hUAjsemOOa6GQttOTn8icdOn+fSucvQeMnP+fx/SgDzbXwpLKRkA9+/f8AH/P4+K+IYtxLNxjO&#10;OCMYNe5a6hYHbgEn6kf5P/6q8Y8QoMHAIYgjOeCf8/jQB5zbZEvAwDnqcA+/r14Pau1047lDA8D0&#10;/lg1xKk+cexzjHv+HXgf/rrsNObIUKOe3I60AdTEMoCT0HTsfTn9Bn0qVcsCucnOeOPxP0qKJgUB&#10;xnGOgHXPXP45H096lYjaehC9vb6cZ+nX0oAa6qeDjjr74PJP0/pUPyryo56g+tWGBbLZxjj/ABP+&#10;frUBI+8ODnj2J/z6c0ANVVyOcAj8vb8P8gUAkEE4PtwM5+lODKQPmyATxgrntx/+r34zSsBuAYHB&#10;7dcj/JoAaAFx1Ocjt6cH9KZ8q5BPHXP/AOqpOcEjJBHHQfn1/wA/lULHkY6jPH+H8qAHMCCQo57e&#10;/HA/lzUaLznGST69+3+NSfewGO05wfUEdf8A6/8AOk+owfy6+v8An/GgBrggHnjgfh7fj/npTCpZ&#10;ic5Hrz+OOnX/AD1px4U7jk+noB2/z+lAK4IHBB9f88H3oATYYwhBzj/H9P8APtTMAAlhk5b+f5fW&#10;pCMEKTjbkAdjzzn/AOv+FQlsYJHX3H4/5FAC4GQGHPUf/W+nWpYs5+cgg+g6+v8AkVEvJHGMZ9+D&#10;9fb8euKlUfMvGAfcfh/n3FAHf6BhsAk5X8vbHbn/ADxXsejqG6//AKv8MV5B4dGcKoyB0GMf5xXs&#10;GjfKcnpk/XP9eaAOvXO0rg9f85r8y/25PjPDomhnwxpM2Lm+zCm0nKpg+Y/9Afy9a/QLxz4mtvC/&#10;hu61GZwhCNgk42gDJJ+nqcV/OB8ZviFdfETxvqOvhiYN5htlyTtiUjb3wMnk/wD6qAPGry62tuBw&#10;qjqAclvc1wl3c+c4XGBznPJ/Ouk1O4MMQwApOTnPUn19vQD+VclFHJcTJDEpd5DtUAdSewA96APS&#10;vhJ4GvfG/i6y0+CMvCkitI3bOeAPyzX7W6HoWm+DvDFtpkgMkxAORkAHHc/mfbvXy/8Ass/DOw8K&#10;6Qdb1C3M87puDYym/IySx54zgAZ+tfUc9zdavfRW7gRIDkKuB8oPGB64/XpQBftYprsGZwIlPZRj&#10;IPQH/wCufwqK9tw4ZIl4TAwATknsR1AyOTnFdGAkaCJeN3THJyfYZ6f5FbK6SscG9QULLjHTORzg&#10;fU88/wD1gDySXRZry6eG4bKFVcIG6sfUdvb8a7a2t47OGOLYiFcA7QcZHpWibVrCQDIZ/vE4/L3/&#10;AANV9vHXpnHUjkdaAHryfvZwOePX0NMOMhicgnr7D9al4HGdxOemP09qVsYG1sg+3GcZHHrQBCGB&#10;Xnpj04Pt/Om4+Qg9/wDPP+f61KVzjAyOuc5+nHP+fxqJv72COMnt9RQA0srZIOQPqPz/AB+tMYLg&#10;t1xzjPccHn8TzTyBk9s/54FIo2kDOc4/Ie/v/nrwAR53INo4yPp7fTH4U4qR94dev078D36/jTto&#10;CcjcBz/9f/Gm8NjI4HHXk+n4/wCfagAAGAcdPy5P/wBelJIAV+RyfxPTj64/D0oJyThjjJ7GoGz2&#10;bk9ew5z35zj+vNACsduDjhsdccY449RTQNuBwT7D6HHb/Ofam9wx5zjqcn6Zx1pwUAcAYx+H/wBf&#10;pQAvXIQDGT255HP0GTWzpcYMoCjO49PXnH4j/PrWSEc4KcEdTg/r/Kug0uMhixB+n09AM+tAHqPh&#10;6LLDcNoyBj/H6frXsWnDESnuB9OPw9a8t8PwEEDHQ9vr6V67arthBHA4/wA/jQAs2Cp759+Px/z+&#10;Vc/qICxFupGfbsK35h05zn2/L/OK5nV5AVKY5x/9c/8A1u9AHk/iFhtZlOAfxPv9a+fNdkLTHPUZ&#10;4H6ivcvErlUcjkeg7Y6f/rzmvBtWLtO+/HU9vU8YPb3+tAGfaKNxI7gc/wCf5VvQ7gB/CTgevT09&#10;P8aybaMdRznvjrz+X0rYUMVCseRxk/TuMenX+dAARgkkYB5/Tn8K878f+MLLwtostzLLsl2sfoo5&#10;/XoOv512up6hb2FrNdzPiKMA4yBn/E+w+lfmv8efifL4h1dtGsnzFG3709i2flUY7KBz+WKAPIPH&#10;Xim48U67Nqs52gsVRTzhOo54x6nFeaX10FUhjhsfz6H3/wA+tS3NywiJOcnkZODg+v8AkVzE8rSk&#10;ZPHp1/r+VADHcyMM8k/168V9y/s+fCpbCyk8R6/EUEqq0gbqqHDJEP8Aafq2O2AfSvHv2f8A4S6t&#10;8QPEsF9HZtcWVrIAowdsk2RtUnBGF6sa/SzxF4ah8K2EXh5Z1cQDzZTGMq8rDByc54H+R0oA5K81&#10;27nvEhBEIJwV54HoPbGODXoFn4pt9LtBBG+ZXwAPXtkjnOCPxPavFhG7XBaM5JPB7nnjHcnsMD6m&#10;uv8AD+jzTXImvDhgRhW5wO4P65BPXgUAfVnw0tpb3yr5zwTuZmPYkYwPfGf/ANVej+PfGC2FgNLs&#10;nzLcDcCR0Q98H1xgH8fSuF0CeLQ9EWWb5mGGkHZVH3UB9WPt/U1w+qajdapfSXl02Wc8AYwqj7qj&#10;P5ds80AZ7Fn+cjcTz9fTPrUZk2/N1BBxznP+fX/69OZTjc4Jx0HPPX8PwFRyggYPBGP/AK/H9Pc0&#10;ALnGcHA7ep+vHfsaQgquAMk9v6j+Q79qME5APJ9Qenqfr70p6jH3T2wfXjr6/X8e1ADd465GR/PB&#10;57HNKwB+VTgDHXn1xx2yPx/Wo2JCjBwfUf5/H8hzzUqIHIKjgnI54x35xg9/f+VAG/ocOZlyDgnd&#10;/nPpzzXr2j2uPLyvB+nQ9u5z/n0rz/w5ZrhWYZJP4fhnp+tezaNb8KcYHHf1557UAdFaWxSFSB2+&#10;nTpUkyHBUc/57VpRoFUccnt07duv5VWu84ZTyBjPHqeR1oA4PWJTHGc9Bz7cd/8APFeMa2wwxxgn&#10;p1447/5+leteIWxkZ5x+P+fY14nrMhO7YMcY6kHn/P8A9agDgNQl3SYwSeD19e3NVocLnIOOM+p/&#10;+tzxTrxt0pPQHOPX3H+QPyqSBOTzweh+nt/9b/GgC/uC5UdTn0H/AOvrjI49aVgG46k/qD/WnBck&#10;4OAMg5+uefy/+tQMcHGSAOnp7dgPegCFskFuTjnv9ev0pQEwCDnkEe/0HanFT2HoMDnGP6/T1o6A&#10;cnIycAdSO/Pf60AIABu98H9O59s9PSkYfLtOcnv6e/8A+undCMjn+ZJ9+n+fpUeflbIyTxjOe2PU&#10;YoAY+75g3BOPx/Ht+NR5H3RyPp+XGfxqfawznpnHUA9D+f6c84qN1cDGMjrn0/DHagByk4C4259f&#10;fv8Ay/8A1VG7EkcjJPoOAe/40oIBYcYX8Onp79uPxGKaW3lc8Htx3xxyeh/yKAAMWbd29M9cD/8A&#10;V+VMYnG4jAPvnHrz/nqacVALHPP8+OMdce5//XSheSQOB79gemPagCJeDljlhjn1P+P9KxNd1a10&#10;Wzlv7lhhAdqk4yfQD09fb0rUurqK0he4uX8tEwxPTH0HP+frXxD8YviPca7fy6FpsnlpH8smCOFz&#10;936nvQBwvxO+Ilx4w1B44Zc2kbYJ5AcgjHb7vYevJrwfWL7oA+XPJz7dP8+9bWtXcNrGYLcfMRx0&#10;xnH+frXnUru0pZzlvp/KgAZ/mLHj1+pFev8AwP8Ag9r/AMaPGtt4c0mN1ttwNxMo+6hOML2Lk8Af&#10;ieBXCeCfBut+P/E1l4X0KIy3N44XOPlReNzMR0VRnNf0f/sofs4aV8HPB9tPbQg31wqnzmUbndx8&#10;0rE9M8hR2HPOaAPYvgd8G/Dvwi8J2mj6fbJBcJEEwvVFHVeOrHqzDqe9ejeILxIYjGo5Pbr25NdI&#10;9mIt8g4kIALZz/n8K4jxA32aGSR1wAp6nJ9MDp9aAPlz4i3kOnW00jnLMDjg574wfr/nrXyJdaXN&#10;qeoHzjkEnC5znPb0FfRvxEuftNw+4lo2YnGTzzgZ/Pp9MnoK80tNPNtGZZRtZwRjngHt379en9aA&#10;OcjtEs7c2+AWAGePT+nofWsmZvM+XOMnA9sDj862tQkyCM8jGWPfJ/p/TNYgG59zYIB/r9PSgCxC&#10;2flHy8+nQYz/APWqYvgDBwTn/wCuD/8AXqGNXGPU+oHOfX+X+HZ6jkMzZH0/p/Mf/roAcTuwFOM5&#10;PXvnt/n8qYzAkbR9Sc5Prj6UdDuODn3HYe1CsMDnk59s/nxQAHJySevJ56556fkBiotxPy5znr/n&#10;vUh3cAjG0YH17Z/z3o2nBZhkAcZx9Dkf14oAiPyvkjg8Z2j8c9vSg+xxg4445/8A1e1LtAAxyRj0&#10;PH/1/wCX51GQAcYOB+uf5f59KAJVfOM9e3vx1phJ2cNjAxzn8fX/AD7UEHaqZIPX298flx/nDDgH&#10;k4+p7c54xwPxNACNzxjPow/KkJB+VR1z0+o/WnEH+I5Izx14Hb6//rqMqzLz3x7den1oARvQjJHb&#10;JPue3PTr/hTdxPXnPt6dc5HelGSQM9fpn8vpS5YKXJyT7Hkf4/5xQBHtU/N9ffv3/X/OaCIyQAM7&#10;Tn0x/jx6VJjKs7fLnH5jv26//Wz3qJjnO04wf0HPXn6UAOxyQTggk/4HvTScD5sA8EdOf60pzgc+&#10;/tjP0/XtSHbtCA5A/r/n+tACY+baw5PA46Y5GP8APvVmGMFhgYP6dc4P5YqFSzEHPTJ9Pbk9s1sa&#10;damZsdj+ufU/y/pzQB3nh2xZ2XK5z9OR1yT6+v8ASvovw/beVCDnJYD8Pr9a8n8M6a67Tt3D7ucD&#10;jpzjPqMn/OfeNLiEaDIwQBnp369P5UAdPbjYvBwPoe9U9RulVev3eOvFWGkVVwcAjk5PsPf1rlda&#10;vAkRw2Dn0/z+OaAOA8UagMMu7k5wR2PuO3UV85a/fgyuQckE8ewzjPA+n9a9L8WapvaRAQcknH9O&#10;1eGanclnbcc5I6/j+A/woAwLht7YUknn6nHX+tMiQhQg4OD755yAfx/SlGWIdjkj3/r+vfrV0BVV&#10;sn5eB7dOv59aAI1XaSE5wv4fl+n0qPKhiqscN+A5PtUzD+LGCDjr/TP+ffiqykscg8nsCenTnj1o&#10;AZxnL9sDjt+H6dvahXCgbucfjgZ45/WlZVG4KemOuOPXgkfz+mK8X+I/xJsvDWnNb2jh7mUFVC4G&#10;TjAOT0x36YoA/9H8Irg/vGBPfPb+dUSuSc9v1qxNkkt1ye3Sqj4zz7j04FADVxuXBwRX6Afstauy&#10;CBSeVI49B2Pb/Jr8/FOSP5+3avsL9mzUha6lFESSXIH68HP+evrQB+4fh8l7KLBHKA+oxx+ldIoC&#10;56cZHYZrhvBd15+lxZ7qBx7fT3HH867kMCNvHfr2z9eePbmgBef4vfAHsevvS9yp4/lx9f59e1Jg&#10;FjyCT2Hc+n+fzpcPu+bp+vT/AD1/KgB43YJVscn6ZxSBs5OevoOfy/DvScZBAwP/ANePy9P/AK1M&#10;Ug59eMcnnHQ/h/kUASE8Dox6dunv1/z9aGKgDHXnv2wM/wD1qbyPQg4z7kdT/nvSEksMnGf5fjig&#10;B2GTK5LZyDwOPSkOBx0x+PqeKU8jkAd/c5/+uB/hTcL5hOMZ9Ox6Z/U0APXgHPb16j15/lS4LYbr&#10;nPB6fj+dRZPOOf5gUKGOG5OMdD/+sDvn17UAOIOAoPAGevr/AJzTmDHG3r/PnoKaPlUYABHHXB46&#10;f/rpzMBk9SAT+mPx9BQAwg5z6+o/H+dQXq+bbSLnOVI+vGcZzx/k1O5BORz/APX6j/Ht+tV7hQ4O&#10;AcHoMdumD/n+dAH5Ifta6a0eovI21QGJ3Z6cHOR09s18AGJlm64Gfwx2/D1zX6fftg6ej2bzqBuL&#10;cnGCMZ+mfbv/ADr8z5VWPKtk8jHP9P8APFAGpoUzR6gm4bck/T8etfTdqslxp0YBzx+Rx256dz2r&#10;5U09tt6h7lh3OfX8j6elfUfhO6+0afCJTnHTGADjHv8Az9qALFto+8biNxx1OTtPfB6cd8Ul5p5H&#10;J5x1yBx9PXpyP/1V2jeWI9zDA5ORjt19zj/6/vWfcRi4Unbzt9OOvOPxoA84nsQjLxgnnbwB7Y9z&#10;/OsqXTBIR0yARn19/wCR/wDrV372hMr7VLbOvPT8evPc1SurIfNtyMfiB3IIOeo/KgD60/ZtmK4i&#10;H3vlPTr+XrjkV+gEQzhscj+Xt/nmvzg/Z7uBb35hbggqMdD7Hj/9f9f0fsmVrZCQMkccfy9fb/HF&#10;ADymQTjHYd8fSmeWB2yMjH5VdPfHJ7cHPI6f5/8ArVGy8j3yPQZ78457+lAGLc2u4sVOQc/j9fX8&#10;q5y80/rgZzngnGPx/Cu88ssDgYI9T+fH41Rmtg+Qw6Z/ED1H+B9qAPH77TdxPGPy49ePeuE1PSTg&#10;sygA9PXp3PrjFe73mn7lzjHXBx19f/rfyrjr3SQeqZB6+2OB/PP86APn6/0lxuBGQR7dfaufksGV&#10;+B1P6A89P89K90v9G4LY4UdD/Xg/kfzrj73SnjYhgTk/gewwf6UAedwu8DBRk4ODjrj8vSupsb8g&#10;queenqen+PNVLrTmJLpnqODgfkPwqku+3cFuR9OmR3x/n0oA9S0zU5AFXPynjjPp0P8An+Veh6fq&#10;LOF5wD+nUE5/kOteFWd26YwduP8API7122m6iAow2QScjHHb65/r2oA9zsr7cOOAPYfmD6d66OCY&#10;scHqc9M9ehryfT9QJTcTjP8AP09/fmu3srzcRzntzjA55Hc0Aderg4wMHj1ySPz/AB4oYjkZySD9&#10;fQ8dM+/t14qlDcq2B6eg6+571cLYz3Jxwe/TBz7flQB+Zv7Z8WNk2OMjtwD/APr68dK/MCaQm+YF&#10;8E89P1/LrxX6w/tn2iyafLOBgjBzngHnnGPT1/KvyanTZcBCevH69e56/SgDVuF32gc446E8ZGO2&#10;K83uOJODn64/pXp0oMlqAvIHzduv0/z19a801BGWcqTnk+30oAiDDGSarPknntThgDjr/n601zg8&#10;Dj+dADCST1pUyD/nmmc1Ip56ZNAH63/sR3yGzQM3Q54H04/Gv1HhxsHGSOO3UY446/UivyV/Ymuc&#10;rAEOeenbAxn9Bya/WmB1Ea7jnGPc47Z5HrQBaGOR1IBH1/EUF32nJzjuASTj/wCvTS+BjG4dSe3/&#10;ANb/AD1oACsV6j3/AJ/5/CgBuMHkgAenUZ9/5UAAnrgDrz6+lOPBAxg/oMcj8M9v0pMkMeMg+x68&#10;96AHg5BOPTtzj6/5zUZyTnOcZ9+D2pcZDY4Axz0H69v/AK9KwGSuBk9hz0GP0zQA0ghWyf8AP+e9&#10;OXJboPx9+nsP8mmADLE4GOffPfpyacMck8n8z0596ANK0mZWAzkf5xzXUW04deDg/h7fjXDI3zBS&#10;OByfQ5HHT29etbFlcYIzjOe2P84oA7WNvMXk5I9Occ9j9abLDuBz3/n9KqWsoIBz26A9f/rnNawA&#10;c88Y/wA4PT6UAcnfWhbdgZwB+VcVqNgctxknA49+eelesTW+8EDqcD6/y/z1rnL6zXB44HX6fz/z&#10;1oA+e9b0dXT5xkgH26YPPqK+Ovj3prReHbvcMbEY8j9enrwM1+iGo2CvkuM54x047f4f1r4w/aa0&#10;2O38H300gwDE59cY9/rwKAPxtdDJdEsc/e7dMZz9adqMTOj78dM+3vgd/wAacD5d8qgkHJ5zyR6j&#10;mrWqLttCzAhzxz27Y7fj+XvQBjeHbU3DOQc5B4685HXrj6/X1rory0hghYH55STnGCq9h6VmeGfm&#10;YqFIJUr+Hfvn/OK626tB5bopBJGOMnDZ+v49aAPKbyMLJs7Lnt/WmRgqdwAHQHvW5qNqC7YXJHsD&#10;/kenSoktSUzjAB6fX06fSgCK3VgU3Hg+vqT1/Xk1+wH7GlvFHpJKDJCdfXPpj1zX5Dr8pVQMdDjH&#10;QHg8/wCRX7BfsbxNHoKMxBIj7cjg0Afd6qMFs88/y7VaB79QPQ9cnjn+gqKPABz8wP1x09ccen5E&#10;mnJtAx2/Lv8AifTgUAOGSOv/ANfI54/XtUQORjPB49fx/wD1fnSurAnaQCMk59Bjkf55pFIYbs4I&#10;9SOPwP8AI/8A16AHlmEm5AAD+uOf8+1KCBhgMj+H+v1/GggvyvQe3fv/AJFLgHBz0PI78fofr/Kg&#10;BGHVQBg9s8jinAKSV6Eeg6/TvSgLgjsDk8dv5Z9uaCSCABt5x27fzx+FADiuFXHzHn88cn6e9RgE&#10;Dplu2fX86XnIBPJ7DnA/yeB1oXcec4Kn3/GgALAHaTnOD3wc460u1i2QeB246Y4z0pMAdDyOvb+X&#10;OP8A6+aeSFbcvt+Hp/8AXoAkjLq25hwDn9fr7V2WkXpX5WbIPHf8PpXE8feDZ9Dxx6e4/wA/WtSy&#10;uGik54z6f1/+tQB7DaThlHf/AD/nitZiGBJ5Iyfw9ulcTpt0Sgye3uPb6f55rq4J9w56D/PXp+NA&#10;FS6iBUk9P8R+lcdf24AOOv8Anmu9mXcOTnOf844z7Vz19bKwbI4PHT+vSgDxnX9M86MrjBHP4+v+&#10;P/1q+fNe0wIz8ZwfTgHucdq+tdTtMqdo3AA9u2e9eKeJ9HO5yijnH1HP+RQB8XfFWQ2vhySTdgDc&#10;foQPT2/DHrX5caxO7TZJ3bXBxngHrz1z7g96/Tn4+P8AYfD9z1XEcvY9xwfx57f/AFvzCvSdp2jv&#10;kke5Gf8A9X60AYupalIUaDf8uQcD0HvnrwK5aCYx3Adichsnv7/j+NbV7EI4ywBzuZd3PYY5H+ee&#10;tZNhbrc3UULcCQjnpjnr+P8A9agC491dXipGj7Nq9s845rd0jW30pdytuIHPf8scj+VQXjWVpb28&#10;dsqvOgbzRyNo7bs8dePWuUEgLseSSOMex6Ef5NAHo1jr091eec75Jb5R0zz1HtX0x4P16COFYYyG&#10;YqGAXqGI5Hr69OvTNfFdvdmFicbiTx09cc17B4I1Jvt0EIO070B5KkheSAeeaAP1t/Z9tmuZheo3&#10;7s5cDPTjaeOlfX4DjDADP8vr/Svl/wDZyttmiRycg+UTjA53E9/T0/Tivp1VIA25/Luf8PrQA9dx&#10;f5TwOPof/wBQp4Jzt7Dv3/D+dRqCAdpwAAeeeM+vb8aRGPJ4IHf0P+f8cUAP3Enk5B/z1/8ArUj8&#10;kZPGAcfU+n9KQgKobt0Ofy/z3pfmwXwB9R/Lvj/CgB3JGeoB6c8/X/PpSDnIxx39xn/OKU9cbScY&#10;x2x6fU9qaR1Iyf8APX60AOKhvmJ/+vz0A/z/AEqTa2CwGScH8PT/AD/WgsRksTx24P8Ah61Fk/Lz&#10;g9u/Tnp/k+tAAWAPzHO7n1zjv/npU8TKD1wv5noevSqrAnDE5yB07dfw/wA96cnG1SMkf16AenrQ&#10;B3WjXLZVRxjjHQcV6HZzE9eAeo/Dt2rx7TLgxlTjj2HJ9/8AOPpXpWnTlgpHJAFAHaKQV9RWZdR9&#10;QBgevvVq2dduDkZ/r/n0pt2MKehz2/8A1/8A1qAOG1O13huOnsO/evEvFOmAB2HOMjIHf+fWvfb8&#10;blPPAwP/AK/+cV5hrsHmRvHjOTnpj8fegD428dbbfTLtud23b7/MccnjtX5RfELUVvPE2pXCnLGd&#10;lHT7qfKMZ9h7Yr9WfjjPHovhu6mcFWJZ8HpiMFif8/lX456hcS3ZkuN2Xm3tx97LdBj/AA789M0A&#10;YN1GrmRQVzEM9epPqfX/AD0rjXO+7CqMknGOma6yZ1itndQVdlwQDwfTj39/rXO6Sgl1Bd4yR046&#10;Hjrz2oA+pPD+pyaN4Vt7WN90uwEKDjOepJ549vpWl4b1SexU3UrBBG+CN3987sn1zXn7XciwiCAN&#10;K5ULnB+Vfc+3pn+dV7/VAq+VGd5dgzHHoMccc8g/z60Ad/4j8ay6jcRwREnY59Dnn1+vNeveDdZj&#10;itI4hnBdS38TcnG7J/IfSvkWJ5RdCQgsUIJJ6lj3B54Have/A93PJcJawjcCwxu9jgEnqQT19PqD&#10;QB+l/wAGtKX7MbqTl1XcpxtA3n0/z7V9BRKcBmIJ9hj6/h64rxz4QWrRaKtwwPzoPXqPw/rivZI2&#10;JxkZH5/j6fz4oANuAMDkjt2x2/pSYxjI4A64B9xn6/lTj8npzjt2H+RS4AJySR9OnocUAN4JPYY9&#10;frT9uAeMEfp/T9P503LfT2/z/L8qDjJGOv4dueTj24oAe2AvXOPX/CgAAAYII6jgemSKblSDnke/&#10;Y+/vUg44zkk9ev14/lz6mgBhG7qMY/QdqejAH5QAB/Tj17Gk64IPqe4wOenb/wCtTVyMdRnPoe3X&#10;/wCvQB22jTZwQ2FHv34+td5bsDgE8nj3NeV6bPtcKefb/PNeg2cx2g9z/nr9MUAdBNypwefwzXL3&#10;6fKTnAPv3/z6V0YcMuc4H54/zisS+XIIIJA//X/n6d6APM9Yj3Ky5wO/fOP8B0rwnxRbhZDtGAOn&#10;HT0H9c9q+htSiVicjJB9Dn2xXjXiq33KxVSMZ5x78cdB+dAHh8mQ7YOCM457+/8AUVu6ZOykYIOP&#10;84GKzLuLy5CpAyM9eTz70zT5wJAmeg45x1GCTx+FAHt2lSFgNo2jnkDnpXWo/wApwcZAPHbn9a87&#10;0JwI03HdgDPUYz2x7/5zXdwOXw6jj88Zx09vQ0AWWbBIyQPXuPfHT3r8qv2x/GKX2txaHbkyRzSN&#10;K390Rwnag/76yR+fWv078Ragml6NeXbHBSM4Hqx+UDpxX4ffGrxGviD4hamYySlni3DMOMoASfxY&#10;nt1x6UAePyurF0++EI754HP+c1w+rSFrjacHb6H37n+ddneOsFoZF4P3sj3PXvn+VcVDBJqN7FbL&#10;y0zhQPqcdKAPun9k7QYbWJdbki82VA0nQYUHONzY/TmvsXXb+8vp0tYX3zyMVJ5EUYPPA74wOfwA&#10;ryb4Q6dB4X8II8EO+WVI4wGzjagz1HXnsB+Oea9D0i4+13m+UFG3ZKg5+d+cHrzyeOe/JoA7yC2T&#10;TtPWGE/aLh8szejH+XsK6jRAsSiONizy5Y7TwFHXn0z375rkLu4S2lS0Th26+3vnpnp7flXo3hy2&#10;2xRu6ASEDK9fl6g/qD3z/MA6uAPlN+GeYDdgYUEdeO/1rrbYLHEEOAB1z9BjrWNZ8TFNuc7TkdAO&#10;fryT6frW/HuIPoMfpzk/1H60AG5mYgnI/P8Az/kU4gHkjcRx9e+c/wBaRcBskZz364wacSDtbOe+&#10;M9Ppx29+1ADQArfMAfrz+P8A+qnqN2DtwBnGev19PemdenXHrnn8+9Kpx8oycdPyx/T+lACqoXCg&#10;8/qfp/nnmr1kSHUZPP6iqZIBBxgL0Pt/hzj/ABp8P3hgHBIA+nt/+v2oA9L0+QkI+cAY/wDrYP6V&#10;1dsQQR0/w6VxGlShlXcMgAfXp6e/1/xrsbc/Kdpzn6de/H60ANusjoOfy7965C/QDnoD+I9q6+6y&#10;VPcD9cdf8/zrkdQAU+uD1/z/AJNAHl/iVcqWI6A8DpzxnPX+leK6jg5PU/56DjtxXu3iBVkh3gkk&#10;ZHY/h+RGK8U1OMqSpyc9AeOnSgDDtHKTAZwefz/l9P8A61ei6SwJA4UmvNoWUTcDBGeO/qetd9pE&#10;4UA5xjqTyRkdD+OKAO4i3EZbnHqPXr/+rFPKnd8xwP8AODUELbYgCCMfnyOfQf1/WpywGcA/5Pb0&#10;oAOM5YcD0P8AnuKcnJIHfjpj8QP601ip7dT9SD0yeg/xH1pRwAx4xj1GM9eDwaAANjAzgDn8z/Wm&#10;7uBuGf8AHvilZt2cgcfyBzjufxpudwJzgnH1H8v89KAK9y8UEZeQ4CLknPTA/T1/zmvy5/aa8ZXO&#10;u63/AGNEx8lW85hyQAuQmT0zjrX6CfE/xBFoXhqeZm2GdMM2fuqMljj/AOv61+OXivxHLreq32tz&#10;HAuWO1OeEBwAPrgc0Aef6piOKRs9AAdvOc4x3/MeleU3coklPoPX/P512XiDUC2Yjhd4ycZ4IOCf&#10;yPf9K5/w9pE/iHXLLSYB811KqnjoueSfbFAH6GfsTfDVZXHiW/iyJT5xJwAEX7g/E9vT61+p9rdJ&#10;cMfITzCjbSx4XPce4r5i+D2jv4c8HWtjpsIhaYopk4A2KMKAD2xnn6Cvpa3MdnaCIHAXqTgknucD&#10;1/zigDI17U5Bn7Od8wzye3qQfbj0HvXnVldm7vXgLZHy5K5+Yg9OvJJ6/wA81Z8aa/LEP7PtB/pU&#10;6/u1I+Zy/TjHA46mszw5YvYOZndRMgy0pJZQccgY646AjigD2SxDSvGeSsfzHPVnb5QOeOvP5ivo&#10;HwxbizsIYeCwHJA6nqSTXzh4QUajqodWYiAfMAfk+b7oHPGAM4/M96+ldIOItuOgA5/n/wDqoA6O&#10;Q4U54Hr3rBu+c/NjB/z/AJ4rZckqRjI4/ngf5/nWJd8Z4z9O/wBaAOC1tcj5TycdsducV4r4gUnO&#10;OSuO3P8An3r27WzwQf4M84z05yf/AK359K8X8QKWB3cY46YyfegDy9APNO05wTx6/wCe9dbpikqv&#10;rjjPrnjP8q5ZuJWBBHTPUevX69cV1mlqSBkfKPyGOR60AdPGV4HXP4dOePzqYNgZA4PpyB/nGPxp&#10;kZJ+bHI5/A47e/8AL0p+7OGzz+PPPUY/rQApb+Fcg+/J7fyqLAY7AM9/y9P8KkIbOHGCfQg9Py5/&#10;zxxSqCuV9fQ/qTzigAPB25yPTvwM5+n+e1NAfGPvdvfnpz36fhTTKBjjlv1DH+n4f0MeeQQckZOf&#10;cnqP8cUAOKkv1wT/APX5/OmOv8BbH/6+KeDhfl44P6Dj/wCvn8u9IzcZOePwwT6UARcYJx8px+HP&#10;p/P35p7ZGSThenXt+P8AP0pvBHHJ+uR+XsPTmhmH3ehYDvnt0Hf07UANIznavQ/p/k85o43ccjP6&#10;9vX86M8FiMjjnvnt0PpzzilBwmcZH4fhkevH+c0ARnAXkcHj/P4/19ajUEEZGR65x1+n581KyEZO&#10;MHkE54GPT8c1HztwOnt298HrQA1QAAOxHtz75/z3qSIMGAAA3Y9enFIxx6A5PXoM/wCeakjBZxgj&#10;AOc//rzxQB6N4eBBC5yP59On1r13SdoXcxxnv6fX2ryDQPl4Ge3qBjsf6Vo+O/GVv4P8L3N5NKIy&#10;Y2LNn7qJyx9fUZ60AfFn7cvxtWz0weD9JmYT6jmM7eSsCkbjx03Hj6Zr8gbiRULu/wBxvzHrn696&#10;9Q+KfjfUfHfjLUfEF0xKXDhIlbI2RL0BH6n3rxTXLyO0iMaE72/yTQBy+pXT3E5UnhT29vT6D/8A&#10;XXuHwB+H0/i/xRBcvD5sUb7FGMrnBLMR6KBjqK8FsLO41O/isbRd81w21R7nrX6o/BPwt/wh/hZW&#10;WH95LGFjwuMoDgsQOcsxzQB9EAQ+HdLi0uEqgRdqqg2gAjgYzyRkk/pWp4fQW8IuZizO2eCeT34O&#10;f8/rXmaXj6lfq08mAg27c7uR1PXgAds9a9HsG+1SJAi5QjGeTkZ5wuO//wBYetAHp/hnS/7YuPMJ&#10;2Z/1ZXJJJ6n0+me1egXdkttCHHySgGNmf5iRnkjH+ecc9aPDlm1vZwW6AQqeecbsDvx34+npxVXx&#10;PqFvFD9jgfMjdSOyHr/PjP8AWgDhLto3kcKS45AJ44HfHc96rDJIyMgEY/rUpYfdAwVxxx0PbnNR&#10;k5yQMY5zn+R98/560AAIGM8gdf8A6w/ClUdQTn8849f/AK49/SkUnbuHIGTx257c9qXjA/M+/p75&#10;9vrQA0jIHAOPXOefXr07UzGRwck+nT3zn0/lT23LgdQR1J9vQfrjHcVEXKgYPIx7c9+vXPTkUAIq&#10;hO24nGPcY60pVAAinGT+RHPXjpQT1GepOOv6/wA6Ax5wASMY6dQO/HH50ARhQAAoGRx2HT3x6f5F&#10;DFT1HA6ZxjB/zj61IwAJIOeRyM4+tQlgucLwR+AHfk9fp2oAePlORkZzwMdB71Xwu3cx4Hbvwf5Z&#10;/wA9alDYYA/xfmPr9frTeCRwQB9DnHbr79KAIyuMITjHUDjrj65x3ppIzz0OOoH45P8A+r8eKnCn&#10;C8AE5OMe34c/5NRKehxgcHkcfUn6/wD16AJUQ8c7QefTPTt/nmuv0iM7h1zkH9efT/PtXKRcEbzy&#10;Pb/OR712ejqch8gc88dCPwz0z+XvQB614fjOUKj09OPpjj1zXpsP3VUcY/8A1H8a8/8AD8RIBx1x&#10;6DOO5r0BBjHPJ446de/+f8KAIpiSc54+vOPSuN1lztYHAwTz/k/lmusnwpPt6/of/rVw+uSbQecg&#10;Zzzxz1Gf8MflQB5J4pkJRsHlQT6duef8+1eG3wLTNs+vXBBPUV7B4mcFW2c7Qfrx1J9RXjM5Zpi3&#10;VQQOhOD14+vYZoAt2yjBK8kYJ64/A/yNaBPB/hAzz+PHPvz+tVIMqpwOTgHrg+3bn+tcT8QfFtt4&#10;U0GaeabbIVYjOTgY6/zA9/yoA8N+P/xPGjWb6Zp8v7xsqBwMnHLH6dq/Oa9ui7vNcEyOWJO4+vOD&#10;39c9q7Xxz4ru/FetzaiykI3yKMk4A6DnjnOTXk+o3R5jzk9+cf40AV7m5MshUdMnjtn0962vBXhL&#10;UvG/iKz8O6Wm6W6fBbsiDO5j7ADNcpGryuoQZLNgDvz6V+uP7GP7O9za6afFPiCAxXFyFkkDDlIT&#10;yqDkYZuM+2RQB7n8JPh7afDTwTBpujweRNPHsjfGG2n/AFkp77nPQenesPxVYvI5tlG6Qkg54HHT&#10;jH55r6x1vS/ItvtDIFJwqgcfL0AA9eOB6V5/ZeCnv76TUblBjO7B75PQH8x/jzQB87R+Fxp1qb++&#10;YOx+ZT3PbI+nTmup8CaE+o35vLkkwxsFVRn5nxkD6dz6V0njOxN5ex6dAdrcDbz90Y5PsvU+pras&#10;3g0bTvI05QhlXbG2fmCn78nXGX5x7DryMAFjXrxZrj7CjB44SfmBxuYjDEY7DoOlc4FJPHGT7Y4P&#10;Iz/IfSnPwTt79j+pwf8AH3pNuQ2TgNn/AAzngZ+h+nSgB6gIeRxn8j7D29fSoguBgH73Q57j16/h&#10;j6U5RwByNx9wD9P5moyTwcfe5yeRz09OPwoAbghSR15PT35wM0m0EjnOO57npnpTthYHHBOOp7e3&#10;v6EUigqvABBBOfTnHTn/ADzQA3ad4zwBjP8AgD/nFXLWHzGGBkfn1PGcfyqApuzt69M5P65/KtnT&#10;Id0qNjGSOvbvz/k0Aeh+HrTEKADg+vf1x68f0r2LRrbcgcdRjHp0+lcDoVqFEYxgkfp3wO1er6bE&#10;yRhU5GPbB/z9Txj3oAueWQg9D/n35rGvCdhY9B+P51vuny8Nxz+g/wA965+/ysbHqB7c0AeWeI5c&#10;7+2AcYIH5Y9PwxXjGtyjcxX5QenbPfmvU/ENzh2yOSCex+v514trc2ZXLAnjb6cA+p/SgDl2BMgf&#10;GR6+oPBq9CpxnPJ/yO5/zgVTQANtJByAeeM+oA55FaMKk7gSMnvx+n+fXNAE+eRnqc+2c449+/Wk&#10;UjPPY9SP0zn/APVTzgAKRkHI47fTP8x+lNKsc9sn8s+3+cUAIWIA3HIHcd/TPHX3pBweOM/rxz7f&#10;WlCsc4GCMev5+3544xQQVIUdO/B4z6fy+lADWYdx0/QDk+3NMVSoKgE56e/+RQ3OCWxzjj+ff8KT&#10;bs75JGRkg/h/+r9aAFO4qV6lR19Mc88fWkZecjgHj/P+cd6jZsDLcHr3/Ee/tTi5A3EYOfXkn6ds&#10;9qAG7RuC4Ge+O2eDgngH/wCvUZUH5m6duPbjNWFcH73ykjP0zzgdPT/OKiIIB9s+o59jQA0lsLk8&#10;fTIIzxVWVxGpZ2UBQSSePxOeOOtWZW6K4479c+uP09v8fBPi58R7bw5pk1rbtvuT8oUHO5sdBx+J&#10;P0HvQBwfxr+KJt4m0bSZNkrA474B/jPf2A+p44r41u7pbPD3RySC7d8+hPTnrnPP1qzq2rz3ss95&#10;qMnm3Mpy5z3J4XIxwB09K8+1O+llYCRgWx6nIHbGaAG3moPcTMw4BPHt06fWm6bpt7rWpwaVpsTX&#10;F1cuI4kQFmdm4AA/zxWSpJBA6/nz7V+wv7Av7Jdzf38XxI8ZWxjLoGt43/5ZxNj5sH+NhwO4GaAP&#10;oT9h79ki08AaOnjDxfEkuo3e1pM8nIPEa8fdBHP94jHSv1HUoAEhXA9MYA/DtVa106ysLWOxskEc&#10;US4UcDAHSrZT5QCNrc+uef8APWgCncuYlbuRnBPH1/8Ar14j471J47FhI28k4OOFHr6fTH6169q0&#10;iW8DGY9Rg/T3OcD8K+ZvGV4dUuntRyiEbjxx6EHHJoA8M1NXu7t7qT7g4HTt7dv6VyGpNtJUnGAB&#10;gdevf/PNek6tEETEa7QBwAM+49+O5P59q8v1ViNwxnI6A+p7UAcXdlmZyFCjt9en4d+n/wBaqEal&#10;mJHBzj6H86s3bGSYqO/459c0irkgYJPfBHbsf8/jQA4D5/vDGc//AFv8/rQFIGAuOo44HNSADkMQ&#10;2Dwe4xz2H+e/suMY4xz9f88+p/xoAibIbGM5Hfpx/WoeSVPTHp3P+HapnGQNoJP8h29cf59KYvIK&#10;4BGCfrn0/n680ARqnykYwB7Dpjjv1Hp+dPxgHsRk55J/H60ufkKhcjb0HXA446Yz/j3oIUZOOOmT&#10;x24A96AIyuOOMn26fX8OKjKkct149uM54+v6c1Z5XGeoz+Z6n+XSm7cnB5HPHXv379fr+dAEICkq&#10;Bkg/19vb/CkAHbnA9iT3wPep0b5wVxuzzt9O+On+fpTW3EDbznjj/PBoAhYHcSTwePTB9T+PpTCx&#10;kBycE/eH0PAFPKjJxyTnt0yeMZPIHrn+VMY8hugPb169f60AGCxOee/IPf6+3+c0ozGDg5PTnjr6&#10;/XFNO4gN0B9ASQB0GB6f/XpN2FdsYAx6c/Q5/IfyoAVtrbzjOMH/AA49v896iYEA7RzznnqQacW+&#10;U4JXHQ8Adsj3/pTXwRjoAc+n68/n/OgCEsOmCMD05P8AnsetOAYEMDyf1J7Hr6U4gAEYJ/8Are/+&#10;e/0pU2swA598+3Jxz/ntQBYhj3MirwOc/UfXt/n2rvNCsjKyED5h7n864+xG8r2H+PU9R6cfjXrX&#10;hq1LMrYA3duOuOfU/T86APUPDtoYlUYyCB2z6f5/MV6VbAxxj/PHeuT0qMJGvPTAx1xjqeP89+pN&#10;dE0oiGM4AB44H5+nP1oAuTXap3zj09evH0B/lXm/iLUSEkRTyc++Pw9ulbmpXoTLAnnJ5zzx29fr&#10;XkPibVApKB8g5xj68/5HuaAPP9evS7uxJxk/jkZ5H8uvavM76QFyAOvJ6E8+hrf1K5aV/lPBP8vQ&#10;81y7KfNY9Rn9f6UANQLllXgnHv2//Xz/ACqZtgIDHAPQdPxB/wA/rQoxsyCB6Yx9PXn0pjNyeMgj&#10;rn0780AObAzzx1HPTPsP8momwoPUYzz69849uop7NhueQOmeAR69fc9P1rxP4mfE208O2T2ennzL&#10;iXKgZ25I9/Qdz9RQAz4k/E+z8N2slnaN511INoVcZJ7jOeB6n8q+GdW1a51O9lvb2T7RPKTk84C5&#10;PAHoO1W9a1W81e8kur6TzZpfvEElQMfdA6genr1rjby82Awr1BJXr8uepPbJ/T3oA//S/B2QZ5bn&#10;/PpVFgSSM/jV9myAo7duP51Uk6nIwaAIlB444r6F+At+bfxHApP3WGfXqCOT35wPWvnxcE4z9OpF&#10;eo/Cy7Np4jiIOMkLjp3yRn/PbFAH72/D/Ulk0mAg4+Vf5D+f+NeswziYDnI559evfPpxXzB8L9WM&#10;ukW5L4JRR6447/nn2/DFe6219uZcHBPt0I7fn7UAdtvzk5xknse/an/dI5yAT+Z/zx/kVkWtyGPX&#10;APXnr9K0o23MGBwOc8Hr2/z1oAkO4g5GB+BAx2+go/iDAY+vsenP04FPGG6HHt6fT8P8e9O2g7sn&#10;k9z7/nyKAIxzt3A4H69eMVIVJAYc+/8AM4/+vTOMZzkDPH9c9/p9KewO4EjPtz+eMe386AFK8FRk&#10;EdhzyBg+nY81ECeNx7g+p/X+VOPLHJyPrgn+lKSTnJ6nOQD1Oev+H9KAE25+U8kflyfTPbpTDtBG&#10;3oP89Oc1KxbHX7vY9/TP0GaQ72AI6DAB/Tp/n6nFADDgANtyR78U7CspUDAPp6DrSLhT8uSMd/p1&#10;/wAf60mQACueh9+fWgBoJ3lsYIx2HfPp6UjKCpwRnH55B4Hb04HNPILYGMH8/wDPTr3pxIKAlcDj&#10;HPT/ABB68YoA+Bf2t9N83w7LOiDAPJ+h/XpX5FagjC4aMHHzY/HPFft1+07pn2rwtK2MhuvAPY/T&#10;0/l71+LWvRvBey4HCtgdeSepA7f555oAz7MFHWfG0Bv88f54r3vwdqBkiTdkH9Djrx2xx68+9eBr&#10;ISmegzj6f5969N8G3oJEJ5bkkY5xx279P69aAPd5L2MqIoj1Uc5xz0OOvX09K37OImEIoGGGe/fH&#10;Q9R7f/rrgoWjh2tnIxwM9D6etdzoV2JVG8jgcHg9+n/1vTPpQBpxaeGzvUDPtgHNZV5p4Iyi5yeM&#10;devH4dK68Mu7IAPB56Zz0IzULwmUHcM4xn1H6UAdN8HZfsuuR467unv2r9KtJkMtijnJBxzx+JFf&#10;mX4IVrXW4mjPAYEDkd+vpX6S+F38zSYWB5Kj8PegDpSNqk9M0oGw524B4/zj1p248kDLL269e3H5&#10;Z/WlTjjrjj6+h/D1oAj2kngYJ/x449hSeXkDAyMk8Dpj/P0qfuBgE9/bjPH+fqRSBew5BJx059+O&#10;f89KAMqWyVhtI5P3h/Qj8Kx7vThIjcbSf5/l/nmuyEIPDcn6Ej3/AM5/CozbbgW7Hv8AX1/H/wCt&#10;2oA8xu9LwjFRgdfxrlr3RVc/MAfT8+x6jmvaLjTzJGWC9OfXj2B/zntWHd6aOcdc9eePp0/z6UAf&#10;Pl3o7Rs5YZA9f5f5zXL3emZJcjnIHGew6ew/CvftQ0okDjBznPB69c46en/681xV7oxBBXCnJ/L+&#10;fNAHjpDQE7jgDP8A+rFaNpeGNt2chfr0HX6c+ueoror/AEdgnmKmcjqP1I/z+FczNE8ROD0PX8P8&#10;/pQB3Omah5bjL8n8ckDsP6V6Fpuoqytzz7AHHPr16V4jaTEY5xz+P+f6+vNdjpmoEYTOfXjuP8/4&#10;UAe32l/kAEglvbP0x6VvrPnndj6fXH615hpmoDAAOfbv6jP0612dreAg9wD2z/nmgD48/bEt93he&#10;eZVy6YOP8898/SvyGu48SDseQTjpjpz+lfsf+1eEm8IXLnlipPb88d6/HO+O6bdnI5A/3c8Z/wA4&#10;oAvRMPsanbjAP/1/8/SvN9W4uWA4APfrn1/rXo0BZ7UqfmTb/XjnA9Oma8/1dQtyw6fTpx+PegDH&#10;UEHpx7+/FRyDB44xUwUY9v8APpUJ5brkUARVInWkZcHikXrmgD9Kf2IrxzfojDCoxHJGCeOfw/Cv&#10;2LtsiJCx5IGfY479q/E/9ii72a15ZOf3h6+pAwAf8a/a6zYNAm08lB0H5ZPH480AW+vAAI/kRTlI&#10;/hOfzI6n/DvTQCQTnJwe/wCvrz/LihCzAhR0AGM+n+fWgAA28A4HA9P8++PzoXJwOpPWnEDIXJwc&#10;duexxjv/AJ60iqWwc9eDz7duBnp/+rpQA/A+7jjk9+P8c0rE89jnP1/z7UgyQQwyMjPv2/H/AD3o&#10;GW4YY5559P09KAGE9e3fp1OOec9qeB3x+o49f/19aVVAIOM/U4Pt9aQrtAyCR+Hp37+9ADBlWJA4&#10;Pf6e3HrUkUh3ADgdDjGRzTNuSMnnt7f05z/+qmoNuOc+59D3/Aen/wBagDqLK7yAo6D+nXn8a6i3&#10;YHA+nH/1/p0rz2GYrwPmI6dv07flXU2NwrAYODz6n6f4/SgDqwgIznOfrWfcQZU89fb3/wDr1dtm&#10;GPY44yP8/nVlolYbscf4/wCf89KAPPr6yGTkZJ5OO/pXxp+1TYrH8Pr58fMIXIPYHtX3pdWocdMj&#10;+hr4p/a+t3g+G2ouBsIt36jrlh0z/nigD8L7dF+2Byu7OfY9eT+vHvS+JHCoQw3HaOmOg71CJWgv&#10;EwcMwwR0J/LPH+feq+vzSC1HmcOwGeMZGOnfj2/nQBf8C20TLNNL8xdTwD0wR1B7Z6V200DhSzgE&#10;Dhc8Y9+nvzXLfDqKJ8lyGPz5BHXA5xyPQfnXpwtVeFgg+Xk5wBj2/rQB5Be2gebOOp9/8/j2FPjs&#10;mlGSD19voBXV3tgfNIK45znHH+fx9ajjswFD4yRg9eOlAHGT2KRuqoMY7np/jn3+lfrz+yAmzw9F&#10;zyYecf1r8qLiMG4UL1B56cevPTj+XHfn9Y/2SE/4kAVusceM46jI6+3070AfbBAYBSentjt+XSlA&#10;weR/j1/zj86XrGMHHXn6dO/b1+nFB6k9Cvr3/DnH4fyoAb90HueO3X1/pmgAn+LAP6j6/wD6qUjf&#10;jn9R6dxyO/H/ANekPXbjrnuB796AHKSFDMM9PyHrS/ePPOD+uevBpNoGPl46565Pcen+etKcN8vb&#10;I/Ajn/OaAHkcDHXP4Z9f8+9M2k55yPf0746fnTiu9emCCc5PX9P8/WkAwBnr39DjqTQA84JPPA/z&#10;gj8Rx+VIxIOeuB68+h46U4MFBwc459M/59qjckZ7A574/pjv70APDYBO3p0/oOP0pqs2cZ5Pf1x/&#10;+qkGGycYHOOnH0/z/wDXDk/dOT/nr+FABtI4A49OvbH5f/rNSIGEgwf65x9frUXGcgZB/IeuR/j9&#10;KcgPBHOfqR7k/wBKAOt0m9K438/4e/0/Wu+s7ncBk5z+HHXjtXkVtL5WORxwD9en5813ml3m4KpP&#10;Jz09Py/z/MA71SHHUfT2NUp4s52DkD68dv8APen20pKBW/z/APqqxIuRwuQen4fyz7UAcRfwtyDw&#10;Dzn8a8317TjOrggY/njnrXsd7beYDj6ev5YNcPqlptR89T/T9KAPy9/a1jWy8P3EYGV8sKM+rPgY&#10;9OnIx/hX5bXwSeUKeDu+n1H19Pav1E/bXnFrZm2U/O81uoAzkgZYnH48/pX5fX5aOV2HAG7AHr69&#10;ulAHMaqWMQEZ+UAnoPwrBt5TEBIhYYx04zitvWXcIqkDLqCexHXp6f161z6oQu4jgkcjOOnT3oAm&#10;e4Z8Fzkn2zkjk5/zzVdg3KtwOeMc/TNWVRkI3jaBk59R7Dn/AD6UyXywpXHUDGTkj0JPTn/OaAGR&#10;Ykfb0Pv/AEzXa+FLlYdXRRknnJyAeM4AzXER55Veo/z19K7rwLay3GvW8cKbxuHBweuc/X3x6UAf&#10;u5+z/bBPCED4wCkQ2+ny85H48GvoLrgYxk/T6eteO/BW1EPhCIKuCWGPwH+f6CvZCflGBgdeB79f&#10;8nH50AIqFm9h047f14oXcv3Rz6fTjOKdg/KWOAO2Onf/AD/jTTxwOQPx6n9aAI8bsYGMZ/l+H4d6&#10;ec8KPb8c9waQAqAoGfwHNSZBJ7cH3+uPy/zigBrMqydMgcfhz/8AXNIcljk9cfoeMfrUigbCue4/&#10;kP8AOKMEZZT3P+fx7UARtyoXHr7/AOf89KAG3YxkgHGOenAOacqnAOcY/HB60gwCuMnHfpn6Ht/g&#10;aAFznlfT2/E/j60xG5PHAz6c4pCRxg7jx+OeR160LuJX+L/PX3754/OgC9byYdQT24GPXuK7rSbv&#10;OAenavOUKhhn5ifw+nPH+eldFpV0UcKTxwev8vXNAHsNnL8oAHI4/wAirczBskdD9Of/AK/pXN2M&#10;/wAoYHB/A/l6fpW6jCQHn/D3x/nrQBj3qEMSOAMe+ea871aEruPQc5OOOf8A9fFel3kWeneuJ1aN&#10;ShwMEc9OvX8B09v60Afmt+17qT2fhy6gRtmIgAQR1lfb6dMfjX5Xa5EsFqAowyrhfp1/pmv0P/bQ&#10;1xhdppacGa4VcZGWWFcnjr94j8a/OTX5B5hDksR/DjjOOv8A9cflQBwt9OGULGcDHPsV+nH4Va8K&#10;2D32pLEq8AjLHPHQc+pPpWRfFi+48Lz29evp/n6V3/w9sLu8uhBERCj4AZhkMeuPrx/kUAddLYR2&#10;0iRk4ILEqD1x3x+gz9azHVTnClUQ9SexJ7/0+tdhLp6I3lxcOoZptxJ75PJ7eg9ziuZ1mUSzmxsw&#10;EjGNxHY+nb14x3oAz7dEb5yMgcDjv9P5fSvefhdbPda1bWMY3uzAsenGRnJ7e1eNWNjEzgclBk9M&#10;Djpj88DmvqD9nzTPt3igDGArKi892YZJPPv/AFoA/U7wbpxsdAs7bOSI1JPoSO2P/wBVdYhzwxBJ&#10;/DP+f88VDaQCGCNMYwoHoAMdu3SrRAAPGT0Hvjt70AIFyB+GPz9PWhlA68479P8APvTh3XuR+vem&#10;lcE49hz04/Lj8utADAex5AwOM/hQEznBzu9efxp235iQc4HXt7/zp3QdMZH4gE9z247UAAycZPHf&#10;t7DPbnrRhhjbjgj3H5H8qMgArnke3f0P+fpStgKD1BJ7f/W9uv4daAGlu+7pz/8AqP8AWjqxz168&#10;557D8qDgkY5H8+2KOQcnkL7Z7j9M8UAW7SU7wegzjtXoOmzebGpB4x3/AK15nESp9R9fXrxx/wDX&#10;9q7bR5gFCqM4x39/84zQB3cb8cnk8Dnr9aq3a/Kcc5644pIXHJPX/PanStlSx6nn9B2/z+NAHFao&#10;u4kEbfc47e3fpXlXiO0Z1bPvj8jx9TXrt/GzduO/Gevp+NeZ6xGrEt0I+oz1/WgD561iERyvnOAT&#10;6D14H9Kw7cNE/Tkd/wCRFdp4hhAmc569Oev/ANf+dcSSvnFhxjn0+oxQB6NoszbBxyPzz1r0iylD&#10;AnsRj8Pp6968h0S4AxtOQT6dP8969KsJl2gjAwMeueeScY/nQB538dvE6eH/AAhcSE4KK0x+kYyM&#10;n0zxnp0r8Rbx5p7me9YlpbqQt7Zc9Sfbrj86/R39rrxoEsZdEilIku2SFR3KJh3PfIJ4x+lfnL5j&#10;GbODsT5sL+n40Ac74ikENrsJ+ZyAME9vX+tWvhTora34vtUKF0hYN68njJ+mc1zHiSYy3GwvnaOw&#10;9/fFfTH7NXhUXN0mqXLbI3k3DpuZIxyPpxzQB99W9vawaFaWECq88ahW244PTn0BJ55/lV3QbJIC&#10;0sS8vktJjO0L0Vfr+uPSq73MENsYraMlpMtjHOD0DH/HvnjFaVm4nt2toH3hV2uy8IOOQP5c/mTQ&#10;BY01ftGpEqSUD7Wx7nkknnoMf0r2nTrZrW0kYYEhyM+7YOB34x1ry7QoFyVUEEHkg9TxyfXsDXsN&#10;hCs6xyAbsJu9sDsB07/lQB0lghCl2OSCBjjsPx71rfLglRg5PYAc+tVbYbY1Ugjkdvy9enH86ttl&#10;lbjA/wAMY9c9/p70AMLcnPY/XrwP8aAGJAzjGf5dskUhjJb5ecf4+vvTlB4wOPy6555/Dt/jQAvz&#10;PjHHXvj9Pr/X1qJf7zDBwOvGM/0qYruBOdx/l68/17UgTBJzgDv9O/Q+1ADWOM9zn8vcfnSI3zBg&#10;ce/Tn3pB8yjnA+mfrRyArEcqR2HX3/zx9KAO50qYhQx9cduoFdjYuzEg8EH26157pEhYbR0P9e+R&#10;/Su4snzkEZJ5wOen+eooA1J2G3nPoe5xj8enauT1FTkyMMiupmb91uz057c8dv5c9+a5XUfun1zj&#10;0/n7UAcFrCmSBjnJwfqPwP6V4zq43SvjkfxY9v8A64r2bVAXQ9jg+pP17Y968d1khWLcD1yTyT6j&#10;v+H/ANagDjWO2RnwSPy4/wA+/qDXYaVJh156Z5/zn8TXIMwDA9s57A8defftkevPSuq0vB2t0OQM&#10;A9R7dM4oA9DtWCoNvQHp06+tXTkkHGOcc1nWblUEY5J4HPX8Me/f9K0lbkZBP4/1/H3/AEoAQ4BD&#10;A8rzjOe3t7c896XhWOMgD0+vJPrmgMQeef6n17dD6/p1ppIJBznbk88AfQ/TjmgBCcbt3UenAz7/&#10;AOP+FNOTnjJGB+fYU5Rt7Aj39P8A9f4/hWJ4g1IaTpVxeDaHRdqDJGWI4HP60AfEf7WHj2K2sho0&#10;cuDdEwJ7KufMbj8Aa/O64mVlZyMoctyevGAB9Otep/GPxI/ijxpcbJvNitCYk67Qd2ZCuPUnr6AE&#10;V4brV7JFAyR4I59uvHsfy/WgDjdXmWa5cqORgdj07/j6V9Gfst+Cz4g8VvqcqfuocRqW6c8sc/TI&#10;r5eZXmlCoC7SHgepPav1d/Zk8Ex6F4bjlmTDbQWGMbnc5OT16Yz/AC5oA+wdImgUi10+PZBbAAsQ&#10;ADgYAX69fp9cVu3erR28IgRy85X+EAsO5KrwB6Ek/lWJay28MYwhdhnjtnsOeOT+NcX4p1yfCWNu&#10;4t/PG1tvMj47cZwD70AQX+p251NrHSI/OuJv9bJuEjEnAAZugxk8Dj3z1r67dvo1rFpKY81zufJP&#10;CrxtB6k+v863PDlnb6NZmeJAZ5cM7Z5A7A59PTGehPOKNC8NS63qw1W9PmRPIWXnOEQ5I5yce/NA&#10;Huvw30aTSdFia6A+13P76YjuWAwB34AwB6177pL5UE8H2A9K8s0oImMH9e3t2/P+Yr0rSGPPYfqf&#10;/wBfHtQB1HUepx2wOtY13t+5755/StNmyoxyRn2wPT1rFu2wduMZz0H8v8/lQByOrqHiO7oe3uP8&#10;8143rp3K/GCf5ev4+tew6qGKEMOOeuew7/T/ADxxXkWt8Ekjj0x04/z/APWoA8rdMS7Rxjv0zg9A&#10;P89q6fTCTHycY4z6n/8AXXP3Q/fncc47YPORnr/KtrTCARk88HHXjt0B6f59aAOwiI2gkEA/T09e&#10;o46/hUqHqzHJOPfjt9fSoY8kAAYyV69s9P8AP681Y5ZvlXuMdjx7/wD6v50ANb5iSTwT265/Tp2P&#10;6daaBuySc5JyB24/z9aVlydx6c85/wA+v5YxTSxwWPUZ4xgDj/PUfhigBuMncvJJ6f0Hp9frQN2D&#10;2AHQj055/wAR0qTI4YjIAzg4H+HTsaawAwTk8dfp149uuTQBGSoT5VAOODz1PH503kMSRyMccdvT&#10;vTyMYVTgjqPUj/HoKY2CSQc/THY8H/P6mgCPgfMwyR7jqP8A65pHyo6AA/4dTUx9xgH3/wAPpjn6&#10;02ReQM9cHHYj2OP8/wAwBgfOfm9eCB6//WxRtyoB6fl27+3b9aYULEFjgZxz6nk4yP5kVMBg7uhJ&#10;6eo+ue/f1oAYMY3bzjtxzyPX86jGCQrAkDvjvj+nQU7c3RTjHoccfiP8/hSlSTwcjHTGM/Tn6/40&#10;AQNuLbuf6fX1696kgUiRRkFe2epB6/pTXUc8AnGOvP5/y/8A1CpIQoYEnBOPrz15/r+tAHf6RIkK&#10;FnbaByT7d/0r85f2xvjNLeJ/wienSH/SeZF/uwqcqD/vYz/+uvr74i+Mrfwp4auHlmEeY23nOCFH&#10;UDP5fpX4q+MdcuvEmu3msXuTJcudu4/dXoB6cDsB/WgDhGu5ESSXonTd0z64rzq8uXupyx7njHH+&#10;cV1GvTFc24OQeeuP/wBX+fwyNA0O88Qavb6VZIXkncL8oyVUEZJ9sUAfRH7Pfw1Os36a/fJtjkLx&#10;wkjOAv35M+nYetfa2p6u8rPBZjZFGmxQOyjAHPUVi+A/DsPhnw7YWVov7+SMKikfMsS8c8cEnLYA&#10;6dat61bHToYpFG5pudvTHPH5989OOlAGpocwRww6rkdOgzzgfTk/WvoHwFbSSyCTB3y8DoOnOfQe&#10;5/Dua+fdAjYNFGXy5I/h4AHrzj/OTX1F4It2ZYhtKCHDsAQTsBA3H0z0AoA9xtWhsrA3sxGUQljn&#10;kheijpyfavMLuY3c8txjBkJOG7Z7Y/rXS69qGbaKwjOATlhuHHoD398dfUVy7LnktjGPXqOnUcfh&#10;x0yO9AED85YdAfbk/wBeajCkndnGew4xxyR+FOcY2nnH4jn6nr9f69GKFIGRwSPXqenH9elAC4PT&#10;GR2HqfQUO3X+vJ/D24/OnKoO1c8j3/P86Q+pGdn9Sf6d/wAKAIjkAdyOowfwPp7Y/nUR6HB4PoPw&#10;qYABuwH16/WgKvQ9T/X8e1AELAZOO3Xtn259qeWG5iOCPb04/P8Az2pSCXxnBPTpwOntjP403BOe&#10;ODyfx/z79aAAnA4OSP8AD1x7VERxuwQTz/TkY/z+NOIOQQTxn6Dj9fb9KYNxICjBHfI/+tj3oAaM&#10;su3HTqD0/L6UYycgcHP0/wA/hS8gZUZJ56f5H4UqgqeRnr+PXOT/AE/XpQAZU5Udce3ueaiKrklu&#10;TwMcj8/fp2/nVkglQB1Hv1I9R2/P8qiJzy3JOMnnt0P+f5UASwgEAN/I/n0r0LRYA20MoKE/59e3&#10;Tj61wNmNz7QpAP8Ad6Yz2Jr1LRLcnBxy2O/vn/P5UAeqaHDtROMEevf/AArsh8i4I49eef8AJxXO&#10;6PB8gZh/np7f1/x6Bh+7GDjp/wDqoAzbkg544/x/rXn+vOPm3HAI9fy/l/nFd7dlgnyjkDp/TpXm&#10;OuuBv+bHX8if19v1oA8c8S3GMiNuQD+Qry11Bc44B7da7zxNNuZ1DZHJ7jI7/wCR+NcFtDMcnoO4&#10;I+vHtQAXd9Dpto9xOcLGA2fXHbPXJr87fjr8RJte1OTSbWTdFEcOR0Y9lHsB7devSvoL46fEmPQd&#10;PbTtPdRcSAqpzu57nHoPevzp1XUWcvNM5eRiSXPJPXGT0/PvnHagDI1C6SIFDySBjjnA/H/IrkmI&#10;kPpk/wBas3dy1zKXY9T06455rp/AfgvWfHfiaz8O6NE0s924U4XcFU9ScenrQB9DfsnfAvVPil40&#10;tNTktvN0yxlH3l+WWUcgD2HUn6V/Ql4b8KQ+HdJi0iAKXHMjdmc9SfYHp+Fef/sxfA/T/hZ4FsLa&#10;KIJOUPOMMc43OTxyx4+lfStxp6LGq8hjkkY6AigDx+80d9UnSMDCRnjgYAzzVHxHbw6NpUiwDYQo&#10;XPccds+w/wDr17Ymnw2cLSuMEg4yOAOv5V4J471Le5iYAqOgPdiPlH49SOmOvpQB4Hc2duLuW7vA&#10;cSAbxk52fwoPdu+e3NYcztNKZZCASST0AzxgYHTHoKv6ndNM7xBy/JOT8wZj1IHp6egwMVmDBxt6&#10;nrkdgfTken+eoBEzA4Q5GOTjHb6+opB947hgP+mOvc+9OOXwSMkn169ckDJ/z6UxQ2ABnAPOcc/h&#10;7c+v04zQBGwUA4+XjnPvz+P+elDYDAEfn/IfnUrE7VXOSc8kenb0/A01gSwbPOP8npg5/wA+wA0E&#10;fxdQRx+HYfTmmY2gk8E8ngev9e9Obj5cYU59scdP/rd6ASOQPoOenU9u1AEiYBGBuJIxjpg84rrt&#10;CtSzZIyRjP8A9euTiDHJ6g/ifUjr+Wf5V6R4fgDKGA+Y88H/ADnOecf/AKgD1HQ4Fbyh2HX/AOt6&#10;dq9Ktk2R7QvBz0ri9AibA7kY/pXdRKuN2PlPP/6/8nHpQBFM4EY9vocY7flXI6xcYhY9QOo/Hr+H&#10;fviumuXG3C9PY/oDXAeIJj5TKDggEdeMfU0AeSa5dKxZgcHnr+uM9f8AJ47+N6nMJZmAHHHp0x3/&#10;AM/416Tr87/vD0OMep98/nx7V5hPlnZdxB56j8+fr0oAihiLuGxkDt6Y65+uK2I4iq5OSRnnjgd8&#10;VVgUkA456kc/z49auhM9DnHXPOPcfh9f6UARjAIPTd+JGPwNOUDA2jBPPr+f0owBkkgjqenHPA7n&#10;/PNNXIHbPPf+eO+KAEKgfoe3HPGKOMFeo7Z/wxzmjgHrgH6jJx06f/X+tMYA984684/z9PSgCPHP&#10;UkDPbqfXHtS7DIh3dO3Tp9f60HjtjI45Ixzz/P8AkKMHcwxjpjJz3+n+etAEciDeTjAG0k57VDt6&#10;qo5HHrV0qVP1xnH5456e2Prmoyp4J4HA4OPy/wAP/wBVAEaoOCR17Z6j3/H61HjcpbHA55J781Jw&#10;GKoMdfy9h/Ljriub8SeIrPQdOe6mZQwXKjpwAc5H6nP0oA5f4heNrHwppE1xLKFdVzuxnbkcDrnJ&#10;PGK/N7xd4qutdvn1K7OAAQgx9xfQ98nqc96674leP7nxbqEzh82UTEL/ALZ/vEfoPYZ614Zqt+8g&#10;CAgk89PXrQBS1DUPNclSD1zx6f55rBbdI5JOSalbJOAeT3x1r6G/Zy+A+ufG3x1aaRawv/ZkTq11&#10;MAen9wHH3m6cdBk0Ae6fsV/sq6h8XfE1r4r1y2zolpKDGjg4mdeSxGOUU/meK/pB8OeG9N8LaPDo&#10;+moESIDP+23r/QVyPwn+F+k/DHwtbaJpVssJSMKduBtAA+UDHTnknqea9RClSec5xx/9egCqEbIw&#10;MD17+wxUbt5KjJyT+vrk1PNMsILyHAXP4V5l4p8UqrrY274ZwSxVsNt7KPQtxz2/EUAYPi7xE84N&#10;vbnAkJCg9Qo4LH29M/hXkVyoVCD82RkkgDcccfn2rq7gSSvJNK+Xb+Q7D2FcpqZAjbocd/TH0/yK&#10;APNtbKsXTPPPHt3x25Oee/NeQ60wTepGMnr07dD9M16prjls55yenTt04xkfX6141rcpkfchyD0A&#10;4GAO3X09aAObYeY5z/Ee+fqe/fHf8KsogUB2Oc456Z9aaijeT1P0JySfT+WfY1YZVwHzgj8QPQn/&#10;AD/jQBHncAOM9frxz1P/AOv1pBgYI4HI6Y7cmpwo2kvgnPTH9Pr0/wAmoiGBKrwD6ep/x/8A1UAN&#10;Cqc8cDpz37H3qMjG0AYPOOemeuKn5A4PJx/XHb/9XSmbT25A9vzIz/OgCAr13DA5xn7v4fX8aQqF&#10;OCOmeen1xUhUE4GMD+Q6f0zSlyG68cdh+g/qaAIyAMkAkDn8B2NISRjBAJIH/wBc/wCNPJ6ADJbn&#10;GMZBH4nP6UvlEuQpz/IfTP8An+VAEQ+UKQeABkd+p/z9PwqM7Dn+8Ofwzzmpckk89+M4B6eoPp0A&#10;+tMCEnI4zzyent60AQspwBtOQPw/H/P86acE8DkY5/l0qZwF4AyenX6/j/njpxGyqSBnj2z6d/X2&#10;HBoAiKFgVJwBjH+e/X/PFDYxuPAPfk9BgH1p5UjODk/X3/p6d/zo52nbjk9+f8+/HFAEbEAfMOf5&#10;+570w5OOOevT1/z/ACFStuIDf/q447+uOPel8vf1IAPf/wCt/nt9KAIWyRjGe2fX/P8An3egCsC3&#10;fA6c+3/16TarY5yPqPqOeO35elXIQwICHjoBnPX/AD1oA29Jt8yAqgwfbIHJ4P8APPbmvadBgWJR&#10;LgHIHPpnr+J4/lXnWhW25U4woGMdMfhjoe1et6fGI1UEYxg9vyI+vrQB2Fqdp9ccH8P8/wA6t3N+&#10;qqcnP+Hp+A//AF1kK3lKQxwAf5duP/r1kX92ygsG4/p745/LFAGdq+qBFcMRu9fXnt7j8q8Y1693&#10;yMSM89P5f5966zXNR4Khs9eCw/AdP8/y8q1O4aUNu9eOenTAPp7+1AGHcTB3OSOf5fUgelVwh4J5&#10;zx/n6c0rFmcr2B/Hn+XvjkUmCD2wcY/Pp+Pb9OnIAvGQQNxP9evHv3Pbn2qsxAAzwAM/5HpU7N8v&#10;TcO2e+ev/wBftXiPxK+JNt4ftHsrKTzLiQbQqk5J6Hng4Hcj6degAfEj4mWXh21ltLUiS5fKqq4y&#10;Tjp7D1NfEur6pdaneyz6nPvdjknGcew68D+Was6xf3+rXkt5dTGSRuWboAp5AUdgPQdu/euJub8w&#10;kpBjeCfmPIGPfp+NAD7zUQgMNsCMnnI7j1/pXOOpXOTk9e9TtKVJ2kHHfrn86+jv2cP2dfFPx48V&#10;28FtbyJo0Uo8+4wf3hUgmND6+p7c5I4oA//T/BnOO2M/55FQN3+tWGHXnn+tQsD2GD/nrQAxW6c1&#10;1nhK6NrrVsw4ywH4/wCT+lcivX0+vNa+lP5d7DJnBVgQf5D/AD2470AfsL8IdeeTTYOQRtH+Tz9a&#10;+mLHUwQuSc84znPOfX14r4G+C2vh9KgQtgqB2B5HX/6/evrHTdXXK5PfjqcH29P1/CgD3e01DON3&#10;B9u+Seea6i3vc4/iODj+mMV4xYarkgM3TvxnnqT09K7Gx1JWI2t0/wA//X/yKAPS0lBQBRz9cfni&#10;ptxABDHPPXofXr/9euXsb8MApBAPqR374/pW9HOrDCHk+uD+Xv6YxQBc+Rc+o/l1z9aRgGxxwfy/&#10;xqMODg45H/6xz9anUEg8Z/HJ7fT05/l3oAQ8A44x6dDnvR0bGcnj374z1p/ZsEgnnn/D+fP/ANdp&#10;LHAOQeOPTrz7+9ACEk8EZA9e/v8A40HbuDE5De3t3/Cn5xnaRxjpyP5euf8A61IAy4XGMk9/5fz+&#10;uKAGFTxzwc+mPr/9f8KAu1zjkj/9Zz2/z78POCoHYA8k/wD6v/rU3gj5eVHuPz6/40ACgjDY5+bj&#10;n1/l/kUh29DwMc/40HCsDnkdunfGMf4/1oI4KkZx7eo6dR/hQB4R8dLI3PhK7IGdqH2/M1+GfjKE&#10;R6vcxnAKyMMEnjk5H0Ffvv8AFO1+0+Fr1GGcIc59e4z/APrr8IfiTp7Wev3W9T/rDx6n+n40Aeeo&#10;o+Yhhkkfn0rptAnFnOGY8DIGTjA9K5eN1Bwe59cZHPb/AD7DmlEnkSBiM/Udx7flQB7THrDM3mbj&#10;gj+nc59K9H8OausijccEjIJwc4P+e3418yprzAAEgZzgZ5B9Mdv88V2ui65LbgSSOAOMj/DrnOfp&#10;3oA+ml1VQQgc59/U9CO9a9tfBl2ghgc5+o//AF4/UV4FbeJ4HfLuBtx3zx2OP5/5I9B0XVo7uIrE&#10;24nHB+vXHXH+H40AeueH71k1WHaxUqR19M9M/wCfrX6M+BLoS6PA+dwAA7/rjp3P51+XuhvONRjk&#10;aQEK2fp9Pbt/Wv0j+F9wZdFiycEgEY9OcnOe/wCfvQB6ypzxkknP6cn+VSL97GevJ+n4j8etRoWw&#10;CevPt+Of/rfhUm4Hg/d/l3z24/z60ABOeRnAxx9Dz0oJA5z0wPz6+3f+tDDactwB9c0qAt8nUZ59&#10;/wAccfh1oAcsir8v9B078DFXU2E/Nzk+h/D9O3+NZ3OAcHjHtj8P/wBdWIX2lQATjAPHt/kUAaSx&#10;blJ64x/L0qjNZK2fXj369DWjCysMHBA9/wABz/8AWzU4i6KBgnt/nv8AjQBxVzpoJIxgnI+n9DXL&#10;X2i5565+nBPJI79P8K9XktlYE4yvf8foevesi5tN5weo9e2aAPD77SlXKjknnPB/X0FcFqWj/MSq&#10;gkjp6Dt1+mBX0TeaaJMqcYI5/wA8fqK4XUdJKL04yc+nt+o/DjjmgDwKa3MDbZFyeffp/hVuCYAA&#10;bvQf0znr7122raP5ikquCPauJuLRoXBxznvx9ccf16fjQB1thf7SAw4PsTwenNd1p2oYfcTnrxxx&#10;n35/yK8Yt5ihyOMY/wAj0OfWursNT8o9fqcnp2OPwH60AcP+0ev2/wAHT+YODGTz3IBxx9R6ivxw&#10;1OP96XDbmBx1x7H/AD/9ev2J+M832vwfcqefkYE9Oo7fh/8Aqr8fdXULcSFuDvYenQ/y/wD19TQA&#10;+1mEdrtXkqv1z+H864DWAvnlscHrz37/AE9hXW291EgJkbYTnbg+nTH+f61zGp7Jt0sY4PP09vyo&#10;AwQ/v14/CmswyPfFOCFuelSCMKAx4J/z0oAgkUY3A896iUkGpZCfwFIpHU9R+eKAPtv9jq7MHilE&#10;3YJk+mAf69/pX7m6c5e0hPfaP8/T0r8A/wBla6a38cRgE53L0I9ccev4V++2hndYW54wUX8OBjj+&#10;X60Aa5xgMOTweffGPwpMA4BGRx+ntn8qcOAVZeTgZ9/THp+tICcAAgAfh1/zkf0oAXAJBHJGPlPA&#10;5PPvSjDAv36/j+P6dqPlY5PUY5x+WfqM/T3NLypZccg8n/IoACevb09jkcd6UH5SGGSc/wAv6ija&#10;pz6nPTj8D05pRtOD3OfTj/8AV/njFADc4UKo9unv0/DnjvRkFfQ57k/l+AoKjcVU5z7Hrx0/HtRs&#10;b1zk9xj+g7/5xQAgJYhBwefwz2z659aB1JHI6Z7D1owrYIJPPJ+uR6fz/wDrU4qDwTwc/wCc4xx2&#10;P55oATJOCPbH+J6f5wcVpWdyU+8Qf5flyazjgocjOQB6E8+n4f8A1jQhCE7c8cn6Y+nt0oA9FsLr&#10;eobPI/Wt9JA4HHA/z/n0rzuwuCvU4xgfX1GMfz5rsLWbKjkj3Pf/AD39qANGZQcZOAP19Oa+Lv2y&#10;FH/CrdTZgcfZ2yBjJ+YV9rgiRQM/MB/j065/z9a+Lv21Aw+FepqnOIf/AGovBPtz/PrQB+Byf8fi&#10;+ZxtBxjsRz049azfETNNHuGNuB29O544rR3bb8KvbPf6+35YqvraxtBuAJBU8YyBznnp+VAHSfCx&#10;Iz5m8/OckkHr0HT+te+w6WnkPvG3dn0GPU//AF68X+C5gF4yj5pSG4bpgDj8c59/1r6pgtI7qIyI&#10;uQRnnsO+e5/z14oA+fNXs5PtbFF2jPyjnk54P+fxqvPYv5BzkDrz/PPbNej69pri5bYoHP3uc8de&#10;O34fjjrWRe6aIbEvgYJI4GMen4//AKzzQB5UYf3wZRkAgEdz6Y/Gv1a/ZOYHQAoUqCo/HFfl6bPe&#10;21hnDZzkjJB6/wAhjp+AzX6n/sqpt0DZnG5MkcY6+vGP8/WgD7CQYOVO0nIOD9PXNSoFXGDjA79v&#10;x6VHG6kAggAe/T8M4xz6/wBakJH3Mk+vfr1B/wAjn9QAwd3zHIGfYkepP4f5xSFQpx1GeMDqfpxQ&#10;25yABx/LPXOeP5f4qcA4xnP1/D8frQApVcnn7uTjjv1/Kg4PDHjrk9P88cil46nP5Z6c/wCfzpD/&#10;AA8hiO/HHt05oAb1/hx0PB9e/wCGPX/66jA7Y+v8/wDJpACCpPKgfTP1Hr9T/hSrgueSc546Y7YG&#10;PrQA7ABXHJ5xk8d+v0pO/rj0xTMscd+Dn1I/+vnmnHDZXGRxjv8Al/TtQAFjkk8Z/wA+ncdaiYkk&#10;bRxkc5z/AJ4pzck45PBOM8kD6cfU/lim+uxQcY7k4+vTH4fyoAXILf7J/EZBzk0/kMck4zz26f59&#10;6jwQTj5s4ycZP5UZG4sxGODwOMn145oAnV1xwfy/oK39NuNrhQcEf4e3p3rmkG1tjcH8fT6f/qq3&#10;bsoYbeMewz6Y696APXrC6WSLrkD+ddArhgPU/wCP615zpN2WwoP/AOvuMf8A167e1nLKM9P6EUAS&#10;zxZBx39Pc1y2owBkZSMg+/8ASuxIDDgf59P8/Ssa9hVuG4yR6g++PT86APxl/bpuwuqWMKkZlu5M&#10;89oo1Xn0znjivza1B2WUqo3OBjOfXrz2r7//AG37szeMrC2LjAF3Jg853SgKc/8AASM1+fV3G1xe&#10;vk4QMBz9exoA5HWSFk2KcgnnHpgYBrPtzIzDyhz3JBwo/pjHWrutKRcsuCMcZJznGc//AK6mgV47&#10;PYvBdN368/p0oAzSMZd2yR+vOPr689KoszHPOf5VoTmBIhDGckEktk88cDvwDWcM8888/j7UATIx&#10;VSoyM/5616j8MIWm8U6db4GDImc5B4I7/qO1eYwrgbsZ/Poa9t+CNo1z4/05SuRvyecHoSBz7j8+&#10;KAP3l+GsIi8JWUijaXyxH1bt/n/CvReCwzwTz/8AqNcx4OtxB4csFZQpESnjHfpxz9a6fbuHTjp0&#10;Gf8AP8/5ADjyRg5JzjHPp19MUK27II4OeOOo79uKbu+cYOffP69/8/o+PKZJO3Oeff8An+lAC5GQ&#10;yjA79un6HtimsDk9wc/5705iQeDjH/1/z9jQN3IXIH1/WgBMsSWbjHv/AI00nAfAOD6e/v2oYdcj&#10;gdPqPU4/P/61Rsc9eR/P2/w/n0oAUrhSCcknjnp6n/PtSAvkbT0+mBnn8eakGB8pOcdvz/z/AJ5R&#10;RlivQkjtnt9c+vpQA1VGSMZI/Tv1/nRxx3xk4Gf0H4/yoOQTjOR6j/J6f/roy+QOpHPFAAewHOe/&#10;Yf0q9avtO5TgY+6PXnJ/z/jVQYxtbknpg++f1/8A109SyuMAgjOB+P8A9egD0XTbvcuG9voMV11v&#10;MGA9xjJ7HvXl2mTkEctkDr6Y6/n3ruLWbGecCgDbn+aPGOvPp+JHJrj9TZFibcMBQT9AByAfpXWs&#10;+6MkcH88fj/+uuB8bXR0/wAP6hdpwVhcLn1I29PrQB+Hv7V+tC8+IcVtn/UwvNx0zNIcY98CvjPU&#10;5jNOUjPC8n3x6/j2zXunx51ltU+JniCZZDmCRbZOccRqASPbcTnpXz5KyNG5ySTkHj8cg8/r+OaA&#10;OXv5A1wVAwEwo5z0716x4EeaDTgkSgyZJQtnj3B9/evHZf3tyQvIJ645Oe/FfR/hGwlh0mIIP3pC&#10;jn0b5sHOO3+B70ARX89wFlAb53Hzt/ETjP8AhzXPRowDuTl5doUZ6D1P0rotQgmgZ4guxR8xLdTn&#10;vx+eB+VZlhEksobgoDxnoVHUn3z0/PpQBpWkKW0CCXh5OcHOBg8D39fpX2H+y/or3Wq+fgbHk3hg&#10;P4hx19OK+RGDTEIoXdId3UfKAeOOO3b6V+k/7K2gG10cXyIUBj3MDyW3ng+3H+Sc0AfaCcKAp6cf&#10;l0x/ntU3zHofbj+mf61Avb+I8nr1HYc9van/AHvl6j279+P8/wAsEAexHO3v1Hqc9P1phOQQwwDz&#10;gjjP0oOFOCcge/Xn1PrSkcjAwMf5GOnt3oATlMg8bjj/AA788UowQM/Tnp7n8MCmEAZXOT+fPepA&#10;mQFzkZ6n+f4fT1oAaWwBnkfy7fTikyvBAx+PqOOf50/LZG0889uvp0P86YFBG1hj9AMj/PbOe1AB&#10;gHBJ4PHr25/z2p64HOccn19aaeSMknHvwcHn8u9Ir9TnHoPr1+uf60APwxPtg59eB1z0+tb+lSYY&#10;AHOfz59f881gqoJK4yRjOMdv881esn2kckEYHPXPr/M896APR4JdwHYHp/nt9auvzGcccke+cfy9&#10;KxLOUMvUZHBx79RWqGXaOcgHnn+Xr1oAwdQG3LNyD64/lXnGppgMynAHX2B6fX6V6XqABTdjHT07&#10;+x/z+defampCnjI9/wCoHc+lAHiviiLGWb7wHX8OMf415lKTvJzk9B36/wCf6V6/4it8q7dMf54P&#10;tXkl2gVzuwR/n+f+fSgDU0mUiQKDgY7dT+fr35716Vb3cMNvLPI/CKWOT6eo/wAnpXk1hKEbuMj2&#10;6e3/ANatLxbrC2Hhi6dGw8o2jkjg8n+X+etAH5wftI+J31nxs1mhyLRCxOeA8pyR3xxjJr5nupph&#10;DM7nBJHy/rk/412HjbV5Na8R6nqsxyZJsKcZJC8A/l04zXBagXFs7bsgLwc9e5/z/kAHJTs1zc7I&#10;yS8jBR16twMn61+h/wAGNKj0fw1b3MzBEEflgt3J2ltuBkktwO3Y18DeFrGTUNftYIlywbfzyBt6&#10;Ej69a/Urwxov2HQ7NJ/mdYxhf4FPYAdvXOOR25zQBuwxTajF5UitFExyI8/Occ5brx7dPbivSY54&#10;bSEWqkKD2XsB2OeP/r/p55aXMomMdm+2X7jSAcgHk45xnng/Wum0+A3N2LKPlEOW77j3OTzxnHX9&#10;aAPQ9Es5rxiIBgbAoHrvPJ/AcAV63p9uFk8pDuCvtAAHAQ9Mj04ziuFsZ4NOtRDbqXKPEj7R8wB6&#10;49AB1PpkCvT9KgypAAUICR1+8+WOc9enPXrxQBtDcpOBjI9uev6f1pWwSzgEc9Tz27n07inZ4Hv0&#10;wT+o/wD10g/MDtz68c/lx+tAAM5GTyePf8fr1+lPVskLng8cnp/himgbQD1IyB+I7D/69L9xRxwT&#10;jp+HH6c/p3oAeqjg44Gf0PsPakLDgDkDJx75/lTSwGACCcn0/Pvn0/U9qjLdNp59eT17/wCc0AKG&#10;4HHA+vPHWnhgTjofb09elRHPLZB7Y7Y9Pc+lSLwNp7Y+nuPXP16CgDb0t9nzHGT3H4/rXa28mTz0&#10;yDxnj8a8/smPm7s5bPqOR/8AqHFdjbyABGztHft/+r/P0oA6KVmMWep6fXHfFc3qGWByBznGCSOn&#10;p6Vtb1ZcA8D35/l+uK5+/Jbjdgn3PHpn0oA4q/c+Udw+U4z9O4/CvI9bI3tzz+R/p+Ner6gwAOBk&#10;n09B0z0GO/avJ9ewWLueR04/z6UAcbMCWCA5JA7DGMYHfnv9Otb2lyqJASM9OO/r+Fc/MzFjxwcA&#10;fl/9fmtLTmUFMDBbjnnk/wBaAPUdP4Ctn5c+mP8A6/f/APXWuH2k8Ak9+n48cVgac6qoG1h09OD6&#10;4Ppj+VdAqjaR29PTn+X/AOvFACKNwK44GOvseuP89qUArgngH9fQU0jHHOTxxxj8Prj/ADmmZUbc&#10;nJHYdz/n/PagB5Y49Dj+LGf88V80ftFeOk8N+F50t3xOEYqvT52GF559z/Kvo+ecQxPLKRgKSe2M&#10;ck8n0/zwa/LH9pfxbJrXiGPS4X+RWMr4OQM8KCe2PT86APlO6kEheSQl5H56E5Pc/wBa861+43N5&#10;WcAcnj3/AP1/5xXZ6pcJaxSO/VVG3BOc+g/z/SvK7y482dnc5Hue31oA9C+Fvht/EXim2TZvjgfL&#10;ZHBJ6D+v4Gv2D8LWg0bRLTTLVMhVBbIH3u+ecV8DfszeE8SDUp0UknzTu4HAIXJyPb/J5+647tJH&#10;EJYkswG0N8vtjr+frQB3L35hgLy3IDLwdp4UHtn+eTXBw6nZTXU39mxh3Od9w/YE9FJ5rJ8QalHA&#10;rW8oaV8nbEn3s9j6DJ/iOcdueKZoMMtzIjTlYFBG2NOQoTqS2cknjn6k0Aelfaz9nk8ltzgcFujN&#10;nnPr3x2z6V6t4UtDbWayE7QVAA5+p9uT/nNeY6HpjakwnZBiMkBgdqhx0AHtnJ9ete1WEItYIoFB&#10;wAAf6+3rnP1oA7TSnKkZPAxz1HPOM98V6PpUg445Pp29sV5jpTJ5nPzE49xz3/xwK9B0xsZJJJ47&#10;9x+GBQB2ZYMnA6fzJ59+lY12+WPfGR/9erwdtmD1Pf1/z/n2x7tio5PA+v8ALrQBzepN+7YE9R/+&#10;v/8AVXkmsHdvyckA9+v0x9a9P1JwYnxwACePXPGPw6/lXmGpsXBbO08j0xn9KAPMLttsp3HqT0OM&#10;fjW1pvy5IIGR2I5/w/l/OsnUMifPAP0x+mf89fWtDTslgo4A56cHH+P1/nQB2sBACsDxgcY6fX6c&#10;VY3ZXI5HXH5dP1xVSFQQoHfGcY4Gev8AL+WashdikEbSeAc/zOBQBJyzHORj2HryabhlwFbHTv3P&#10;Tn/P9KUhRknkr2yBk/4/59gnRdx+UjjkY/xx9f0oACWJXuRx+uP6/wD16cGO7JGfzPI//XiolGdh&#10;znH8u3+GOPrSg8jjuPb/AD/nrQAhJGTnp/jx/P8AKmeuOCvfHoac2BkZzjnnj2B/z/hTFJKnccgZ&#10;657dj1478/nQAmX+70J469fUdD9KDtOT1Ax2/nz/ACpzYIwxP+H/ANeo9pGSw44HPUn27e1AErBg&#10;Q2CSMc9M55//AFVEB0UnJHbjv2/yKczAN8vb69v8+9CtkkZ6/wCR9ceg+lADMncvvz+Hv/nr601Q&#10;vbg57euehpd7nBboBx3/AA/L2pm0cN14+nH9cn6UAJnljgfh7ev9KjedLOIzvwiLuPoNvPT+VOP+&#10;0MjqeegHt2x3/D3rwv40ePbbwvoE6ebhxGS2DgnIO0eoz0oA+Uv2mfiXJq16dDs5TgYeTHTYPup1&#10;/Svia7vQY2ZgQDn5jjqc/wCfzra8Q63cazqNxfXTFpJnZuW9egH0HpXm2r37kNbJxg44x+RAoAyb&#10;qd7i4MjnJPt6dq+0/wBmj4XNeKPE2pqyCfLLkcrbRkFmHXlzwOe9fKnw/wDCV7408TWWiW3AmceY&#10;2eFjXlie/A9K/bzwD4Dg0XQbXSreEJJdxp2HywpwiY7Z4OPzoA5qx0Rm8/VnQWyDCrH2EYGAOnYe&#10;nXmvH9a3ahrDpETJg9SOAPQdMH3xX1Z4ztvsOlG3gIUuxz77evv9O3tXjEejwaVajU5hh8/J7Z6n&#10;Bxj/ABoAo6HZx6Za+bN8sh+UZAJbjpg9h/hjBr6h8KCKxthqN1wXjDOqYBP91Tjn3P69a+XvD7tr&#10;OsoZgXiiUOVAAOxTwCPUnk/jX0/K/k2tvYKm0ogZ+P4z2P0oAill82Z5nOS/JGMcZ4z+frTF2t0w&#10;ACOM8cnp/jUZyvQZH59ew6de/wDkVIp5YtyPpkZ45z+GDQAnqc4Ax3P6/wCeaQDadx6N3Hf2/wDr&#10;0p5QJnAHTt/nFKq5AUnGO/J4HXHb/PvQA3DBzg8c8nt7n1pu0cAcZ59uc8n6U/dnJJye/t3z/T0p&#10;uVCttJyePXHp6e3FAEZJPAwRx7Yx6e1MK5454wM4HXsf5f56KcHgcY/znp/+unBc5PXHPv0/n/8A&#10;XoAaQCDgkAnnHYdsioipfkMO/P0HTGMD/GpSB3OPU5P9c0nyg8YABH6c47fnigBjL8oweP8AOfpj&#10;/wDVULZDg43DJ5wTjA/yfp9KlHJGDkD2PQ+tMKgd+CfXHtjoPpQAiADHPP4duB/kUvGCRyAMYI/l&#10;/n+VIOgbGSByT3PuP8PxpwAO3cckZ6n1/wA9BQAjFgN2Pfrxkd/pTTkdBkemDznFIWIBbAJ/H6D/&#10;ABx+tKxw3XI449/Uj/OKANPS49zA4AC46dq9b0KHLLxxwfl6/wCf89q800Vf3obI7Y5PX36YPNev&#10;aDGflPY9xx29f89KAPSdMjCoNo6Y9vzrSlOBgng++fbj61FZLtRd3GMcd/Yf/qp82R04z/P14/lQ&#10;Bk3jAxlm5IHb+oryfxA2FKnjOceo/wAnr/nHp2pMAuCcnr/XNeTeI5NyMMnvyPYfhg98D/AUAeHe&#10;IXbzgMdSev8AP/64ryTxt4lg8N6RLczuE+UsDnnaOpzxj29+a9J8TXsVpHJcSkIkYJOTye3Xk/oP&#10;oK/Nn4+/EptWu5tHtJPkDfvSOeB/CB9evPtQB4r4/wDGMviTWJ72dt8QJEQ64HoRjr6/SvGr+8a4&#10;coThQf8AIParl9qBIIXkk/XgfrzWGWZieP5UAOijkmkCRgsTjjr/AJ+lftZ/wT+/Z1OnWUfjXxJa&#10;gXF2ok+YcpFwVUZ7nqfb6V8I/sk/Ae/+LXjO3vJ4T/ZllKhOR9+QEED6Dua/pa8C+DNP8I6Ba6TY&#10;xhPKjXcwGCWAAOM5/CgDobeEoioiBEXAA9gOgq3HbKD5jjk+vPStIQgYwPTv3/z71DcjYp2nAA9P&#10;xzz9aAOM1+dUtzzg8+gHHOSfQda+NPG/iQX148VqcKAyZIGSM8sD6t2PYele5/FXxHHY2r2iNgum&#10;0r/EQxOAPduvpge+K+RZnMzMzHJOcgE4PbHpj69BigCucDPf8+w6DFQuffn9Pf8Ar+tTyBCArAcY&#10;69Prz/8AWqBl4OTnHI7H8frQA2Qqy7sdev44z/LFPJC5Od3JPX9e3T+VKFwyjsM9Dxz7Y/T+lNUY&#10;UjaD0+vSgBgHRwB69cD65qQheB1+me3f+lIw4+UZA98EkdBjk/ypgB65ye3OOnUe/T170APXHzBj&#10;nPPHcenSoyGJIyCfQ+h/l3p5G0F+uOvoO+CP8+/ud9inbn/P1H8vyoAsWcQMoGMZ/DH1r1nQLXIG&#10;Xyev+f8APSvOtLhDyrjknPHJOfftXsOh2vKMg+vHXjqP/wBX6GgD0nRoNqA8YI/pXTBsZJPH8vx7&#10;f5NZVhD5cajaeBj8/wBM/wCcVdfABx14Ge3X9PwFAGfeNwe/4evvXlXiK7AD88fTqe2a9HvJdqks&#10;AoH+cj1HNeN+I5y7MrYABA/xoA8s8Q3GSepLeozj/wDXXChnZjg5yT07dCP/AK39a6XWpTJMQw4P&#10;T29OMdvbisGIbjhTgkg4POP0/r9KALcSnp1Jx1/w7npVg42nj+v58frTFjO08YI9eBz1I/xNSYBU&#10;df8AD3PP5DNADCwJOTkA/wAvShcso4x2HXgY474/zijG08nbwevf8MHr/n0pjYGSeOSTyDyeTjOO&#10;T6UACjHyKQR+Q5z1prbSBggn8eg9OPxoG7IOCQe4HI7n1I/xpfmIIAwwHsfr7f55oAZt4BHA9uvJ&#10;704qWOc4IwOg9+n86MKxyvH59f09h9OlKxT+E5PT0/8Ar9epoAjO0ruA5Bx7/TFMJznbnsefb+WT&#10;Ssp3dMnn9e/+eKgkk8kNLJwq5J9sZ575oAp6jqcNhavdTvtSMEnn9O2T6fn718C/GP4oXXiG/k0f&#10;TWIgQlZTnjI/hBH6/iK9G+OHxUZQdC0uTMsnynb/AAA8bz6kjpn1FfE+oXhSIs7l3cknb6knP/1z&#10;z70AU9Uu/KAHysR3Hv0x04A9feuQmmYt8zZZs5P49qlurp5ssxz/AJ7U7RdG1HXtVttK0yFp7m6c&#10;RxovO4seP/r9qAOs+HvgHX/iT4ntPDGgx77i5YKzE8IucFm46Ac1/Tl+yp+z7onwW8F2cCW4+1lA&#10;zSMPmZ2HzM3TOT0GeK+cv2HP2VtH+Heiw+KfEUa3OrXuGkcgNg8Havsvc+tfqKkUZURp0x04/Dig&#10;CTdlSOu7HXt05qPG3jH+fpVhY9qnIxjsM9vesfWL+Oxty3G7nH5ZOT6CgDl/Fmuw2FrLty7qPujg&#10;Z9yfyrxdJJbyd7qcYdh90DgD09c1b1fU21vUDgkwxsdue59ccD2xyfzpYovLB2ggDHTgZPXFAFKX&#10;lSCMg4/E46c1w+syAJg5OOTjkEe/1967m6BRc455/If/AF68+1qUAPg5P4Hjt+HIoA8p8RTbIZBn&#10;GcjPOBnggV5BeOZHYA7iCc9xgn+teheJ7kgMu7OP59+nt+nNeaSsrNtBxnHf/P6/rQA1Q2Tu4PfJ&#10;x07/AE7VOxIVjgk8YGPX1Pf/ACajADdeg4z2Hp0/xHrT8kNkZPH4f0J/z9KAA/MAW65PTpzzz3z2&#10;9qYdqgFiARk8ZP8Aj06cU5t2BjIJPPf6n9f880iopJHAIz/n6+uKAIsLuDKQe/49/X8qRgB1GQOv&#10;Xpkcg9jj86eFOSA3068/5/WkG0DqDn6d/wDD6/hQBCzDgsclenbt198elI2Mk5AJPfvg+/8AhUhw&#10;x3E8Dn6YHp/nv7UqqQpYjjrx/j/SgCEkgFQSCMnkdeO1KwUkheDu4P8Aj360HGQNx4655/Lp9MZ9&#10;aQArhgcE/wCeP50AB5ICjj09z2/l29aaBj7wOPbnHPB7d6ev3gW4yccenp+J/wA9qa2XJAB5ySBx&#10;x+HH86AK8mBnZjjg9O/X27/5zmmdT8x5x09xTiTgkD19DQMDCg4OeO5Az0+n+fagBpO5hg4Byce2&#10;fUdBzQwznPyA44Pp3/lxS84Kg5YjH1I4Pp+FMKou/P6gdMfl/PFAAQMkng/1Pr6UEA542556+9NB&#10;G4kZGD9evTP5fn+r2ADYJxjHB9+4zQAojXIHTnv6564/z3rXsIS0i7Rjr1/Ln/PpWbCqH74zk8c9&#10;89/X/H8a6TToWJRh685HpycCgDutGiiRF2Yy3fJ79M13doRyAckYPv8A59642xQpsVDyQPw98e/5&#10;100MiovHyk/yH6+3NAG3cXPyHnAOB06HnP4djiuS1W9Ajc546HBPPbNWby4xnJ3cdsAnH585/wA9&#10;64fVrzCtg4655B7cj/Pp2oA57WLtpssQOePYY7/j61w1zMGyxOPU56+3+Fa+oXDyZ+bIH1/HtnP4&#10;Vzsjo2cYOPfnGeSewwKADGMk9OvHb/PNG7HzHjgH+vP1+v40it6jGc9+nt+P/wCqvFvib8TLHw1a&#10;vaW7h7h12AL/AHh6EdFGRk8+g60AR/En4nWnhyxktLJzLdyKVQJxkA8nPTA7nr6Cvim91K/1a7k1&#10;C6lLSnkk5wPZecY9B+Jo1TV77VL2W81BvNllzznAAH8IHYdcD9Mmue1DUY7VPKV8sOoXAwRx+JoA&#10;ZqeoxxoYULFwM5znAI7n36HNce8m4nBxn/PSkluGlY7QVBI7/wCf5V9B/s6/s9+KPjv4pgsLCKSL&#10;SYpFFxcAcsM8pH6n1PRRyT2oAn/Z3/Zy8VfHrxLFaadG0OkQSKJ5yMF+eUj4POOp6D68V/S38HPg&#10;54Y+EPhm20LQbaOJ0QKzooGBjovfHqep60z4MfBfwv8AB/wpaaBolpHFLEgVmQdOOVX69WY8n6Yr&#10;2jAVQo5J9+/pQB//1PwdIAJ7Hd9ahcYIPTPtV5oWXt83H+c1XZXA+YcLQBRG4HA6fT0q5AxVwT1z&#10;n/61VtpB9T/T/Cp0A+X17n6UAfZ/wb1tn8q3Y7iMDjjt2/TNfa+nXT+UsmcnAznH5f8A6q/Nv4Sa&#10;q8N5FGpztIzyO9foVok3mWsTA5O0Y68/oe1AHpljqJUgk8cZz6Z45rtNP1NCFKklfQ8ZB/lXkkcp&#10;i/3Tj8yOT/kVtWt82cA5A9R78npQB7nZahg/K33cA9D9On5V19pfBsZbkYxz/KvC9O1bAAzwxHTH&#10;XAP4g+31rtLS/YsDvwvAAHbvn/PTrQB69FMu0c5HHt+FaCybgPp1556Y/D8ua4Sx1EPg5wfz7fr7&#10;8/jXR291leT19+wHegDcBzliDz2659ePbH+RTxjdleCD0+vp/I1T8zPC8HHerO4lsnHGOeDjP8sU&#10;APABO5Rkf5xj8/TvTcYbA5I/r1z6075mOccY98fTH4YpwTbzkkcHOMfkM/Tn86AIyCcKOR6Yz+Zx&#10;1H/6qTGcL3J64I/z0/lT84JJwR+A+nf8Rn/61DtlSpOcdCTn0z9PyoAic/xdADyO47cfp9KQMSAA&#10;M96eST0PT/P159Ka2/JcH9MYJ9enH4UAc14tgE+jXUBG4FcEZ/MA9uvH5Gvw2+Pem/YPE1wmOHYk&#10;+pKnnn34/lX7s60oaylQDOAfwH8v8/jX4nftN6fPbeLpWkztfP6Ad+nseOnWgD5Ut18ybAG45wfz&#10;6e31/wAaZqpMI2jk9P8AP+fSrNm2JCG4DYxz6f8A1/8A9VJrEYNvu7deOfwx6/0oAxbaRTIrzHBP&#10;GOOv/wBeujhkypLn5cDjPP4/y+hrnLFEG5j25HPf3HI4qa7vwISiHHHAH69vr0oA0V1tlfbnj/Pf&#10;HT1r1Dwr4gYYO4jCnIBz0/Hr6f8A66+ejI27OcHn9TWxp+ovAwAfGfrz9f8AP4UAfZmhauGu42Eo&#10;bDD659P6V+n/AMFtQF1pCfPvHHXqcdvy/OvxK8P+Ip/tUcnmFGG36H6DnqPwHWv1n/Zu1lr7TIg5&#10;JJx7HHXn+Qz16e4APtIbV5AwDjvTl5I6Hb/Mdf8AOKhQ9AOme+COQcmpFyMFuTjPb/63Xp/ngAlA&#10;Azx85z/9alTdkYBwT/L198f5zTSAeMYPr1xnjGPSnKT94Hg88d8+3P8AXn86AHFRtLA8e/Ocnrj8&#10;ajCknOMkgf5z/XH/ANeVioJHXsOv/wBcdeKaRHtxnkYGfbOO/wBO/wBMDmgCzbyBMjnByDgnj/8A&#10;XWtDIpwAM8/XqOP8/wD1qwBt5wMHPAznH4dD0/lVmB2UgZ5Jx/h2H5daAOlC7wMHGcHr296Y9vuB&#10;6E8/5H9abbTJJnPP19PWtVVRiMjBB6Y/M/5HtQBy9zZBQOMcfXnFcxqWnFw2BnPXPp7n9f8ACvSZ&#10;IQQR6ViXVp1wMDv9fx/z70AeJ6lpkgbGzHHsOlefarpG4PIB26+/avoS/wBNRgWCkHB6d++Sf6YN&#10;cNqml5LA/e56A49P8/rQB88Xdq1uckYA6fyOPfvS28wyRJ1H5DuK7/V9I8zcwGF+9kd+O/51wdxZ&#10;zQOQ3B65x1J6/T1/xoA5L4kP9o8L3CueCpH0yOvr7Cvya8SKEvZY25Acn07n/I4r9XfHA8/QJlBz&#10;xz/T0H4/yr8qfGMbR6rPG/AEhwdvOP8A6w4xQBzFrpz3KmVR8oy3+Jx6msu/twrGLI+Tg8de4rtb&#10;CTdEsahR6nsT/Tp/jXM6hEn2pk6A9cDr6Z5B/LJ7GgDlFTDEYz1Pp2qGXLYx0P8An8q2/wCz5WZg&#10;BkdM8jv1/T3qGfT2ixt5B7jnP/1/859ADGMW488DihoyOMdccfWtaGxeT58cdOnXtn/P/wBepLqz&#10;8snC5BA6fT2/WgD3P9midofH9sP9peeOoI9/zr+gTw1tfSLYhuNinjtx+P19/wBK/no+AkotfH1i&#10;xOAXGOcZ6Z7/AK/Wv6CvBsgm0O2Y9SgH0OPb04xigDsR0yen44446f0oO4g5xnjr/Mf0pAfunrj3&#10;7dh/PpSvjvwT3IP44/z75oAOMnaPmFPIO07hgEf/AFx+nWot2c84B/z6Z6dafuBJBPP1z35PHp/k&#10;0AN+70AxkdvfnP4f1qYjAPGMfgfp7moeOMgEDPc4p7ENleCRn0+maAAjg+x//VSAqEAPfp9f/rUx&#10;jg/mDk4z2xj6/wCTTxuHB5/DOPwyPzoAUcEcf/X9v0pqjPzHnI6AdeewpoJGEJ/x6Y9u3/66XJPH&#10;OT6AdevbrQA8lxgEg5xx29s9Tz2//VTMHI29SD+vbHOaVs9hwf8AIz3/AJ/1pMK2dw6jrnP5+1AE&#10;0DbSCBx/nqa67T7vJ284z+h/z+lcbkqw53EflyPw/Hv1/HQtp/KYYGBn2yaAPRoJgTxyfpgjj/8A&#10;VXx5+2rIp+F2pjofI9ep3r3z/n86+p7O8YqMkjn68dOD1r5J/bRlDfDHUDnIEHI4H8YPfFAH4NKx&#10;e/DdzkcYyetVdf8AlgIK4JGeMjBz+Pv1q5bpJ/aADDCHgc8jvUPiOKERqM5Kgke55549u9AHXfBx&#10;o/7QxMSWV9yKMZJA64r7KhlhNoGgGzd1GARk9gT/ADr4z+D0Dz6qoG0CJ8knqB3xgZ56fjX2DH5d&#10;sIkBZUPQn+IZ9D/jx70AU7nTZblw2zaFbr39Tn6/lT9Z0JG0shQOADxxgY/TPc10ts4lRHbk5wPQ&#10;89gPYDpWhdWq3FoU65UgMO+R3H6HNAHy5cadJDM6xjBDcng8f5H/ANav0j/ZlH2bw+xZuWQAe/p0&#10;79q+GtT0xzcvhcFic/569unf1r7U+AErW+lhVO0RAZBGMjPX9OcUAfZkUm8LnnOT9B6D0JqXeNv+&#10;cg59Otc9ZXQYKM9ec9c+mev+fStuJgcbhk+uexFAFgEqMdGGPXsf61LnJz7e/HamAEg5JAOckDOc&#10;D3/z/OnrkkNu5PbHb6/1oADjJ9ff07Z6c8f5FGN4woPGQe3X24ppK5JJyB/nBPf6D8qcBg5I6Huf&#10;1/z9cUAJkNg4zjPTqaFGPvD8vTtTth24JyB64445+n4d/agjgbhyMe/XtmgAbnBHb8frxTODjBBA&#10;9h68g/5/GnHa4Bc8H+nqP8803DHGPm+vfP0/kaABmGTxz64/l7Uqhs/MRngYOSOv+PrS/KckcEdD&#10;14/z3FR5OS4I6dfX1z/+qgCTHTHqefpwfb1/Ok2ggCQcnp6j/P0pA2Dkn9OnHv1yBj/CjapA4+7+&#10;I69R/n2oAeoCkYGCec+n+e1OJMZHOST39+uP60Fs5yMn6/5+v/1+KQAjOzjv/wDr/pmgDYsLkxuM&#10;Djn6devtXomn3ayKMn9f8/rXk8T7cLkD69s+oz/n8K7HSL4AfP2xQB6ZCfMXg449ar3AQKztxsUn&#10;OewHUZ+magtpgyA+g/l3/wA//qNVkEelXcq8FYZDn0+XjuaAPwD/AGyL9Lj4opCSSbeyUj0zJK7E&#10;Y+n+c8V8bopXzJZSMl8D2yeCB7f4V9M/tUXpu/jBrBJGLeK2jHthMken8XI78Gvlh3eQvsyFducZ&#10;PAPbGOeP8aAOR1UtLesFGQWb3zz/AJ5qlNK7LHG54UYAHb/JxVi7Ja9KIcnJGSMf56/5610d94et&#10;rPTPtLnLvt2u+fmJHKqOTQBzMjIIjHGvGcluOnB/z6cVQVTzng9Pp3q9K205V+TkHuBx2/x/SqBY&#10;BSc5oAtRnO1BwBjOccj1+lfTn7OdmLnxnbORjYD26ZGAfpzXy/ErE7j1HbNfaP7Kdok/i4SYwW2L&#10;jGclm7n/AAH+NAH7ZaKgh0u0jU4RIlXaPoMj/wCua1izc8Z+lVrNCsKopAWMBf6Y/Pp/WrhX0HoC&#10;eo9/x7UARMOhJHP6/wCetCjADbskdsn6/XtUgwM9c9O/064/p7UKWDHnkjrn/wCvQA1wcDB7+nI/&#10;z+dIWweTx1/I/pjtTm5xuOQec/1/Xt096TBD7cn349vT/wDX+NADeQDnkH8/rn8ab8wPpj8h/wDX&#10;+tP28HuT7dfr06fTmkDHBUHGM8Y6fp6f1oAcx+XpjJ/Hnvn+frTCRgbeSeM59Md6eQGyAM4/p/hS&#10;Im5vl4UHj9P5UAIzEEknA+h6/wD16TL4JzkDP06nBp7bNq7upAA98enaomHQqcg/hjHX6/8A1+1A&#10;D+eORgkjpx7Y+vFOH3iBwTgenXrmogHJAHIxz9fTPT86eh6gjOD9MZ7fyxj/ABFAGnasY3yDjHXo&#10;fy/nXc2Eu8dcY/H9f615yjbcFBgHH0B/z2zx611umT7iSDgnHbp+v4f40AdzExdfb+X+NeWfGC8i&#10;0/wdcu7cOck4/hRS7e3Qfj3r0yFuhzhj1/Pt1r5c/a58R/2F8MNUuUPzx2Ny6g5HzMpjX8cnI/8A&#10;rUAfgh4o1M63q2oak3BvZ55SxxzuY8enpxXnt8FihPODtwvOQfU8enb6101xKsYCsOEXgcf5/L8a&#10;5TUmLQszAZHb8ATx68/5xQBh2ETT6iiqO/bufb8a+wfD1vDpmhC5vXAldeABlznsF9vU/Q18t+Db&#10;RrzV49qFtpz2wMcgH8f/AK1fQWq6g1taR20RBlcYf1wQfXp6f060AYGr3bahfytH3b5R6D1J9+v6&#10;VJCFg2xEAlACccfXNZtoPLR5VGJXOMnrnOTjv/X861HCW1t5sjZkk+Y9voD9f5dqANnRoWm1BMHL&#10;btvIzgk449ffvmv1x+BOknT/AAqksybBKdqjGDiMAc57Hp+lflb8L7BtV8VWEEi7kRt5HGeOTkc9&#10;xzzX7MeBbFLHwxp1umD+6DHAHLP8x+h55z70AdggYqNpyM/XNSBTzkZPFNUEkdMjv7/4elOPy4wP&#10;u9fQe/v/AJ9aAG7FUkgdfXn0/SkznG08e2c8/wCeaPlXcpwc49e9Kc4JAwOnfr6Z6flQA0YPA4wP&#10;88/409sKD/h69f5fypqqVHIzz/n/AD/OlGMAfnQAMAOG4+vb2/Cl6DLD5vzP4fp+NIvzMRwcDPoO&#10;n9c0ZAIzwSRjH5Y/z+XoARnqu44J4Pv600quc+ucfh3qYDJznk+3v09KaQoA4x19unX+nagBenbG&#10;c4/Lr/8ArqaEMrYxjP6e3+R6VFgNjuOOn8/8/nQpXAbrnHUkc9u3b60Adnp0uMA9B6/yP510MbkL&#10;kcEdeBweK4zT7jJPOMj65x3ycf57V08L5HX05x1/l/n8aAGX4DwsQeev07f5zXA6opMZbHIzznjn&#10;8676c8AZyT07Zx05ri9TRjv56ZwenP8A9f8A+vQB5VrMe5TsHTr279q8c1NArlcHB46/lx7Y/Kvb&#10;tUVtxAGfrwOev1/D614/r8QRsnoM4IPr0JPGOPagDnrZ8yliQMdPb+deWfHLxP8A2R4WuIkciSOB&#10;mGT/AByHan9Sa9Iids7Q2M9+3UdP618Y/tG+IVunSxR8mWQkAnokfyjH1P8AnngA+SZ4ZJ7gxAl8&#10;ZYnPY/T1Nczr7urqm4Zx0H9fw967FW8sSylgAq4yMDkADHP0rzjVLgXFw8hOSxH6f0oA9r+A/h99&#10;V18OVwu8DPXKr97B+vHNfotd2xW1Lb9kB5GOrgdcH07cemM18mfs+eHJLPTotUuhhFjeVVPO5m4U&#10;Y6+nHrn0r6bmuJopCJHKkogwTuKr1OB0/LHp2oA6PTrBLe38/gAhn3MCCQewHHA46muu8MJDATNn&#10;YoU7mPGMnI+nv+FcDDcvdMAxIhHzdfnYEZBx06dB616l4eshc2xiCAq+Fbd8owDlu2eenP8AKgD0&#10;rSlSQuYU2q7x5/2z1PPXgcc16VZLGsRZflD5bHU89vyHFclo9ssLsi8hMEZAIBfpj6YruUVFxuwC&#10;F+Xv07e3+RQBMxboB6Ecc++PUikU85xwvf8ApRwzZQ7jwPr688/limjcD3AB9eR0x/nt0yaAJEIP&#10;GeDz68A9P601TkkAY5P447f/AFqMjAVu3PX29KRQeFHUj6dOOT/P9KAHk5wB0GT/AE4x+g/SmeW4&#10;5B6f5PpThlj6HoPr/nj0/kRgChZD+nHX0/zj8MEATGMbhg/Xt/n/AApMnaexIx696CHOBjPuf0ye&#10;tLnqQMEcdeoB5496AJYHKuFxgj+g9Rz/AIcV2FswMZIPJP6fqPxrjIyQ4YD5ifoeeT14+tdVaO4j&#10;Axkg+v4flQBvI4AGOv8AL3/TOaxb6QhXPY5/Xv8An/8AXq/G2FHfGR17D1/r/wDWrJvnXacnjGf/&#10;ANQoA4a/bcepwuc9+P8APSvO9eH8WOcfl35/E13uoyMCOeDz074PbjtXBaztERIGSvt/+r+VAHBz&#10;Mcleo6fiff8ADNW7Lh/nPA/Pj9R7cVRclWOD0yeOP69fb+XFWrVj5oGDkcfl14PX3/QmgD0rS5Rh&#10;M8Af5/w/nXVp9zAHJ6dsfX/JrjNKKkZ7+vX8f1/zmuwi+6MdBjt7df8ACgB7LwOMgfrg/wCf1xSF&#10;R9zqR69u4+tOVSCC4GM9+vbn/GmjCZB4Hr2Oe3+eKAPNPiX4gTQPDdxMz7d6tnkDCqMkj9B+n1/H&#10;HxVrk2v6xe6xM2RcOzrx0T+Efl2Pf1r7l/aq8b+TaHQ7eQLJdEwBe4jHzSNwRweB+OK/O3UroWcA&#10;OeTuBHB457cigDkvEV5tVk3fOSGPcHrn/GuU0XTpdY1SCyiGQ7At/ujrzS6pcGaYhQQD1Bx19cf5&#10;+lel/B3Sjd6y11ICAPlXscDliD054FAH294FtP8AhHvDkFuh8t5VycEcL2HPt/SvUdNvBb2vnSvw&#10;GJ7bsA8Y4/z9K8vt7oTsDNtKDG1RzgDof5+vP510VxfEwiO1ABPBkbnB7AZ7/oKANC61dbq+MNp9&#10;5yC2P6/h3P5evoWlRizhRVVXYk7snqSenv8AQV5PpEUFnKWy0jE7n7gE8gk9/wA/XivVvCyPqt+I&#10;oiZxF82VXGCecde3Xj2oA988GWTxWivK2XPzNkYwzdsn07mu+RcAADjB5znjA5NZ+j2q2lnEhHzb&#10;eeOM/wCf5e9aagD5h27AdM9aANnT5GUg45P6dvpXe6fKeBnJzx9R9a89tASw3EMCO3r7f4/Wu40x&#10;ypxk8AZ/D9OaAOz8zK7WHByffj+grEv5iB1yR6Groc7fr6Y+nSsa85JOc55/L2P6YoA5u+OYWHQj&#10;OOM9evP8vevO9Q5BUDsQRnHfIz3r0G+kCqS5Jzkk8frXnV+y5fjJJPPTr7f1oA89vBmU4PJI5POe&#10;eef5elW9OLK4OeB6D+eOn4VWvC7SF2OQOcYJx+v6/wA+1rT+SJCMgHr1wfT/ACcUAdtbr8uTwOOn&#10;XHb6Y9f8m3t+UnAwBxxnJ/z3qrbAkDICkcdT/PGM+/rjtVxmG4ueAOepx2zz/OgBjbmAOCQMcHv/&#10;AJ9fzqHDFAxGBz36/wD66mwGyBkHkn059vwx/ng25HXAJPOPz57f55FADF+XGMkHnqeeOufSm5Yg&#10;FRkf0pzL0A+TPbHfHH5/X+tO2Bjxzg9ByevH8uhoAiAEmABgf4df/rf/AFqUFSCMZJHT/P8AM0oT&#10;aFbHT9fXjt+dGMk8Dgdc/h/XvQA0qM/KpJxnrTWXGcHB4OevP/6/8806PABYjOcD0z2J9uuO+PpQ&#10;5GcL0GPp+n+I/GgCN2DE8Zx9ePUfU/8A6/SmMHB3sdp5GOnXt+lOyBjaCeOPpjH5/wCcdqbzg5PU&#10;9zjrzz36989sUARMWx1wT1zx1HT6jFOHykZ5J49Oe5/Khx/Co4Hrzn/P4dKYrlct0B9uOvY4zigC&#10;jqF9b2NpJdTn5I1JJPcDoOc/zr8qv2h/H0niHX302BiyQMS+Omc9B/u9D79q+2fjv4/tvC+hSxKc&#10;kqflHVmP3V+uT0r8mtbv5r67mvbnmWcl39yeccflk+h9KAMW+uhAjvjIHA7HJ7+n5VxMzG4keUnr&#10;n6+/FXdUuGeULvyFHT19P/1V6B8Hfh9e/EfxtZaFEpa2VhLcNjhYk5IJ6/N0GKAPur9jT4EXV1af&#10;8JJqsXl/bwJDuB3LbJ2HTmQ8DtjFfqnpXhuNIJNQkAQlsr6Kijt9OgqT4Y/D6Dwp4bsrJIvLlnjV&#10;pF/uqowiZ9uSf8ivQ9ctvIsfIgGARjoMfUc0AfMXiHTTqeqtO+EQMQuRzx3Arwjx1CBayRI23DEY&#10;7YAwAB6+ua+r9Wsvs0EkoXe6hjk8fXB555x6V8z63p39o6jIJiVghYSSA92PAQdRnJ/nQBS+G2iL&#10;aB7+8OXVVkKgnPoiE+pIya9bhZpHLv8AMzdT3yfXt7Y/lXPWsP2KBLMLtkX5psDkueME8ZIHH510&#10;FuABheBx2xxjn8vr9O1AF/blsYJGMjB7Y4x68VGytkow568ds9Aen5VIM7Tg9R0/qD35/wA9KRhg&#10;MzHj2Hf1z/8Aq9ec0ANx8wUDA9u+OvPSkZcku3AP+RjH504qNwYdfc56456UvIOSM9fw7cnB5HH9&#10;KAIlHIHc47dP/rGojHnIQZH5cdx+tSAuWyRn15Off+X+elIT/FkN9c89/f8AP+tADVIGRnAPr0Ht&#10;6H61IVVUOevqO3Ge36+1QoCCcng98Y5xjPB/HPPHSpNgCg9QfryD7dx1Pbt+IBEThTkf5/zxTGBY&#10;H05zz7fr/k1KwYtnHzHPfv6Y/l/Om/LtBAxj1I75z+eaAIsMWyuCD+nce1IynkY4z06YHpUvA+XH&#10;J7cfqQcflTGwz9c5z7fNj9aAI12tz6fh34xSsqn7ykDGOMdO9PG4nGcYyMdvf/P1qNhnIznB78/5&#10;x+H19QBGCljxkj36/l9aRVyCh5IwO+Rzgj8R60AkYUnGQevT2qVVJw2STxycDn9f64oA6rRoY87l&#10;6jr+Pr/n/CvY9CReMn/PHHHb+leS6NH8w7kcDqM+mQf89q9h0SMggg9APftz/Tr/APXAB38HCAjB&#10;H8s0TFecdfxx7n6e1MDbFx0zx+nrUMz5xg5J4+v45/z+VAHP6xMQpUc544HFeMeJrllifnJJPsDx&#10;wTz/AEr1jXJV24Pf/Jwa+Uviz4yh8OaTNPJIqPtbBOOPU5z+f4enIB8tfH74lwaFYyWts/8ApDZR&#10;QCDlu+ee1fmFrupy3Tyz3B3l2JO7vnnPrz616T8SfGNz4r1y4vp5T9nTKxrngA85/HGf/wBVeH31&#10;350hwSQBjJ+vFAFCaTzCewrq/A/hDVfGniKz8O6VF5s91IqdwoGepwD+NctHG8rhFySeOn8hX7Nf&#10;sB/s2SRInjjX4gJ7kK6KwBKRYPGfVj6frwAAfe37KHwK074S+B7REgVrp1zux94nhm/H6V9k28BK&#10;7i2eowP8fWqVhapbxpFEMKoCgY4CgcdK3VUKnXJ5/wD1f5/+vQBAwCjao65//XXEeLtat9E05552&#10;2nBPJ9OwFdrdSraRNK5+UDv69q+LfjD4zk1C+Ol20vyAfvMHpn9ee1AHk3ivX5vEGpy3Usm9Cx25&#10;zyPUjn8P6VyZU/THGMY/yOKczhTtxgEevfOckUM2CCOn69OO34Z+vFAELDkqDkEEH1+o6/jTWAV3&#10;2jONuCDkH+X0pxG0lew9+vqT/jn270wgYxjC8Y/E9APXt+HNADAo6Y4UnHtk/wCTSNlcgjIPvjOO&#10;cdRTyuRjr/jz9MccdqiKk56AgjAx64z/APWx+XFACMrEg5OT7A8dP/1UDkYxkj6nrxz/AE96cAiY&#10;yCAPUf1zgevSjAIC5yRkn8+/5/8A1u9ABhtpGQR6enbP49KYAThSecc49yaeCcggcjpznHGRjjv0&#10;H6c1LEod1C8YHX6DI/z2FAHV+H7UM6vnk/0/pXsuiW53JHjA6/T/AD/9btXm/hyApsY8k4Ppk4/P&#10;/P0FeyaLajAzgA8c5Hr0PH+e3qAdXbrsA6EnA+tExBXjjH4+9TIu2Mc8D+p/n/nNVJyy5Vv09x6Z&#10;oA5rVZwIjk4JGK8U1y5Us7McjrwOvr/n6V6lr0x2spOSOo//AF14lr9zJk4bA9MjJz6j0yKAPO9Q&#10;kZ5iWGMfkfr/ADqtCqlSzdTzn+mPrTZCXYlie/p3PHv+uKmjX+LoT69OfT8aALXHTOQAB/I446/5&#10;zTmAxnPTH09uM0w5ZMng8+nA/T+uPU9KVW287f1yOOmR3/z+AAhAGW6kdMc4B7ds9+pqJjgnJ4P4&#10;Y9z/AI1MSM4I4P6np/8AW/lUR3f3jkH9e496ABUCj2PX/wCvnv3pCCcZOT/PmpSeOQeceozx+ufT&#10;/GkZlbO3kjvzz/THbH8wM0ARFXHy9MAYPX9aYoVoyxB3Hn0z065pZC3LL6cHgZ+nWmhucYAHv398&#10;ccH1oARuQM8AZ57ex9v518+/GP4l23h3TpdOsn3Ty5UKpHzMR0JHYHnrXcfEbx1p/hXSpmklCyYJ&#10;zkZHY/j6fhX5weKPEl54k1GbU7pjhjhUJOFQc++fc+vtQBh6pqs93cS3t0/mzzEkk+/ccf5Fec6n&#10;d7piSDk4HJ7Dp0/X3rX1LUVV8IM7Ont9B3/OuPkZppOe7H9etAAC8rBEUknoPU/1r9cP2Ff2Ub3X&#10;LiLxz4ng8kOAYg4P7tDnJx6t+lfM/wCyX+zdd/FHxNZaxrULJpUL7wCCA+OAeR37Cv6NvBOiaZ4a&#10;0u30XR0WOKJQuFAHC9BjHHtQB3uj6RY6XbQWlggjitkCKAAAAv8Aj+ddDHlOg6/rg1DbQJDFtz06&#10;57nvTpp1Csc4UcseKAIry/S3RzjAGTkjIHsK+ePGHiifVL59KtTlAQJCD1weFA9PWtL4gfEBIR/Z&#10;mlHMrkjPp25wc59Pzrzvw/ZySsJHOS3OTyT7mgDp9PtfLhGPb9fy9q1BGME465IHueeKsw2+FHH1&#10;9B9PwFNulCoTjIHt+Q9/88UAcpqUiqGI5FeUa7cbVLHgMSPTp616NrUwKMpxk9v8favFfFN0I4zg&#10;4Iz19/zoA8n1+fzrltpyfbHp2HTr+f5VyxTDHgYPX8Pwyf51pX00clwSSMnvxj6/l/npUCKCRtBP&#10;QA8c88HjP+fWgCAAjJXk/X16VLtBcqOnfHf09OnFPZVOWUEE+3QdqiJyDsPocH39u3NAEgyWLA9D&#10;/kjP06VETtGBxyffn1qXbhQAeQ3rgA/561XcbgFUEkHtwc9Md/1oAaNinPXHccY7AU7LFc8D2PTj&#10;/HFNVcH3HXPc56Y6Y9TxzSFSwHy4AHPbHPHX260AKqZJIGT+WR9e455prKB8p4Hv/h0FS/KcYHTP&#10;QYwc/Xnp/nFRuVOOOQPX+X9aAIeCmAAcfh9MD6+9NbcAUHP16jI7flUgUBdp6j+fufwH+TUe0gDO&#10;MZ/Ae3T396AFBUnf2H8sY5/+v1owvY4ODng8+x6dKeoXl85Iz+fXj9KTdwdn4cUARMGPLDjnn8hj&#10;Pt/kYpo5zzkHv0yBjgA0Hbnrkj16nP5evP6daACDtThT97pwPQD8aAIz0PvwOPyz9D6fzoK7gcjj&#10;p/8AX/8ArU4DavPHGfqCT3x06daPm5VuQ3bnI+g/rQBX2Eksf4sHpz+A/IU4Bs8HBGcY7/5PFSN9&#10;5s8HknPTB9R+XSkXn5F5PX0PXn9ff0oAnhO5sdOufp7/AE/xrr9NzuBYYA+vU9CO3NcxboHI64J7&#10;Hv249812VimwICMEf59s+/8AWgDqbPJCKw4BHI57dx+nvWs020AKPxznk9/z/wA5rGgxGFUcE9cj&#10;9eafLKVAUcfh0A/nQBHeXBwXB4/zg/0zXCarO29s8Bse/HpXQ6hcHBjzg9vy4+vPWuC1CbOdx4OO&#10;eev1/n/OgDFuZSSQME/XP59sDvVDl3POSOPoO/p/kZp9w5LbUG3OfT9OmOM/rxXjHxI+JFp4Y0+W&#10;ztZQ10/AAIyzdwDweO57D3oAPiT8SrLwtYvaWz7p3ygwcn3AHbpye3v1r4e1bVL/AF/UJr+UmR5c&#10;5OeFUEYUew6juetWNU1C81u+e+v5fNldixyeFHYAegHr9e9cfqerpCzQQEjBzwPUf5P+c0AQ6hfr&#10;bkor5kA7Z+U45+h9MfnXMyM8rgk5z65+v86haQyHcxye9e9fAj4GeJvjZ4qt9G0iJ0sVZftE4U4U&#10;E9F4wWPYfjQBc+An7Pnin45eJYtO0uNotOjdRPPg9CeUT1PBHsOa/pa+CXwU8MfBvwzaaJotrHHM&#10;iBCyj7vHzAdyT3Pc1X+BPwL8L/BvwtaaNpVsiTxooZlUZHrz1JPc176cIu1ByR16nH9PSgAxHGQo&#10;PPFV2bIJXjHftQ5yCzkA/jn8u3615T8R/iTpfgvTJpZpQZ/uqq8ksegH4/560Af/1fw+VUZSqryO&#10;Cf5His65hZFJIxjOP8fSuqjtgZTkEgZzwOnHH5f56iq93ZKdpI556Y9e3WgDiGUBhkc//WpVGfu+&#10;nsOlaMlthsfKD045xiovIbnA6fn0/wAetAHoHw+uWj1JEzkZAH0yOfxr9LfCEoudMjb7wKj8sc1+&#10;WvhWV4NViKkYDeuM+3f1r9Svhov2nR42Iz8uOvTjofTj/GgDrj5hJOSAfy69fTr0pyysCOTkfh1q&#10;/NaNGxGMgj6447Z5rLcBSBtxjnHv6nt+VAG1aXZGxdxBGOevT+X0rsrDVGyMnJGfp9a81WYqQx5A&#10;7/8A6z0/HNaMF00TE54/Mjj2z1/H3oA9s07Ux8vzHGcEe3t/+quys9RzyOOOfy6f0rwmw1R+hOB9&#10;eevT6/n3rs7DVQv3jgdOOfy6f5+tAHtttdKQOMY/LPH8q10lViCOQe/bj615fY6j1XPC4OB7dBz2&#10;/wA5Fdbb6gpxyCB6fr/k+n40AdaueAB059sgf16g08EE5z+PT9f5VnwT71GDkr16dMcVcVgRnGQO&#10;nb25OP1/HHFAEjHd905H+ePf61HyuRjI+nfoc9f880u4Y64B9f8AHkUoJwCRjGfXIz/9fsPX8aAG&#10;KpGcDGPTv9P8/lS/Lgkck49vXqee9KeSMDp/X3znoe//ANemkHDY5J64PH4fl/jQBVugJYXBHUfX&#10;tj9a/Jz9r3Qhbah9qiXknqB1GPf6f0r9aPmX5cYx1B7n+n0r89v2v9FM1i1wi5Cg8+vI6n/Pp25A&#10;PybUrHcmMjPI7/57VZ1F/Ms/LC4JznH+ec//AFqq30RS5Axg7voTzn6U9wxhOEIByO3X1z6f54oA&#10;5Z5mViin/PbP070kwkKhm6f5NSBFWQ5Gf1/WnXjLt2KNoHvxmgDFJIJ71JG2MdwPeoWPzc8U8EY6&#10;cH2oA6bTdTeK4UsSBzgjOeO1frH+yXrwvLZA5zhVwPXnsOT7+p4r8ekkG8dsZ79K/Sb9j3XIjexx&#10;LIMt0XkEZ4/X9PagD9foCCqNjBOD/n/Cp1KcYUEHj06dP51RsmBto2Bxlcg9evryTzWhyQBjAA6d&#10;8Z4/zn9KAF4wMfMeufT609QeCeh469/Ukdv88U7kgKDwPT1/x7c/nTclSNoKg/yHfpn/ADmgBTw2&#10;HHA9entx3NKWyQV4BA79RnqP89KTGBhu3UZ7+n50isvPIH07DPQHr/T8ByABwueDz+VPzmUcH8eO&#10;vT6/l/WmjJztGCOfT6ccf5560vbA5BwTj+g+g/zigC3BKI3A7Dr1wK6O0uw+DjBPt0/z1rkNxJy3&#10;zHPtj/P/AOqrdvKcjk8HH+HXpz+PbsaAO0Uh1G7nJH+faopUUr06+gP4/wCFQWk6yAMRkj6jv/nv&#10;WgpDKQTwe2RwP6UAc9c2iyDnGRn/AOvXMX+mhgSE4P8An9a9AliyeufzPP8An/JrIuoFbPHAA/z/&#10;AProA8a1PTNgJwCPpjv2Fedano5bcyjkcnua9/vrAy5G0FT146/XGP8APauHvtObLZXaB049f89/&#10;f6UAfMHjHTj/AGfcL0UjHPPY8fj6fSvyk+IdrLb+IbuFwVw7FRxzn/H/AD3r9r/FOjLNZXBCcYJ4&#10;HHT2/wAjrntX5C/HLTDY+Kp8YUuN2OTkZPbGf8+9AHjemSFQUYcrnA7e+T61AqxT6mqunVhxx0J7&#10;Y9PX681Jp4jViHbuO55/PjjtUUMhXUY3U5IyRxkjseg70AdnqOkoiIYAqDA2/Xp1OOa5W60ll2q4&#10;5fqDjA469sV6moMsMRYZYop7cZ9P6D/9dVJrIyKrAA5HGemMd/agDz610oL8rLkjsP0xzTNQ0sSb&#10;j0BxzgAfh/n27V6BFYOZNpUMG+XHbj1zUt1pyHcuOTjk8A59MD/DH50AY/wqtza+MLR2IBWT8uRk&#10;Htz+vPNfvp8OpTL4Zs9owCi8fgM/qOa/CvwjZi08R2kjHYUkU9O2eRxj/PWv3C+FMwl8K2bZz8i8&#10;5/2f88fX1oA9V4+/2HH59D/9ahmKdRwc/wD1uaYGUgKgycdM/wD1v8+/SnBuQ2eTj1P5/wCFACHG&#10;Rjn2747kjv6/z7U4jAAzgHA755P+eaUnavJwQOPb2465NBwCAeSef8cf/W9O9ACLyBz7H+nNAYHH&#10;GQM/jj+X5UpIUHuTz6njoc4oIG4k8Y9Rj8v8/gaAGDOTjk8cZ6/TPt3pSCehzg/oOmfr/jTgoBI9&#10;fX/P+efpTVAUFuv6ZHr/AI+lACgZ424B4OOh9e/tSOwxuHy/XnH0p6NjOcA9vp6nv6/h6Gg9Vyck&#10;8ep/Dp+ZoARm52jOR7df89KTCgHdz0H09qM8BVGCSO/6Dr3AHGaQAAggcAgfUH09B7f/AKqAFyMk&#10;dc4z39iacrcKWOSOevTIppAYlcHB/T1OfQ5x3/Ac0pcYA6A+/TPUfyoA07W4MbAOcYz1P9P8a+Xf&#10;2v5/O+Gt+oP3IGb16MOf889a+j1cqwYD6/h15718rftYzFvh/fAnAe3Zc8Ng7h29MUAfiZjy7sEj&#10;I+b9B2+uap63+8UjqvOPbPTH+frUl28kc6svA59DzjAI/wA9aoah5vkEMDgc9O/4kfX/AOtQB1Pw&#10;pd11jf5mAWB2ngEjoCf8+9fTb6st3cLbgllVtwJzn3A9s8mvkXwLcJBfsHwwJB9OnQj8++K9tPiG&#10;IX0QiIAcn5+eOfu9un8qAPozTGEzITwR2ByMf0PrXU3M/mnytxYEc9eMenr+NeS+GtUea3N25yCp&#10;6cZAOOB0/wAn611Nleh3fnLSZ6Ej7vr9aAL1zYo6yOxVmzgAcFR1H9OK+h/hFL9mspYickBRnHGR&#10;1Hv/AFrwUCJ7Uurht5z3GSM5Bxjr+fua9g+H1yIYnCjBKofp+Hft/KgD6n0y6UkPkDP4A4Gc/wCc&#10;13VnOrqpPGP514zo94DgMwbOTz746dT+WK9B0u+IAwRgfoM9j3680Ad2nC7c5J6fTH+eKcTheuD1&#10;OOo9/wBaoW06sBsxjPYdPf8AzirJYHJY5zz6fTjv+NAD2OSM4Hf1Hb+lKGxyx5z0/n/9bFN56dev&#10;vnI447/p60vByMZxx69vXHNADgAVDDqf5+mO2f8AJpAwDdeev15xTgMN8vU+hwcdh0/CmsNoHPB9&#10;s474HPGKAEVyuB0B/U+n51GAGPy4GOnT/wDXT+Mg+mccj0PIwMdqF9euPQ9/Xv8AzoATngge3Xp6&#10;/wCFOO5m+X1xnmgZ3ZJye3+HH0znp+eKCNudp46+nI9P8/hQAE46k4A+mP5Y/wAaDzkduhzx1PTt&#10;ikY4wuSc8c/5HHam5JBzkkf5/D6YoAkzxuPQ9/8AP0/lS7TnHYen+e3qaQbRjHU/j27evrStgdRj&#10;PXPr0x/9c/hQAqlgpx0PHPQeorUsrnYQCMfz/wD1ZrJbCg7Qfl9B1J/w9P8AIkVsAMDye+B+nHP1&#10;/WgD1OwuwwGTj8evapfEV0sXhzUS3Qwsue/PGR9M9a5LSbv5Qpwdv5dal8bXwh8L3bgnLbF/NgPf&#10;0oA/nk/aIvnvvir4onDc/bimQOcJGgwPxwa+fhJIsJ3nKsCfr+XJ7+1epfFC8+3+OtfuAf8AW39w&#10;d3U7VbHf6c/5x5jcWhNuGfAVe/rkfoenf6mgDk4j5l8WKZ4JAP6CtK+muL6/JvZSUiAGDngY6KPT&#10;/wDX7VSgjb7Q6gYxwQOoyf8AP8/atsQrJdSFVLgsM4yCeeeO3p/WgDnb2RGlPlAjHHP4cgVlcZGD&#10;2+v51pX5bz3GcncScHgfp9azuMhsZz+FAFyNmUA5zjPWvvz9jm1+0a4JfSVABnrjr+XWvgBVLEAM&#10;DjA/zzX6S/sTWjC7E/dpS3OegHOfXp/9egD9bIW3IFU5x2z+tWV5bJ4LdORz6fgO/NZVsx8sFR1x&#10;jt09fp61oKXXAzgnPY8j1z2x3H6mgCfPXPfHHOMAfhj2qPIUcZAPX0H+fanhxkqAOAfUdOh9en/6&#10;8VESSRnkDpgdT+vWgBx2kY4yMY9T6/TFLjrjpg/j7fj60xckgkZOOP8AH+fWpWcgHb2HODnGPY0A&#10;BAPXoPYevWo26+gOfwB7/hSgkEJnJP5+/wDL/wDXShSDgDp29Pb/AD+NACKGGAR05HTn1/nmlBYk&#10;MOQMe4OKgLsXO7ofqO/+f8alJIAXjHPHQ80AOJ42gc/T17GmFcAZGcc47cds0qknB5G7HPpj1HPb&#10;/wDV3oJx1wRjtjoB6fh6f/XAG8DBIHy4/HPXNO/hX0Of54/LrTQOTwCBnp64p4VwSR29uP8A63fr&#10;xzQA8EEdMf5/zzW1p8ojboPf1rEXjJK5watwMUIwD7f5/An+lAHolnMSoHcV+e37fXiX7H4IuNOR&#10;sCdra1Jzzhj5jD/x0V936fcDaASOO3f+f86/JP8Abw8QtqOs6bpq8I89xP8AVV/dgn8zgf4cgH5v&#10;3as0jzYyRjBzjAHGM461yOpyEEIBlSWxj36cetdperhHUHLbV4PHB/niuGv5XjuSkRxjK5+vbp/L&#10;86AO98BWU0E4kuSURoy6FcZ59uf8RXpF7HBs81yN23Hy/eDMepGeTjiuS+HdkDbvO4yNqru7Kevf&#10;8OOa6rU7gyMbe2T5GIyRhnJycc9QD1NAFC2jTzmTGGPy89h3/Hvx9Kq37GSbap28/njoD29/xrXj&#10;VUR26FieQevqff0+n41SERkYMowC3JIHBx0JGccCgD3P4EWTz+KBsRwjIdvB5YkAAfh0r9f9FQx6&#10;dFGVA2oowoxjjj6f5NfnB+y5oEdxr8GoTKCqy7evygxqWP8ATA7V+k1nKWjRSOT6/wCeaANUAEKq&#10;9OvQencU1SBjAwfYnv8A5/8Ar0gYDG48AdOvX04zn+vrTl+YnjJAHGfb/P60ARkjHA5HHfj6Uqrg&#10;lW56/Tp0wPX/AD3pwJ5JGCvp1NN3Y6DBPvz/AJ/kc0AShcIeeT39PT6e/NIVJBGcA/z6n09BwaTO&#10;Cc9D+HXt/wDqp5ZOmOevr0Pft/OgBu3nryO/9ffpUQwXG3gn/wBl9TUmdrDI5B5HP69f/r0xmHUe&#10;v0//AF/5z1oATn2HJ7e1Ifl+bHXp64/LvTiABuJ468d/pSZIA55P44P1/L9PWgBVI3bhyB6H/wDX&#10;+X40oLfNuGR9f1H61Fgt97jkcH1zxxx+nX1qXcBjdgfL1J6HOMg4/WgDRsZCHwTgEjtx06V2UTAg&#10;HGcenH4+nFcBC/luARj65/QDOP8AOa7O2mBjABAz/T/OP85oAuS7jncTk9ugzXKamMDIHXJ69Me/&#10;rXTlgVPOc9v/AK3f/P1rndQAVSc5HPPbpx+VAHl+pHEhOentXk/iNFKlgAp+vp6j/PNetayoLksM&#10;Aj65yef/AK/5V5prUWQT68HPOfqfrQB5FqF19hsrm6YE+WjEf73QD3r86PivrTan4suAzgxWiBFw&#10;ecg5J79+vvX3Z8S9Vi0nRLh3Ix9457KgzkcD/OK/MXUb83l3c3NwcM7Fj9WJJAx1znrQBnajOGtp&#10;pXOSei8DPP8AnNef29s99qEcKc+a6rx0GTzW1quoCYmOAYTnPPr26VtfDnTn1LxNbbVyI2BIx6n+&#10;lAH6TfCvRrfR/CiXEkW5pFXBPRVx/wDqqzLd/bLsKpKh+DtB3Y9/pUk18NO0S00qAcAc8cAkdTxz&#10;jpjt6UnhuLyh9pRAZOS0h+Y89QAO/A+n8gDprSAvNHFtCgdCQA2e2Px5/wAmvcPC6eYIFtUJQJtJ&#10;wMHB5b3z6dyOvp4lp8gluj5ZLuCAerEMx+97nGSfz44r6G8OWq2lpufbEkg2ovOT2AIGc9e3FAHo&#10;GmWzNsuCRhhnoMkA4Az9P8K6dMHqTgj9O2fYVlaYjLCwZSrIAmD3CgYJAB6kZx+VbAwoHqPQn+nr&#10;2FADGTIzjB9fp0+mfWnnvk4Jxz7nv05//XTsjcGPvz0z/MdvT6imO3G4EMDj36/Tt/npQBJ1Ur0w&#10;ff149Paozt38jtwPb9O+frQWLAYyMk9Pf/6/14oV88YwBnp2x0+vpn6/SgBWyDgnGfXp7Hp69uaT&#10;5m+5069PxI9qVQRlhwB3+vXv29P5UxsbSMAAdScDqef8/hQBI+YwA54Kn+WMY5A69feoMnOCc47f&#10;Xpkf0p7Hp82CM59KjxuJfoOM889h0+mPagB0bEDaCRzxjj/HpiuhtJiVAzwCfw5rnUK4wRnPp6fU&#10;gf5/Oti0Zlweh/n9fX3oA6JHCkZPH171l37Eg9/fn64qWOQdGPPU4wPbsKpXkpZeRyRnPHX9T/np&#10;QBw2qt82F4Iznjv2/wD11w+qHML9xz/L+ldnqrEqXXg/TqcYA/8A1V59qLNsOSduD/PjP/1qAONm&#10;zuJXpnPb6j0qe2cq45BJ+n5Z/wA/jVaaUCUgcA8cen+R/nvJC2wgA49+v4cUAeh6TIrBSRkjnn+f&#10;+PFdzAVKA5x+GeO3v24rzzSZAMDOcEc+h9/5cfzrvbWQFQy4AAzx3+v+etAF9gN3B/H+gz3A/rXO&#10;+IdUTStKuLxjyqnb6Enpx/Kt9iCNynAOOx/z9c182/tB+Ml8NeE7l0ba6rux1yzHauD6ZP8AjQB+&#10;d3xh8X/8JL40l2vuis90Kkk4Y/xH868G1MrIjyMQiHnb7jt7ZraurgzSPcMcyHJye5z7+pJPFcHr&#10;epgxiKM7iPvdfTuPfOaAOXut1xdBI/nLkAH1/wA5r6v+FehppGmi7c/vSu0dgMck575z78596+cf&#10;CGmSalrMXG4RfN9T0AHv7V9g2mnR2lvDZq5YIBlQB94Dk7s9f/10AdxaXMauQ+Xb9cjuB+hq+13L&#10;LhcEDkFeBjHqP85rl4HEKhg+ABn0zzkc/n/LA61OtwzEJENqKRz/ABe+T9P/AK9AHWWjyFRaqNwH&#10;zHgjOOMfT8f0zX1P8LNGmOHnRTF1OMEfL6kde/NfL/hqJrm9W2QkiVvujqcAfeP8v8Sa+8vAmmrp&#10;uiw7BsMg+7kjCjgfgevH5mgDtVyVGB06D8j0/QGgjAGPm3e+e/0/KkUFVCkcYz0yf8/5xzSkhwOc&#10;jHSgC7a79wYc5/I4Pb6V2GnOwbbngY9scVx9oSSc84AH9OP6H611Fg3IBPJx3Iz9OKAOsWQ+WffP&#10;P1rKu5cAnOTzj/630qzvJ/D/ACfWsi/kxwTkH39s/wCf50AYN5J+756fjj8f8frXAXzFt+eMDsc/&#10;rznmu2u2whJbJPHH8ufyrhr0jdkcgdcH+fH+FAHFX3DgN8xHt69v0q5p2wEEYYZHbqKp3xzIFJI7&#10;+3HUke9WtNbaQ3f16DH+eR+dAHa2pQDgZxyPfJ9foPx/GrjYIZjwMdu/p/8ArqhbjOCpwB2PJ9Mj&#10;68ir2MjdkADjJ4xzzx0/znigADZOGAGAMfTHT17VJjAI6Ffbpx1pv8YK4PU9MHGBzRgdQeBznoDz&#10;3zxwOM0AL5jcL0x29scj2wKYu4YwQMfXv16U9fmAHPr2H6fX0JzzxUY+8WJ49vqcYH19KAEXOAoH&#10;QdgefT/9fem7RyMAjp9fTPA/XrUq5OOmT+P5eufbHeoWJwSQCfSgBq57kjA57d+x9aczHBxwWHfs&#10;ff8AGmAZB5Cg49sA4yP89eMYpwLM3A2/ifpjpxQAHj5hjA6cd/Qim4bJycYHOPp2H60/aTgcZHbP&#10;rz6dcfn601geOoH59fbP50ARnco+YnH+Hfv6f54rF1bUYdMspbyXhYwSPf8A/X6Vsny+C3U+/Xn0&#10;9fYH86+W/wBoT4hp4c0Oe2gYeb91VzhjI3Tj265//VQB8W/Hnx9ceJfEb2ED5gtWYtgkhpTwRn2H&#10;SvmfUJhDEWkGWOfmx1ye2f5Vt3V28k3n3D7mkJY9e/U/n7+tcDrN95spjTgfh2NAGOQ1xJxkk/y7&#10;c5r9oP2BfgU9jon/AAlGrRYlvmSZtw5EQzsj79eua/Mf4DfDi5+JXj7T9HhhMlsjiSYjPyop7/XG&#10;BX9Qfww8FQ+D/DFrp6IFkZVZ8AfLxgAD29qAOoisEjLSyDkgY7Y49PauYvrR76YlchRnvn6YH+e9&#10;dvd20s2+MtgE9vTHJz1rBv3MEJjg+ZiMDr1/r+dAHh/jbyoYREg/1YPAHBbHBJ9BXh9zYxWDvcTo&#10;DLb7XI2gAysMopzkkDqfcj0r3/xJb7IpTcASLEpc574+6Px/+v0FeA6y+QItxcjO4knlz1P9On9K&#10;AOctQ28szFjyWP8AM89z610dtng4OTyvP6e1YNovzc855xyfxwen0ro4cJhgcjn8e4/wNAFkfMOB&#10;ktx0GT3JPr9fzoIK4GcnPbHGP8ak3AjcBnG3GB09M0hOASwBHHHTP9f09KAAjK4Jxnvzzj0/p701&#10;lPUcFf8APP8A9brxStnJA9+T+p7f4euajVixxzgn36jPX/6304oAawK4yck5A/8Ar+/pTcdAD09u&#10;o/r/APrqQDpyD0P/AOv/AOv9KYVx3wcj8ievbAxz0xQA3DM3BHOPr+vB9xSYIA9OCOMH3x69Pypx&#10;OeRwfr+mMf5xmlfaCcDAPP0wP69/rQBX3AIWBOScn/644pu5ijduvHuf8inFVxuBzkdPT144/pS7&#10;R0AyfpnHpzjv/nuKAGlmAB6Dj2yM9/pSAgEcHA7fT9PqaQluoJBGMc9fXA/z+dNHrkH+o5/DJ96A&#10;FJJBU8g+3Hsfw/8Ar0wD15IPp/8Aq/yKkycAHIPHX+p/yKYVIXqQAM+vPQdT34xjtzQAjA8AN1z7&#10;+3f86sQn94VByOmfUd/wqvll7YH0zjk+9WbVNzA4Kk4Oe3+QPX9KAO70SIHG3gHkjP04Nex6JEBG&#10;h47H0xxzx6npXlOhxHK8cHv2P6cGvXtOAWJNw6gfy6c/h0oA6BTtQd+v+fqKz5ZsEnPA4596mZyF&#10;5OOnv29KxLyby4mYcn/PPb9P6UAcR4x1WCwtJbmchVjU/jx2+lfjh+0p8Wp9e1Z9Ds5MRqT5h7AA&#10;8Agepx19q+yP2qPjFF4a019MtZP3zq3yg/xDv24Ga/HzXNUlu5Hu5nLyuxZuo3EnkdO1AHJ6xeMQ&#10;Ys8/yA/x/wA9a5gkMf8AJp15MGnZl6E/59P5VseF9Bv/ABLrFvo+mxGW4uGCqo6nPf6etAHvf7M3&#10;wmk+Jnjm2W5t2lsrV0Z8LkM2chcn6c1/Tp8LPCGn+EfDdrptlGqBVUsVHfHT8O3418P/ALG37Oi+&#10;CNBg1y9i8gy4CAgDd/eb368fzNfpbp1msaIgGFTsO+Pp2oA1beIYyf8AP6Cq8115ZVFXI555/P8A&#10;z35q6QWHJ2j/ADxmud8QarDpdk9y5ChQcFjx05J9hQB5d8SfHTaFps0eA752oM/eJr4ivLqa7u5L&#10;qdiZJCzMfX36np0rsfG/iifxJrEk4cNAjFYxnjHr/OuEIyzE5OOenXPH4c80AVsHOFOBg8/0pmOB&#10;kYHU88++T9CP85qZhgjbk4Ht1+v0pgXIDdAMcj1B7H2/z0oAZjJGRnj6Z/8A1elN253bjnP+H+Jq&#10;TrjHQ5Pzc/jQQcbi2Bng9vSgCHcc4C9P88+3NMbDjb2HT8OuOtSEtgYGB/LPHPH86TByPvAf/X+v&#10;p9P8AABUMAOevrnnHb6UwHOBnpwOePr71I2Cw3cAeo5Jx1HT9f6VGQGB4x+P4df5dvUegAMCSD0z&#10;698Ec/hV2xiWSXnn8emMcD6dKp5J6cY6fT8B/nrXR6JbszgkZJ68dh1698/56igD0Tw/blsd8gY6&#10;n8CP/r17DpEQjAYdR/kg157oNoflwCM49MH0H4dDXqlmuyFdvJP9PT/P9KALhHy4HGT6cdelZt0Q&#10;FbPf65J/z6VeaRVGexznn378ViXc21Mg4HPX159Oh/z0xQB514juMOyg4xnv2HtXhXiCbDhWOSO3&#10;qK9g8QXGfNJORz+P6ewwP6V4VrE2Zm7g+54HABz+FAHPYY/eGAR9cf0GP89KvIPlHHAx3P6ioEX5&#10;sZJ9s+nfB7D/AAq4iM4yowCM/T3xQAo2gjauc55A4+lMx8wA5x7cY9PSpgH6hcsD/Przn/8AVz9a&#10;QqEGEGOnI/w9KAGEYJZjkH0/TPtx+hppZQcSZB/P64Hfk1IDkADgd8E/zH49frmotuBgj5ue/XH+&#10;eOf8KAF6seMAde/PPX2+tM2k4yc4zjI9eM//AK6kySc8DPXsBn/9VNb5Rx0+vHtjjn3oAhk+Ucjk&#10;g8kfka5nxHrlvoFhNdzuAUB25P5En2rZ1C/trG1kubh9qIucnoe+B78dPavgr4yfEybXNQn0awlw&#10;nKyFeBjP3R25xzigDz74k+P7jxZqsuZMWaMcEn7xHf8Aw+nvXieq61HteCD5QABkd+Mc+pqxq10U&#10;38hTx7c5/pwR71wdxKGfIPA/P3/OgBbi5aQjPPXr6V7T8EPhLqfxN8SW0CxH7GJArN/fI5Kj8sk9&#10;MV534L8I6h4x1qLTbQFY+GkkxkImeuMjr7HOfav2G+Dng7QvhjoECNEv2xl4IB3ICBwec7myST15&#10;xigD65+E3hLRvhz4ftNIsFV51AyyqAGbkEj2GcAE19keEbFhCl5P/rWXP0BFfKvwxtrnWpU1O+Qq&#10;gIwD/U/Qfl79fsPSi7qBEMhQPx+ooA6cRb8O5Hf9PUV5H8R/HNjoFnLbxsHnKjao7noAePXrXU+M&#10;fEtpoWmm4nmWIBSWLHpgdsdfp/jXwnqmtXfiXWJb+dyUdjsUkkAZ6Djv9PzoA3LSS51O7e7uTvlm&#10;JPp74Ht04r23QbFIogMYz0/wxxXm3hnTTK6OcOM+5B9eeMjtXtVrEFUDGAMdR0/M0ATBMKTjJ4/C&#10;s2/ICBSeff8Ap/hW2VwBxjP8v6//AKq5nV5hHGc8E/559fSgDzzW58Kc5J/Poemfyr538XX3myNG&#10;eVJPfjr+nvmvavE1yY4WO4gY6fUdMjv7/wCNfNuvXRmuG9GyO2evcZ/xoAwSrM5LEA5pVKjOOufv&#10;cY49Tj8frSL37e+PTPI54+nt70rIcYwSPwwf8/X/ABoAQMoBBPX3/l9aayggheAM/wAv6c0hy2du&#10;Dj9c847evalJBBC9T6ZHtz14oAhOR8voQcZ7/h6f54p27fhs4GeDx6/j1P8AnmnsuS3IGevqfb8/&#10;8ajJJO3jj8z+vfvzmgBGZQcEYIzx/LFNZgecg59+hHf1FKchtvU9PQA//XFLgn5gD8oJ/wD19Rz7&#10;UAM6gbvmyf5/lx3/ADFREZ+U8Zx/u/getWGTAGedvfr+n9P/ANdRyEH2Hv39Of6f/roAhJKg5GCf&#10;w49cfrQxO8ZA49+/pSkMuGJBzkd8/T+X8ulSFGf5QeR+X1/D1oAg54ZTk9OtNDFflPGf696sknZj&#10;Jyfy+uagIIYdz+HQdcf0NAELKGxnnr1+n+fagAKTg9c47Y/D8sUjfc4JyM/Ufh70pJHQ5zznkH+X&#10;H+fxAG7k7DP3e369+OM80rcscDkjGOmR0/z9aNxJPAUn35HHv0/yfSl68scDjOePwxznqc/pQBFh&#10;lUYGAe3Hp/n+VNGWwAMjjHQYwefWnsN2H6kn1zk45/z+tSwRk4Vhx06dyf8AP/66ANOwjYsc84J9&#10;hnuM/wBa7SyQHoB7f0HWucsYTvyMnOMjPP8AnnscV1kEYVR15x179fz70AXkOVCg5B/THXH+PpUE&#10;rMMtySfbg/59uaaGyAhwD/Lnn0H4iqNzMyrtHB7dOR9D/U/pQBjajOZCR3XHt2/Pv3rir2TlkJz+&#10;PTHTmt/UJgEb1Geo9OPXjHT8K+ffiX8RbPwvaSwpKPObjC9Seyrwevc9qAKfxJ+Ilh4X0+VEfdOc&#10;hQOpb0H9fT618Qaxq17rl+99eOTub8FB5AHp7/rUfiDX7zWr2W/vnJYnCjOVUDGAM/8A1/U1xGqa&#10;4xha1tztU9cZ6eg6ce//AOqgCXVdWSFmgt+f9onJJPb/APXXGPhjnOSe9IzByec9f/116N8Nfhtr&#10;nxJ1+DSdMibypGCu+CfqB0BOPfjqaANf4N/B/wAQ/F/xPb6LpKMltuHnTAZ2rnp7n+Vf0l/s/wDw&#10;W8L/AAb8NWul6XbILtUX5tgBBPJJPck8+1eI/s9fCXw78JNAgtbGFZL1kG5wo5OMHHJ79+/5CvuP&#10;w9YyRBbm55cgYHt1z1//AFfhQB2VshCBmHPH+OMVIxRe+SOw/nQHIBI4Uev48/jXkHxL+J+leC9N&#10;kLzKbg8LGpBZjxxj19TQAfEz4laZ4K0x3lcPOwwqA/MT7f1/Wvzf8U+LdR8U6jJqOoPneSFXOdtM&#10;8W+LtV8U6pJqWpSs5Ynah6KuOg6D/P4Dkh6qM49Oo/XPP4ewoA//1vx9S0BPuMc/h3H49ajuLMuu&#10;FHGfqRkcj/61dhBYGRFdVznjnBzxgY/z9OtWV08suSgLHjn6c/5P50AeWDSyxIKZP0Hbv36df6VX&#10;bTJABgE5xjjt7V6iNNyu9hywGPp7n/P6gCrJpQ3FSqkL0BPv/wDW7UAedWFk8V6hbAIYc8DJ7/rX&#10;6X/BCRrjS4lIyUABPT8/XFfBS6cscokUYAwOnp3zz/nivuj4DSARpAp2gY46Dngdf1//AFUAfR15&#10;pZMROCR/UngVyd3YsMlBzyD/AFB/PrXs0lmXTdtyCODwMd+BXJ3+l87sc8n2HPJ/EUAeTeU65z0w&#10;O3aohuwR1wO3HPufwrrLzTcNkLgkN3PHb6Vzk1s0fJ6n25BHbr1Pb2/GgCWG42Ee2Dgjpn9K6ay1&#10;ExNjPzZwe/0+lcQ5ILDAwPfj659sf57TxXLqwK5wO2eOPX0HPrQB7JYaiNoZjhunAxgj6da7Gx1B&#10;gRl8liPbB6/l/nvXhlhqJBwTgDHr3+uOvFdvYanlsZwD9OvTp+vXNAHtlnqB7DGPTP8AkV09tdbs&#10;c9f8P84/+tXjthqW5x2HPU9M9h7nvXZ2d+uFxkZ75OPr/j/jzQB3KPgDHTqPTjjHfn61LjaBgYz6&#10;Dg+3t2/+vWPbXm4qQcf556+3/wCr10YpVbDqcD/9f0oAmIzlsbiP1560qtx0BI+nPHp+NMJPYe3U&#10;fy4/zxTvvA7iBx1HbHQEUAK4APAxnvnsRwa+P/2pNHN14YnbbkFD/gTn8f6dq+vzkAKDn6HHGOMH&#10;vx0rwj46acL3wlc7BkhW69uPp7/1oA/BTVovKu2Q5yCRg/r/AIelQRRb4uCCcdh3x29M1teL7M2u&#10;rTox+ZZDg9ep759/Ssq0UCM7WIGD04HT6/596AOUulMczr9wkeucZ7cd6z5X5wOAPxrX1VP9JPGC&#10;OO2Ae+R/X0rHdSuQ3OB+v+eaAM9+Dnr/AJ/GkB7dBSv97Oc01cg57j+XrQBIMdcV9pfsnan9n8RQ&#10;227J3AgA/wB7PBr4t3cnAzn3r6F/Z71SWx8YQbGIUsM447ggD60Af0JaJMZdPidRwVA+v+fWt0Md&#10;uRwDnqePXjP+etcJ4IuzdaFBIvUqvvj3J/Wu22hgWHIHbHX65P8AIZoAlJDLyCev15pFAGW6N9eu&#10;Pp69cUDkfOMY/Pnr17/T8KfkK7Hsff8Az16cfhQAnDEkHBzgHjA/DtTsjnecY9cex/XP60ind9D6&#10;9PrjgfWlxgEIAQMfQnpg/wCfQetACAE4UgZPHHGeP69al65OOnX1GDyf0phwM7uFHbH8/wDP6c00&#10;EEhScdMdP5c9v8igBM7jkLyT3P8An/P6SRFQeB0/XH/1iMVG2OemcnjPrweP8f0oGTg9SMfh6j29&#10;v8mgDUtrgIdwGBj8/pXQ292HBOOf1rjVcggdPpjr6f0781dtLhhIVzxznntxj6exoA7T72Cp5JHr&#10;xjk1BJDvUnpkf56etRW9wJQGJyenY8e3/wCutNQD94Z/HGQeP6UAc3dWp5bu39f89K5W+sVyRjkH&#10;A46d/wBK9ImgB5Cev/1vr+VYVxaBmJKgZ9/TPPbr6fnQB41rOl+ZE8YzkhvcV+Ov7Uemmz8VIVHD&#10;q/GDzg88n+VfuJqenKdxY5znr156+nbpX4+/tjaM1r4htpcZIaRcDnA5x/8Arz7kc0AfCtioaYKA&#10;SP549fb1qS4Rbe9gMZwCRz6E+3oafZJmQ7jx82ew54/zyfamamublZOwI7cn3Pr7d/bvQB7VYWuL&#10;CArwWH6Hvx29q0TYCRR5a7jkL24x0rY8NWsEuhRMikzgbgx5B44HBxn+v412VpoczAsseS/tnAHv&#10;yO//ANbvQB53BprBx5nDkn649D9CM1audMYodhyE746/55+lejW3hvzbkROpUE/U59ee3p/KtbW/&#10;D4tYhHEuWUfMOnHfHTOev60AeJaVZ+Vq1tvHV1ye+Mgf59a/YX4JXCy+ErZepKrjnPTuevOP0xxX&#10;5VJo7Q3KSoAMOCDznI5x06Z9K/Tn4CTl/DUKdQoGPX64/wA+9AH0PvySMZY89PQUqlWyW9u/9KbH&#10;u7gg4P1+v60EHHzDnHH17/5/KgB38WR1P69uP8+9KD8x9Cen6dfypCpyNw4/Tn069evJ/SgKMFiS&#10;AO/H8+R9aAJcHYQOv8j/APWGeaGO3nHA/KkQDZ8owSD3/wA/57U1uhKjGe/T2OPp6fme1AAgXOfX&#10;+YGcY/lTsEYGcEe3f/69N6MTwR0/D1J5/wAil+UcA4GTntj0/LFAC5Knntnr6/8A6+lBIHAHGD7A&#10;ge/T60mQCOOeO46Z7/hUeMsNx6/pn3x+f60ASE5XBPykj/8AX/ntQSeAxAHb0z3HpTdoIGeoxnp1&#10;7cc9vwpWGCfm4YjGen19z1/+vQAowWGR7c8YP15/z+jsEpjvwOnQ461GuMD0Pv1HPb/PfsDThkgY&#10;5/Uf/roAjbJbP5fge3+H8q+VP2rC0nw/uwOCYHI9Bg/54r6q3EP83zA/h079f85r5b/anjEvw/vd&#10;gyDbScDjI7nJHGPz9KAPxGnANzmUk9yf85qHWIybTI4Ix6+vHHp71YfAuVKDBA46dumc8+p//UcR&#10;a2ztbFgQoOMD0AoA53QJlivFMjbACfmPTPpj39Pb3rqdS1ponia25UEnA6sc4/L0Ned2pLXAAGST&#10;kD175NdTdMsQExbcW4yBwPp9O9AHuvhnxRMLcrJ8rhQOvGPf8+K7bQPEsN9dOjNzx8pbjPQgGvlS&#10;DXZ7e3YAlcYI5x07kH/JxXReDPEE39oYZmVsjBzwRn/P8/agD7m06QTweaX3IQVORnaff0H4V7N4&#10;OUpCMHJIHA/LH/16+YdLv51CEnYxG3KtjcDggkY/X9K+jfhwzXEZeQ5JHHHOPcfy/lQB7Vp14YSF&#10;6Y7Y716Ppd907A45z6V5GN0MnXGSe3+fwyPU89K6jSr0YAYjHGcnjjp6dKAPdLC7UkKRknA69D6/&#10;07VuBt2OMnvz/P8ASvNdLvMhWOP/AK/Tj1/Gu5tLjcN2c4weuM+/fP0oA2oxlsk4A/OnsAUDZPJz&#10;7D/630/Oo1ZTjpg4ycY69j/T8adwuSMZY9h19e2f8+nFADiQCCOR+v0Hv/jmkyN4OOc/h/nrikDY&#10;x/D+eP8APH649qXBGWxgjpjsR6f55oAay/KDnHqMc9DyffpTmwM4Od2Pz/8A10oG5jnk9OvTqMnP&#10;9aiaZFKhmyx4HPv/AJIoAkxgkNwP5njnj/61BPPzHr7cetIQu1iMD09vpj24ppGW3MckdOnOOvY0&#10;AIV67jgj9cVIOCQBkAenr0xURyAV24z19/T8h2p3JIOzPPqMDjg9aAHhiR1wM89sYzxz6cGjGRjG&#10;Qfw9s5pOdowMjr7n9ecd6Tcfl52lR68n64/z7ZoAXqAFAA9jnGfz9acM84GcZyfU47en8qgkBGFH&#10;8Xt06Y/yBilDDOc5yc8j0/wNAGraXBjYAHjAH+IPt9ay/iNqixeFG3Px5kfvwpyRSq5HOSM475PP&#10;rXmPxj1drbwhKc4CiVz/AMBjOefwx6UAfg14sm8/Wb+flzNNcSD6s5PXp3zXMzzCO1WY/MxQAe4x&#10;/jSa1eTyzl1TmT5sbufmJx/P+tZ9ysqQN52cHjA598EYHFAGboqAzkkZIkj7eh/rWtMsi3DMBsO8&#10;ngAdegP/AOqpvBsUUt2ZZl3DzRgfQE4C9+D+HFal1CZ7iSbGMnoQOmeMUAcNNZIAZJBhTgZz0z0P&#10;qeayvI2sU+8R+Z/z1rpbuJo5MMeh7cDjv9M/571VjspJEeUjGQfTOT14x3/GgDMiQDPOcn8vriv1&#10;A/Y1tRFBBcPwwDn0IHI4Ffmg0O2THTc3p0IPP+fX8K/Un9lG3jt9HimUYYQ5PuT2/wDrevWgD9EL&#10;CfKgZ2jP5E5//Uf510C84Hc46ZrhdJvMIVzwenXvkkH0/wA9a7WE7xwenHPf1P8AhQBKW2jpk9Px&#10;HPH+FS7RnkYz2/rTQNoHOSB/n6/z6/SnqpZuBgHGOeOnQcd6AG5xglf/ANXPemlTnaep+nXtz3ow&#10;ck4/+v64+nb/AB6KCQev+ehP+R+FADgvBKjHXv0H+eOKTjnPGPb1HWg/e+UYAAHTOB2p+NuR+f65&#10;z/8Ar+lAAdpOSMHnuefb6UwEFeOQ2eg6+mDTiSR8mST27e4Ax/8AWpFJIDHqOgx78j0/OgBoxgds&#10;8H2pd/TAx+Oe3uPWgnGf9k/Xt270ig5XaSpPPrjv/kUAKFBAzwcHvn+XpTshcbT29c8E9h+XNR9Q&#10;e3fOOefXH+H1oyMnnIyPpxz/AJ7UAS8oemR06+nTmnKcfNnA5wOOSBj/AD78d6iGDncMnP8An+ve&#10;lwPvAHjOen04Hb69PoKANI3y2tpPc5z5SM3p90Hjn8K/EX9qvX21b4imDO4WtrGvU53OzOc/UGv2&#10;I8Xag1l4av5VO1iu1eehc9a/CD4vav8A2r4/1y/zuAuGjHP8MYCcdcDj+fagDx+7mGXZhnfn9O/0&#10;9q4yUNNchc5LNj/Jrqr5CIQ0hwQOhwT7j8a5rTlabUolxkls+mAo7UAfR/hLT/s+hExpgks3XC7R&#10;xz9cdfSpHjGHaYbmZi6qOAc9Pw/oK1LENDoNvbjGVhwzY4+Y5IwOp9T9aqxxK4ODtRVX+Lh8A4Of&#10;8P8ACgDIkGyBmbhQx5z1IH9On1q5bRySxfaZsKuVIRccj3HToOfr0qtfJ50oijO0g5ww4647H9DW&#10;vY2TSiJYUJMrY3Afex1yB29e3GO1AH25+zlp8y2pu870RPOUnIwZGwQPwr7l0yUyRL6BemMcZx1x&#10;xzXzR8JdPXSPDckSAIweKHaMfLsTc2fxNe+6LcIqADgZ6euDzn0z+XtQB3gwAoPIPbpSAFskHr1x&#10;9aihkLoGByDj8c1KM4OOD7c9T6cev8+1AB0Gfp/9f/PagDI44H4g9OhNKwBBPbHJxn8vSjJwSGxk&#10;j39OT1oAbsPYZ6d8c9P/AK9OL4UnGQOCPxxjNIDgcfjn+Xf8cfkKYeoycYPXp9eTjGeaAJcjg9Sc&#10;/XNNCjhunp/n+dIGHBHf05x/k/5NOztAJGCPp/P0+p+lAABjIPT0z19/x96TqOuTySP/AK9OznJI&#10;wcfpmovU8kHHoP6fl2+lAC9AWxx+ucfy/CnFscKMAd+ozSnORknHsPSm5YjGMknPT+vTp1z/AFoA&#10;XcxJ7ent7f8A666exm4CHgjH4ewrmFyo9SSM9evpwf51qWchJCk8H8/w5z3oA6ZnyQB19uP8/wBB&#10;WLfYCktxn8z1z9P/ANdaKscDJyRnqPp/+qqV0CykMMkg+/Oev+eaAPMdaQBmDAkkGvM9VcFG/iIB&#10;wSOeD6V61raht7jjPfuBnoOv/wCqvINckSONpSMBcn/OPz/zigD4X/aN8Rm106ewgbBkURAHj7xy&#10;36D14r4dhszdu3mthAw3ADkkjgdsYr3X4965/afiYWsZyImaQ59W4AJ+g/w9K8gtWjtbZ3XGSuc5&#10;HUnt6dMc0Aeca9FFFdPDFwoxj8e4+te6/s+6H9ovJtRZchGzlhxgZGB7k5rwHWJmmvJCOSBxz/nv&#10;X2P8HNPXS9Ia4YZ+VV7gEnngHr+XrmgD2zXL4GVYLU5IwAeBnnkD8ep+nFdZprtb2JIHlBsZAxux&#10;7/5/rXmUSi6v0aU/u95wB2II7fUDBPWu+uLvbELWA8lckdD78n+Xc9aAPQ/CNuJZtyoB8wPPYd89&#10;c9MAdO9fR3h2K5uoobmUbIyXb1bKeg7dv05rwrwTDBDbR3M3IQZ2kAhs9sfX8MV9L6TC0Cyxt8hj&#10;2RqByTuyzn/OPfrQBv2qFYgDwSN3TnJP5j860geu4Yz7Yzxz+Xaq4+cjbyOPQcjp7DpUyHK5weg/&#10;x/XvmgAJKqW6Efh+H4fTNRtkEDg4HU9+Mk989/rT2+cHI59cfy6fp9abyT1GT3PX8QAP8/hQAzbl&#10;Ac49Pf6c1JtIAydpwTxz/np3pQeAvr2zkH8f8/oaFAB4APYjpj3HXP5UAMHGQO3v/Tv6UrgAZJ59&#10;BkdKX5iAAMnnA5+oz/Wk5+9g9x6cew5oAGbLDAyeOen147n0qCRQoLDnpxjrgdv1qVvTGQMd/X25&#10;/nUbKOecD1z+pyDQA7duOf72QOeR/n/PWtCBsYUnB9T796zScg84H5EZ9+evuOnGKngbDDng59v/&#10;AKx9v5UAawcZOWx7eg789B3HH5VSvHcxnDZ7D/HPbj9KeWIUZ69Pp74wO3/16zrts8rwMevrQByG&#10;pu3zHGcAZzz9P8eK4G8kGCABwc/pz/8AXrstTkCjpjr7Z9x/n+mPPbuVfmQAc5PU/kRg9P15oA56&#10;4OZTlsjP5n6/p+Qqe3ZtykAj8ep9P1rPu2BfAfb0/T1qaFwDgcnPfnvnNAHfaZITtwOc9T7/AOf8&#10;5r0GykLDJ6/lzjvXmWkMX2+gPr+uOh/E/WvQbFyVHzckjvn1zg9v8aANeWYQwtIzYRVZj24A7+x/&#10;w9a/Lf8Aac8cS6prA0hG4cmR+RyqnCg/lmv0M+I+uR6R4buGLiIyqy5yB8qjLdPbv71+LPjPX5fE&#10;viK81WQk+fIwQKc/ukOF7d/60AcPqFyY0ck4CKGJ45z2HXj6e1ec3s3mzH5uP8Ov+NdbrMvyF5Rt&#10;L54JwQAMDH0//X0rlNPtGvr+K0UbvNYA89B35oA94+FGgqIxfz9v3rDHYnCA/jz+de1LdrF+6jGz&#10;OAeoG49M+ufes/wxoslpoqNBEB9o2sWXjKr9wA8+v8+pqxJbG3uHibAMfzHrjJ7A8n/P4UAav2lY&#10;48MhlkH3ewH4dO/U1cgR1Aeb77kELkDt1/D/ACKZaRLGBPKgITjGcqO+SP8AOewqKO5e6mKDEhHG&#10;Oo+bjp/Lr+VAHuPwm0qbV9YhmRTgOFVz93Ix37+vpX3rbIIUjixyiqucdRjqOueleC/BPw1Dpulx&#10;XI5fHOf75HzYBHHp+lfQCqDxyMdv8/mP1oAUZ4JGMe+PqacR8jBeMj164B6n/OKaCdw4wOnucnjj&#10;8P6/U9HPQ+x9sHjn8OnsKAJoTycHGc8dD+ddNZybsNngc+p5H+NcxCdjEY2kYPp+P9DWzbXDZAH1&#10;7/h/PHoPegDrfMUJyRgcZxxx1/Tise+m5OAOc9OBU32gbeSSf0zj/wDXWLfS4B9vyx+PBz3NAGPc&#10;zE5B4xn6nI7iuRvHy5ycn6/5/wD18Vt3EoxwcZzx9OcYFc1ctlt+cKff15/Xtx9KAObvPvk4ycce&#10;nHbgf56VYshjhjtIP169agvGyQcZA65wPzz/AIfrzUtiQSDjB+vB579cevrQB21mwwCnJ9fu4PtW&#10;kfkXj5sH25PpWVZE4GSAev4455P5f5FaZOMkDOV6dxx7Y/CgBPmPB5AOMHoB/n/Dig5bGOSeP8/1&#10;GaUjaBnjOT+fPA9uB3oKNtPGB2PHJxwP/wBX40AIWHCsfT0/A9uvv70BgxOBzzwAPzPf+vpSbipy&#10;h4yTnIwQe4H603dliX4AP5Hv7dff9KAEduy9wfX17cd/5ZqHDBduM8Hnrj3qbaH742gdOec9T+FM&#10;VBywHQc/X+X+enagBF/PGOvv/n9acVYdBkcADOev4fmaaG+Y4PB7/wCf8MenSlYk5c+3Uf1/woAU&#10;5Byp46c4yR3xTCdpDMOcj/P+RR1zuOB65/yKjfapO7kDJ7cEdf8AIoAxNc1SHStNnvppOI1JHqW7&#10;cHvX5G/G3xw3ijxRLbLLmC1dg3cFz1P9Pzr7Z/aK+Iy6DpEtray4lKlEx3dvzxj/AD1r8t7y5e4d&#10;5Zzl3LZ9SSTxj8/x/OgDOv73yUPlnB98HnHY9Oa4RY3uJiSOpzgcdT0HvmtLU7nzJfLySBwR24/+&#10;uOpr2r9nD4X3fxN+IllYeT5lnasss57bd3CkA85/z1oA/VD/AIJ+fAQ6HoY8Xa1EEe9CzsCvzBcf&#10;KhJ/P61+rsV2ktwkMQO0jJYjgAdOPeuR8CeDbXwj4RtdKiAiPlr5nQYO3GAPbpj6118Nsv8Ayy+Q&#10;evBJx0/A0AJPIZJdsI5GQTnOAOtYd1bi3jkaU7mHU9Oo6AfSum/dWq/KNz/j16Dn/wCtXN+JJ0s7&#10;Ni4AJzn1PoB78ce1AHgvjK/Mt3IikxlcFsHGTjaAf54+nrXgeryfMzKM59+vPTP8q9e12UzTu7He&#10;zHJ75z0/pjp09a8d1cYmKseR6cfXt6d8UAVLRxvJwTj6/hXRQ42EKecAD8Dg/wA+K5y1DF8MMgdj&#10;nHPfJPP4V0USgqCvJOO/UjkAen+elAFjkHaDwCe+PXHOOtOU5+bPP4+vY0bSHLqMDPPf6Af/AF/y&#10;p2CUKY5PtjHv/T37igCHPXccjjHHUgfzNJuBI3DJPXg9/wD9X5UMP4T90dB6/wBf8mkUZGCfqMZ5&#10;/n/nFAD9pOMHkD8s1D6MTk/TOfQf5/xp4GFzgc9fy6j+vrTTxjjOfcjI7Zx60AJjoucZ/Lj0+vrT&#10;W4AzwB/9f+tAxtJU4I9cen4cfzpxAXlRyPx49fp6fzxQBCDliTyMgY7D6fSn4Bxt4Jz26elIQSTg&#10;YHP0/P8AnxT1UALgH889OhA/yaAIWAyWHt69fQfyqIEMSO/f3z/nFPkVQPm5xwMnp69PXj/E01S4&#10;IOMd/m447n/CgBfLwAxwD9fb9abgEcDA5H49uO3/AOoVIGHC42Z6AEYH1x0pnzKRzx9emRn/AD1/&#10;xAA9cHg/TOPXt3q/Yp84IGBkH3/AVSUckHrz0yeeoJ9fX/PGvp8XqcnHtznpx29ee3agDvdEyWXd&#10;8wP4Y9MDivVrT/VDHP8Ah39K8v0VPnGzg8dDz0yMn3/+sPWvULTGwDHJx+PTsf8ACgCzJJtAySDz&#10;j8fevIfit44s/B/h24vp5fLJRhzxjHWvTdTvYbG1lupyAsaknr/nmvx3/a8+Ndxrmpt4U0qf91ux&#10;Lt/hUD7uc8Z/L+gB8nfGP4jXXjrxRc3jF/s4ZhGM8nBPOPftmvAb67aVzySRnn1zwfT9K1bycAHd&#10;zuzhc9vUn05//XXMSkSHLDAPv/8AXoAqhDI4AGcenev1a/YR/ZzvdWv08ZavDtEwBj3KcqnGTz3P&#10;8q+IPgF8J9Q+KHji006KItbROrynHGM9Dxjn0r+m/wCDXw8sPBHhWy06JF+0JGu/aMDgAADjoKAP&#10;UfD+ixWFtDaRLtihVUVfQCu3iVUQKp4X0Ge/XH5VTt7bjAGM9cE/kavqPLTCAEg4+p9c4oAinKRR&#10;vJI2FXnnpwK+OvjR48+13B0KycliSJGHRcZ+UD3HXtXtHxU8ax6DpkqiTDkYC56tjr7fXtXwlfXk&#10;15O95P8AM8jEtznqf8j6fnQBS3kkZPIwcDrTmcKFweT/AJx+BqBchwnTPtwAemf60vzFRj06AZPs&#10;Sf8AP+AA1geM5BPtjgdqbt59+B6/lUh+baV5I6dPrnGP/wBfemDDZbOO/wCXGQc//X9fWgBxVlBZ&#10;h938eo71CcjjGDwMHP8AnvkmlZQSS3JHOcc/Qf8A6qZtAc/0PXHX9M/zFADDjIxnkHkjrmhMlRxg&#10;c5yMceppoXH3eST7fgOefpmp1QYBcY4x689uev8Ak0AQF8g9wcZ4xnmmj5sjGDj6fj/nj2qVgCD2&#10;I9uw5zgY6cf55pvTGRx/j2/z/U0APRckbsnHt0r0HQLfgBuAQB0x9AOvb+XvXDWgLN0znnt+R9vp&#10;XqWiW6mMeueB/gf5H9KAPQNFiII4yMfqOpPbNegxo20DPJB4x39Ae1cdosJAVTzjHH0HUH/9Zrs1&#10;ARRu4J9f84780AVpnPcY98fpmuX1W6EcBxlic/j9D/8AWrqJwVB3H/P/AOr/AOtXAa/MdpUjkcd+&#10;MH+lAHm2v3Pyu2MEk8fgev0rxy/lEk2cZxkjv9OK9I1u4J3AjBAJPYn1HX9a8un+aQjPPPfr37Dn&#10;8PrQAQqMDjOev07/AJVaGznBzjGOKYi7QCOR1/xJP9P/AK9KwJxgYz2wep6/yyKAJ+WAX72M/T69&#10;utR9MMighc8cH/OP8+zs7sDjB69M89aifON3GTg/h3H+fwFACKV446c9eePT/Oc07AOD09eOvP8A&#10;k1EBnheSefXH0/xqQBhhhwR/kHqf6UARPyBycj2744/Hn/8AXzUc0qxxtIxwEBYn+Zyanbuxxnnt&#10;jp714F8WfiNa+HNKmt7dw0zhlA3clugHH6j07UAedfG74otDG2j6U/7xxtHPAB/jI9fTPB6V8P6h&#10;eOu5S245JLdST35rptW1K4v7iW/vn3STZLEk/L7fQZ4GOO9eX6nf+axCtkBumOvv/hj/AOtQBnaj&#10;dl3YFt2e/v6fT8ar6Tpd7rmoQ6Xp8TSzzuEUAc5Pf+uapFXml2KCxY4AHUk8AAevt+Ffo3+zf8Ap&#10;LCz/AOEp8QQbLh1EjAjLRRkcRj/bfv6D3oA6/wCDPwnsfh5okGo3aLNcyZZS64MsmOWA/up0A6E4&#10;Ne66DaXusavH50n7tGOSTyT3781W8QS+WyytiKNFKxquAAuCFAHoP1x7Vd8Az3Gq6zDZW6+Yx7rx&#10;jGck+uPpQB99fDa0zbw2tuuUXbzgY6f5ya+irm7h0bTnYOAw6c4z36eleXeAbCPSNIhZvvlQfQgD&#10;vz3ryX4x/Ep5PN8O6a+JJABKVOPLU9s/3j3HYdcUAcB8RvGQ8WeIJUtJXe2jBjOT8pw2WIA9f14H&#10;vVbQ7FnIJGAfy45FcTots0sxJwSOeO+Ov+Qa9v8AD9gWdBtwANvf/CgD0nwzp3lxh8fe559x0613&#10;kcWMcZx7n0/pWdplp5cKj7vrwOQOmf8AGtvywo6df1J9aAM+digO44I7/wCNcDrlx1Gc47Y6/l61&#10;2epMVRmHp6/mPb8ea8t1y7wCwOf6dccn/PtQB5L4xv1AZc9PU9c/0/8Ar14VdvvlYA8/z9Dn+td9&#10;4uvjNKdh4GQPfI5Hrnr7fpXnTnczYOCM/wAvf/69AESqeA2CQcfT1HB7jFL02/wjntyTng/iO1Ky&#10;7cgA8n169845Hbj+XWhsK43AY+nX+X+P0oAawKBsgjHTsfXI/majDBnAUYHGO+OM5H+NSnOdoUL3&#10;6j059/8AP0pg+8Qcc5wcdPSgAZlKgKCM498fyqIscj5cg4+n0H+FSt93GcHnJ5/Pt7fTr1qtkKen&#10;HP8AkD+X86AHBl6bsAAdiT+P+fypQflBJwfT/wCv/nrTByRzwOc45P6f/r/OnO2Nu05wOmen4D8K&#10;AFDDLIRjH8jx/n8aY4JPqB1HP5f560YYHbngZHHJ4Hr+WKAN+PX2we3rmgBFOOOSo64OP8/59KfJ&#10;ggrnnI7/AOetRc888dvy4GefTv8ApTSDuIBx6EfX8f1/+tQAMo3FTkE/qT+Ipg6cfKOw5/SnKpG4&#10;DgD2xzjP9fTj0pDuUHceB/h3P+HNADXHIBGTtxn16/X8hURGM5GSMe35DmnkfP8ALyVzyfTsMe1D&#10;A7sDvjnGM4Pv+fWgBhHDNjAHU5wO3T8aTCr8oGQAPXjPPpzmpdmc4HcHORnn0/mad5ecd84GfQ/T&#10;P/16AGLA7E7sAj69B1rXt7Qn73qT3/n3pbS2yS5GMnPT88c//WrorCx3MCVwSR+OfwP+fyoAnsLT&#10;ByBnH+PrW0IwMZOCMds9v61fhtNo2jkkZ7gHn+XPrj8ej2hA7ZIHr149x1oAyZgv8XAGc/l6Vzt/&#10;LgMCcBeTjvn6Hv71v3smFMeNp4HJH4mvnn4nfEiw8I6fOzygTgEY4JB9AO5PYdqAMH4ofEjT/CNg&#10;6lwZyMbQ3O4jgAjPzfhxX58eKfEGpeINSOp3rk7ydqckRr1Cg+vrV/xN4nv/ABLqEmo3rZHzGNOf&#10;lHYcnOT3P1rzHWNWZi0KfIM8j+XIz+NADL7UQJWiTGxDgdCPfHp/n0rm5JNzMT3z+tR7ieSenb/6&#10;1dl4K8F6l4z1WO2tkYWquqyyKCSM9FUd2PQfmaALXw+8A6v4+1iOysUYQb1V3UEksRwijuf0A5Nf&#10;rx8H/A/h34ZaTHY2MSyX20K7rgkHBJRT7Hq38XavC/BWj2Hw/wBNTTNHhUXeAjuAG8oEfMob++f4&#10;2+oHFfVHw10n7RJHf358z7pGOMEjHfqcnp+ZoA+vfh1psjLFqOoHDkZVMHj0JH9K+ktNi3IJHPA7&#10;e+P1ryTwPpkk0MdzMmxCBgZ6+mf8/gOlXviT8TtI8E6SW3hrhwVjRSNzN6D+p7UASfE34p6V4H06&#10;RtwkuT8qxqeS3sc9f5V+cPijxVq/irU5dU1GQlifkXPyopOfl46ep707xZ4o1LxXqkuoapLvz91e&#10;gUZ6AH6/561yhBDANyAMn8en5/8A18UAMzxycA446HryfwzjFIzJjkcAjk9P8getSZ+U56dv659K&#10;hYkqVA9cc8Zx1/p+lAH/1/zM0SE3FsGYDGBjPb+tan2d5ThhnGOh6D3z2qh4IuBcWihhgAY2g5B6&#10;DH0/rzXXlPmK9fTPv60AcwtqmSrDjBwP5nP4/wCc1I1kpUNjGCMHGBx3/Wuh+xOWDvgnv2/H9OP8&#10;OKtfZ2dVyuehx+P+eOvb2oA4iWwQgsi8DvjHHt/j3r6S+CV0be6jjb5Wz9P89f5V4+9lltw57E88&#10;9MY/rnn8q9H+G85tdZjHJO8e2fxx+IoA/Rq1hWW0R8ZyOeOnpx7ms25sAxBKgD6dOfy/H+la/hiX&#10;7Tp0cmVwe3frxwOvt/kVt3NokoHGDz254P1PH+cUAePX+lhiSRjH4Z/H+tcXe2DAOoGBnH+R9f61&#10;7lf2BIPH5/Xv061xF9pfXjvn6596APGbmzcEk4OM9Ohz/Osoq0fy9z9BjJ6gdP8AOK9Pv9MJB4IY&#10;/rx0Hb6/41x93p8it0xyfY56Y7cex+tAGRHcFQcHqd306dh2retNQCk7TzwD6+o657/pXOPAVJG3&#10;Bz198e3r/kUqysjDHb1/TnH9OmaAPVrDU2zljyTx6D1Hv/8Aqrt9P1IOqkEAfkMf59P5V4daX0i4&#10;O7PXjufrXVWd+UG4vgAjIP5+34//AK6APc7bUwEAY8//AFu/5ZrqLe8LooyeemD098V4zp+pKAqu&#10;2cDvjtyce2K7Kx1JWAIOCM98nPX8+v8Ak0AelxS7gAOd3+fzx6fWrSnA2hunv/T/ADn0rkbC9B+U&#10;cFfwz68eldIkoZRxgH2xz7+5oAu7sfKeCOffI/Hp1rzv4i2Av/Dd3EoyApJAHr+XTj9a79XO0heR&#10;3/z/APW/nWLr0Bn06WLGSyt1OcfQ+h9aAP5/Pizp32HxPeQBchXOO31+tea2LKPmJyDgD69yOa+j&#10;P2jtGGmeMrkgDbKd351886Yq+YPl4XOc+me3Tp/9agDI1lD5odhnOeRnn1rnJyQxJ4+nQ49Aa7fV&#10;whj24IAHUfT16flXBzEsx54H9f0oAryLnLZwBVcHHX0q0wBPHaqZwT6CgCQsScdq9G+GepSad4qt&#10;Jk4ycfh/npXnHGRjmtrQp/s+q202cFXU9M/T9aAP6L/g1qn9peFbV88lR1P9P6/SvakxjacA9+T1&#10;/wA/1r5T/Zm1MXXhK2iLZKKO5Pb1x2z/ACr6vHGM8Y9+R3/z+PpQA4HGCTgjG33H/wBfpSMWUAHk&#10;nB/U4Of8/pSZG0joR1xxTypJU8uB347de/T+VABGx/hHT6evrUp5bkZ7++c+h/CoM4yTwR6g/wAu&#10;/wClSsSAocY/z3PP60APIAyoOenGefr+PFJgLhsYPTpk9+3r/wDXpPVQQPbHXnAx0xx/WjqRjjPO&#10;fw/n2/nmgBCFBD+vA/z7U4MCRg8jv1Pbp+FNbIXHBOQexwPT/P5UqjBI6bT6Z/nn37UAN4yWHHXp&#10;16844/SpdwQEA5H6fX2HApAB0JyR2+p9+4pinnPQnr78euPXuO3UUAalvcNEyqOAP0wetdPbXIkU&#10;HIAOPf3wOvrXCh8AFuh/Dt6Y/wA+1a1pc7G25yOP/r9eTzn/ACaAO03ZGTznpx7ZqCaHr3I/l6f5&#10;96gt7hZAMHr9eP06e1aXDDqCD14PHB9fzz/9egDm57YSdsHP68V+Uf7cGliC4trgrz52BxjGQSfw&#10;7fWv11kiyemBz+XavzT/AG69MQaOty2DsdDk9Mnjj3Oe3GODQB+Q7BROARjOR1x0/X0FR6jGAgbH&#10;IPIHGfcevrSXcwF7vGMj06/p/wDr/rNcHzYhwMADpj8M/hxnv7UAfVXwgiS80cb497KPlBxgDH9B&#10;XscckHmMjYXGAUA98AjHv+FeGfBq9uZ9OFnbqQuBxjOW9QR0z/k17yrW1g6SnZLI2GZT2zjORxn2&#10;oA1rPTB5nnbVx1B9ePw/GoNbt0WEyPyWPTuD25/p+ldFayefH8xwG9BkD04/wNZ2ryrvJk+Yjqp7&#10;j2xjnv7dfSgDyuawWRjtGTGfmHqpHXP9fwr7i/Z9kK6UYGOcYA6Z6fXmvky1gWclguSnGeuQR/Fx&#10;nHb+fSvqf4IzR27va/d4GB1xgdeMfqPwoA+pwdqgg8D29ep9vyqTpkYznv1/z/n0qsrkoWzx6445&#10;49O/X1/SrJIHy44Pt19u/X1//XQAFAGPoQO3XI6fpUY46DcBjH6cnt/OpSWGQRwenPXJwcH271CA&#10;oXjpwME5985BoAeoAA4xj8Pw/H6U85OfUfpycn6f0pq7yOp46YGen4Z/KngALgcgnpnpz1oAj2jd&#10;ndwenB9eP5UqsQNvf+f4+tLkDPfGPxPHfP50n3gMAAA5Gc9/X+RoAQtuBVRzx047VEGPJA6+wOPY&#10;n/P07U/OcHPT2/pnvxRg5HODzz+HPr36mgCQkkfMcA479/Q9waYRuO0AEd8A9u3Tjvn3px6fKDk9&#10;PQn/ADjt/LFRYHKqPT06fT+nH1oAlVl52DJ/HjHam7hnhsYJ+mO3P8qaQMnaMHgY459MY/L/ACTT&#10;+CTu5II6nv655/z2FADfmGFUD9P/AKw79Pp6V8x/tPKzeAL3naBbyc54GevSvpvPPHUZ/wAelfNH&#10;7TKl/h/fBBk/Z5R+HsD/AJ9KAPxAmVPtIRhktkDjqc5z0/Cq3iFGihJPAIHcE5BwM1oOxjv1UnAG&#10;QO/r1PXGcf5NQeIwiWys2Q3Hfk5570AecW42yg4zj/PNauoXZKrCg68nA9Bjn+eKyo38tty4JBxz&#10;z/WpHb5f3hyTy3TP0H+RQBUclt2RlR3+taGj3stpeIUAIJ5HY1QmbcPl4A6d+nb0qCOQ+YpQ4x+d&#10;AH1V4W8ScRQPJ5hcEc/eVs8Y/AY59q+8/g5H9ssQ5UghOf6E1+VnhfWDbXccTkFjt657evYZ9fx5&#10;Ffq5+zVv1LT1ZkwWj9cjrwMdR9OlAHqd9bFGI5GR6jscf/q/OqlvOUcYb7v14Pp/+uu71zTTGeBh&#10;Tn+mcfjXBTRmNypBBHb0Pvzx/nFAHeaVeqwAzgcdexPX6f1r0XT70nHzEE9/x/zxXhthdtGw5JB4&#10;xn/P+fyr0XTL8YCg+nqM+vNAHrkE6khuO3HuPzPcVf3Ywc7s4/H1rkrC63KMnGMenU10cUoIXoeo&#10;+uOvX6UATnJYZHIOPTHT+tCtwCBz165/PP0ozvGMggA9sducDP6//XpCQMN+X9eeKAJA5OMtj/Ej&#10;/P0qvNFvbKYw39fT/GpACADjGc+vv/8AXqUrjOTnpwOORjp7/j+NAEaEKApbIGO/0/xp3JIyMjp6&#10;dPX/AD0o3EHcOCcA/U9Me/8An1oXBwAMcjrnuOcGgBMbcbRkgnGT+R/DOP8A9VNB24UL278ZP+ND&#10;kbjnIHPtj379sf5GaZuK/KTgc9Pzxj/P6UAT5bcc459eMnH+eBUW4kbsYx2/+vSD+9k/4e2R27/4&#10;U887mwT7fyNAEbcZxx788+w/OkVsHaSCBx68dxnvUpzndjkD+XqOB/kUjAdcc4x1Pfp+Xp+tAEa5&#10;wMjk/wCelfO37SOoGw8D3RyVxbXLfkm39c9a+inZg2QMkZ+h6cV8jftaXpt/AmokYBSzfvj/AFjA&#10;f19+vtQB+MdyyGYIR8ykYz9Mcfy/SsvVXKxkgZzgZzzjtx/jWpLJvuGKHOG65x06ZwP5Vjam7tGd&#10;oBOQc4wD0yef/r+1AG/4Gg87ZIUwBJJ25Py8DNdS1syqyDJTPQjkd8eh6VU+HVpEbZJZSGyJmVQx&#10;GGAxz9O3b3rtpLV5VGRgA/KCenPGOucf/XoA8su7dd5ZwcZGB/iPz5pYrTeCqjbt74PT0J/liulu&#10;7RhMVIyM+2fXBHOeTyD7dTV6HSiYhvG1s8A9x7Eeh/z0oA86uYlWTci89Ce+T/jnj6Yr9Ov2dkSy&#10;8Nqx7xw+3Vece/Svzfv7aQSqEHBc5C9T7j8e3681+kXwaDW3hlFUcEoP++UxnH4en60AfX+k3mAD&#10;nPp/h/T+leiafcE45xzzz07GvD9EvTnGcbfXgfQdjivUdNuhgE4z07nj/wCt/UUAdyrA8jnP5fif&#10;8/rT9+MAng5z3H0/z71Vt5Q+CTk479MfX8KmIB9j7n+mfy/xoAmY7sAjJGOMDp0GKTAPUnOO/enK&#10;Ogx0A+n+f8KRhknHOe/4dv8A9VADfQjIwAMcdf8A6386lIIB5yOv5e1RLuxgDGPX9Pf8+KkXI7Ak&#10;5GPc/n25/wA8AByc8dPYdzSFiApbnt9f8KcNvDE5A9v1/wD1fzpjLg9AAM8+hz6/5/wAEY4G7pn2&#10;/Lj16fWmHBGQMDBx/Lv70EbwPU9Pp15+lC8gDoB7c+g60AKR146Y7daUgLuKnOev16/nSkHAwvB/&#10;r749P15oVsv7+vYcD/PA/nQAg+6ScDHOM8nJ4zSZAPPT+fHengEA5JB47dfTn/GmO2c7uSMZ47f/&#10;AK/58UAeWfF3U10zwdcvuxnLdQFAjXcSO/avwT1m+a61G5u5SSLiR5MY7uxIz7c9K/ZH9qzXJdN8&#10;EXkasAVt2xjPJlITI+mcf0r8Yr0sr/OCST1HGB1/z1z0oA5vUZsRBQMHZt7nvx9Ki8JWbXusBRzh&#10;Tz7t8oGadqf+qSToSP8AP+f0rqPhpbmTVgVTJkcKDj+78xIB646/nzQB9M6qthYWLWsWG2KExnA2&#10;hcDA9+ufWuMEIETSt8sQxsLHPToB/OtzUPMuMSScZHzAkY9uv9MVk3T+ZGxOMfKo9hgY49v8igDL&#10;tomuLh5HBSMHgdTk9D64HUCu78NWBvdZsoV3BC43EdlTlh6c+vvXKRqtunmSnBwo45ySemPQelep&#10;/Du6Da8JraHKW8Uki57NtI6H0zx74NAH2z4bLWWj6am0K1zvnOfvHLEAk/hgV61pN1nG08nn/Ofp&#10;xXjsbPZvBYud7WsccZJyeSMnoffvXoWi3Knaq5BBzgY4/wDr+vHbrmgD2CxmLD5Rxg/p2PetJJCO&#10;NuQPb/PFc3p04IAU4788E44zjnmukQA/c6nnngHPfFADxvJ79PY/lQpxwMAkZz0xnHcf55px9Ovp&#10;/wDWH+fpTDyowMAf06/5+tACsScbj0/yfrTGbIOQD3//AF/ypzEcg8Y+v9Oev5UnAXrwOvof1/pQ&#10;A7hsc5Azx1AJpOOF6+/Xp6e1JjIHGP8A69OJxznpxzxjjjp/n1oAaD1XHTj3/L/Ip4OMEHB/LPt/&#10;n0puTkHHOc/5waaqlV+bgj26ZPHUj/P40AO5YDkHOP8AIoJXls4xkj+YzQpJGcZ/D19Oc+/9aQjj&#10;ABzz09x/np7ZoAc2M89ePfr/ACqzbSbSAeuR249/8OapEowwSQffPHPc57UsLAEbeox3z/j0AoA6&#10;5HJBYcH/AOv0qtK3ygA4/Lr1pbRmZA5P0PYf57Uk2CBg8fyBHXrjgd/64yAcNrO7DRjGD9P6f5Ff&#10;PnxI1D+zNEuLhmwzqwBHvxxX0Xq6qiMQckA8c5PbH+FfFP7SPiAaToEihsbI2bHX5iCBz7/4dKAP&#10;zO8ZX41XxJfXStkFiinGfu4GSc8A4/8A1Vy2r3n2ewZVOHKheO34f5/rUkkhBEk2Wd8sccc9cZ9z&#10;XL6/cqAE67l49T79v8aAMXSonv8AVYY8byzDv12/44r7z0GIaH4eiXaDM4DhRnqT3/z7V8f/AAu0&#10;htS1lpQNzIVRR6mQ/Mfyr7ti0M+U06DCiQAcA8dDnP8AnnjmgDI0oyyzme44LnPXpn+VbFq7XN9H&#10;CD8m/aD1znnP4Dv61zl5epZXM0EGSenvkdD/AIfpU3hmWSe/Usd2OV5yAM/0wMH8TQB9d+CUPkIU&#10;GV2hsH0XoD1z/kV9G6bbnAknJLuu5uOMsck/kcV89+ApS00ECkJK7LGW4xsAyfwJ49K+mLSFUjYp&#10;0+oOOcY+nfigC+D8u30x6Yz6/wCOaVTuTbnPI6emO/8AKmsuw+hPpjnjoP8AD6elL8o5U8fyHuO3&#10;40ASKTg4PP05+hHvTTkjjgDHQ9Pcf4f/AKqiLEEhTwP0/Xj2p5OV6YH0yP6f560AIT04xzj+tIMK&#10;QCc5Hfn9O/FLhTkMRnP+R15/zxTT90bRgH8OMDvyenYdaAAMMBcZx1AH5D/IoJJyueB1/GmqeMZ5&#10;OQTzn/P+elJyVG0YB5x6H27fTigAKr65HHJxxTWXHLjIP5cdP5f55p68ZIxx9PwPr7UhxuBzzx1x&#10;nGB+XqSaAEYHfjHBxj2z3HX8u9EbZf8AuknuOSB7/wD1qVkUcNjH+efbn/8AXUQYhsHgj29f6+vv&#10;+NAF1pGCjkZPrxnpWZcz5GUAHXp04Gffqae8h25bkng/57n8fwrMuZTnPIH6Y/p6H8/agDjtXmO0&#10;k8cZ6d/XvXn09wxJ44P5Dn15/wA8V2GqyMSQw6en4/8A1q86uWCyNuIGcZwOv86AKE8hLlsYzk9z&#10;n3/X/OKntmAfA7d+uPUD/wCvWXMxLlAc8E9eeevY8f8A66vWcnmEbT7/AE9f8igDvNMfkknJJyR9&#10;On+fzrvbCRQOBg55HbJ/zn6V5vpjgOoBIAPH9Ccjv36/1rqptRFhpst2xGI1Jwcdun+ef8AD5U/a&#10;n+IT2WntpNk3M+YFbOAufvke46V+bL3Cly5G1RnH4cdfQ9a99+OPiUeIfFrwIxZLT5f+BOcsw9+c&#10;f1xXz5qDKkBfoV7EnA7EdP5UAcJrl611chRgKgwvt79+vevRvhJ4XuNa1k3OPkBWJM8/MxBPHsM5&#10;ryGZjJKccjPYYBr9D/2c/B62GiRajcRYby95JGDvc4B6enrQB3Y8PmONWQELGo2j0Vfu5HTn/Irj&#10;E0Oee+ZWUsS27Pbnpj/P4V9EzWyLCWReCBzjdn0wMf8A6jXMRWcFu8shALjJ29Mjtnnv+HA/GgDy&#10;DXNOuIbVt2IkAA4OGPP9f0/GrHw90L+2/EEMOSEhYMwX+JshQC38x14rf8ZwypAEJLl/m9QDnkdj&#10;ye/Pp6V7F8APCwV1vpFAdz5nTJ2qeOOoHPbn0FAH1ZoOlwaVpMFnCMBFGcjv3OPxOea3gMgY5AHT&#10;GOOlNAITJOMflzxnHT2/XmpEbPPr6k8k88nn9KAGkFBjdkkc47en+etMbhtytzzwff1/rTnxk9c8&#10;dvy9vw/nRkgnpkf5/wA/pQADIccAKevp6VbhmYHjnkDg9x2qgzFc5PP48/r/AD/Kn+adxJOAMdc4&#10;/wA/yoA6IzErwcg+vbnHHr6fWsi/ueDg5GQPbHoPrThL+7KnA5J6Hqf8/wAuaxtQuSowCAMdfw/X&#10;/P0oAyrm4OCucA5/X/8AXWDNKCw7A9M+35/malmuMsDnGMDn3x/PP6dKx5ZMscnBPpxjB/H6HvQB&#10;Uu33NtJ4xjntjpn64/Srentuc9hkfz7/ANKzZeSCxIyOnpgcYyfz/wAMVo6aMbV6kkAH3PsPX60A&#10;dxa/KAyjPQc8+n/16vnacrnjr09BkcdKzrTrxk9D6dhj/PStLaoIHLc/njrk9u35daAHgj5mPPJ+&#10;p59B/n9KY2cehbPv9Tjmn7SMt2z+PtjH6f17MPzD5TkE9ff1/wAjtQAjNgAAYwR3/L/6x9MD6sUH&#10;AZRx2/8Are/fn1pzl2wP1/Lr1+uT/wDrVFxhjkn0Pt045oARkwAu38x79PX8/wD61AILZ3c9cc4H&#10;r7dqVhkYAyT14yM/UDPB6Dj600Y5bODyT/8Aq/rQAxjghRxjB47ggdvTFNZtqbwPy6f/AFjSsGAx&#10;jPYYx07Ag/WjgdxkY/z6/hQA3dkccjn8Mf54rA8Raumk6bPdPgYU4BPU4OD7+9brMBypyf6kc/r6&#10;/wBK+Ov2kviNHo2lSWFo5MpBjUAgYdhjdj2HQ/SgD4s+NPjRvFniiZYXzbWpKg54Y5OSM88Hgewr&#10;wHU7uKCPh8kEn6nHb68VvXEnzNI5/eSZPrjI5/L/ADxXBanP5shibgDjAP8ATP8ASgDMjV5ptp+Z&#10;ifr39Pxr90/+Cf3wisvDnh+DxDdxLPd3O2Vzt6FhlUP+6Of6Zr8rP2dvhZd/Evx1bWSQmW1t2V5S&#10;BkE/wge56+3Wv6ePhX8PNO8CeEdO0mOMI8Ual8d3IGf8KAO6WOS4l5PAABHbjpU8zpAp8sZb1zVu&#10;ZhGp2DAPtx/nsKowxPLIS/6D/P50AMiURn7RJ8xAJ/8A1HmvIvGupySyC2/hGW+rEcY+mfpXrGs3&#10;kWnWRJOAeuP0r501nUDcvLNKcudxHTt0Hvj3x+NAHB6g/D8dM8nk9a8t1T5pTgDJ9z9Qf8+tekX0&#10;vDbskck+vv1/SvMbx/3xJ4IPpnj1/GgB1jGvY9On9Mn1x1/KughTIOcYHqMY9/WseyKDC8Z9u5/T&#10;n8elb8Xy7ip4P6eooAkOWz6H36ZPqOKiZd4Pocj1A9P5/wCc4qQ4AO3jPHXkfT600nICqMDPGcnP&#10;b1z/AJ4oAiITAOMHI/Tof15+lM5DDPB/L8z/AIipsFicHcOw+91/GjgLtAwB2+vHrQBDjGAwGDgZ&#10;9fx9Rj0pshJBI4PB68nnrj6YqTr0GfQH0/x7gc/hTcBsAnIGPwz9Px/x5oAjJUvyMAfXH/18n8qa&#10;275yTgDn347/AMxTsb8cYBH4Y6/p/wDqp7DeMg7hyeMcDp7Z9/XpigCq7HcFz8vf3z6f59KCQFJJ&#10;z/MHB609u7dT7en8v89ajKFjkZBPPrk9s/z/ACzQAA/NkjByB+fQU5jj5yMDk1GoXnPA/D8fr65P&#10;5U5gMgDnPPXP+T/XmgCLGcMf/rjGenOPShR1KjGQe3fP9OtLh2OGGQPxz6Z9fyoLg/L0IH4fU457&#10;0AKDg4Bx16cdfXpW7pwXA7/54HPT05rEGNwGR2/z7VvaepyDuyABjI9f0/Efl3oA9H0JAu09MYA7&#10;8e3pXfxMFX1Pr/nrXE6K54yc8D0qbxZ4ltfDGiz387KCikLk9Djg+3agD55/aj+MFr4H8LTwxSfv&#10;3VlVOTuc9h7DOefavwz17WrvU9Ql1C8kLTztvZiScg84Ge1e7/tBfFW7+Ini6WOJy1paOyJ7k9Wz&#10;0GTwPpj6fL+pX+IxGCpPfjkg/n/n9ADDvLkTSHuRz69TU2mWF1rF/Bp1lH5k0zBVAHf8KyS5bLHk&#10;f5x17V+gn7FXwZfxR4ot/EeoxYiX/VFu2Opx6ntn8xjgA/RL9iX9mVPBOiJ4h1dcTzoCVx8xc8kk&#10;+3av1E0ywgtYkhQYCgAfp6+3rXI+E9Pi07TILGBNixrt9M4713HmiBAo4PHf9OetAGqAoAPQD/Oc&#10;1ha9qy6VYyXDHaQDjtgY6k/zrTjlEUZmmbgDPPt1xivlX4z+OnZjoli2Gl++QT8qe31z9cEdqAPG&#10;/iD4rbxLrTyK2YIPlUZ4JB5YjIx7V505B+62T/PHY/40+R2yGI444/n7YHeoWYc8fy/D/I/LIoAh&#10;JbtyB7Z69/8ADNIoBJc+np27H/CnkYIAPIPXI6+vpz3/AJ0wgMAucEdueM/n+HNADljyMMORxnH0&#10;/Cm9SDnJGT17dPTjHbrUmVDA9j9eo6UEbzjJzz0JH+fXP/66AIm4yh4xz15B/wD1f4VEoYkEjgfr&#10;/h61OxAbehwRj2HAz7ikJHQ8ke579v8AOB+FAEY4GTwCR6ZPt6GkQdF47c9Of8/z9qXGRtbqM/p2&#10;Gf0puOTtHU//AK8cj/PbrQAE4QkjII6Z645/Smc5yx4PXrgY/wA80bh/uhfTjt6UDOQEGOD1OBj0&#10;7du//wBagDZ0yEySDjOBx6f5xXquk2+EVQo4xnHGD/n/AArgtCh3MH2cD146e/qeB+NetaJCHkAA&#10;Ujj8gBg9PTr+FAHb6VCViBIyRj8fr6V0DAjknB75HXPc0yzgCRbVHGB26nrirM0ZU8HIX8uev+c0&#10;AZF0cglSMH3zzmvK/EU/JA5AOTnnn/Pv+Fel3/yxvnkDnp6cgev+e9eRa45LuxOByenT3/n0oA8t&#10;1y4YlgpwfXkDg8f/AFyK4joflPf6dTwP8/Sum1ucmRxnBbI5HQd8gfhz+tc6q7mJ7nnn1/z0/CgC&#10;whHCjpg5+gpzDkKTjP8AP26/57UKrAbgcAfpg/19v60o25O0jAwPU4wMZ6c5FADG4BOS2cf5/D/C&#10;mOCp4IYg9+nHt+IxU+B1xweMeuB+Gark/dYDkdefxJ/z/OgBoA3nJyM/X6ZPalOOm7OOn1oYglnJ&#10;4Jz0/LPf/PGelYWuaxDo9jLPOdoQHAJxz06jjjHUf/WoA5jx340s/C2nSzzuodUJ54wO5/oK/NXx&#10;l4tufE2oSapcHbDuYInce5z+ZPUmuu+LHxGfxFqU0Ebk2yMSemGI+nYfXFfP+p6gDlM7gvHHQ47f&#10;5+poAj1fV5WJiU4GB09PXP8AIVyrOWO3Of0xx/nNOuZnuJt55P5+nH5V79+z38E9W+LniyCFIGfS&#10;7WRDcNjqCeEBHc+npQB6z+yr+z5f+N9Xt/E+r22bWNs2yOPlYr96Vs/wr1A9a/V5/C1rpumR2sBK&#10;2lrlmYKNzuOSzduemPTgV6/4F+F1h4K0CHT7SGNJBGFk2jARFB2ov07n1JPPFeffEu/KRnSdPJGR&#10;hsc5JHQCgD5C8b3Fxq12mn6fCEQsQGBA4B5zn8O/evdvgR4MW3lS4Y73B+YqMjI6gf54rydtNEer&#10;Q2so5kbGGOTheegyBjqc9a+ktCuv+Eb0J7kDyyF2k9CRjjaOME/y560Aeu+N/H6+G9Hit9NcC4kB&#10;WMD5s9izHHAHUepr5UeSa9uXnncySStucnJLMf4vf3pdS1G51S5N1eNktwFXhQueAPTA/wA562dM&#10;hZ5gu3IyOvP4D6/Tr0oA77w3Yt8jdMkdRx/n/OK+g/C2nMMOw5H68/1ry3wxZljFxgnHHGQf5f8A&#10;6utfRWiWvlxDjHH8/wDP0oA24IQgCkdP68VJKNvb/wDX2q0q4ye/HsapXThQe2Pf8vrQBy+sTbQV&#10;6nkfWvD/ABVqIihbBxkdenP069/yr1HXLnajPnI5H6f/AF/rXzn4z1BnLR5x146Y/wA/X6jvQB5d&#10;q9z58pHRTznOc+uOP0rAIAxngYyCOc/U1ZuXBJOcgc9e57dcZ/CoSBk46jnPQ9ev+fyoAjAYpzwT&#10;kew/Q/j+FOZApyGJwPz46flS7QoJQZBz+R6e/XPJppXnYcYPp3PvnHSgCLLHp3J4J6e349v/AK1A&#10;BIODjqffqef/AK1SZG3d/d68cf5z07/lRsTdycHj5s+vX3/zxQBWcjAUnOPftnkdD6UwgkcHIH06&#10;e57VOqMpOMA9O/4H6e3+S0xqCOeOv449/r2//UAQqdpBbJAJJyc4yMcfnSbWXDAYxjv+XHansSq7&#10;VH9fpyfegSYAZztI4zkDr6dqAIRhclTjP446f/qpeSeeh9s4/wA9aexJOFJz05PJ/HnrTTu4LZBG&#10;Dzjn6/5/woATBBBAyD+Y7cVGSdysMj/PP4/yqc8jjkkY784Jz9fWkIHAznp36+x/D6UAQ58sHbjI&#10;/h6Z+vp/9aoxgsVIyf5ew+lTsp6jIz7Dvz14/T+dRrndgdD7ce+Tz+H/AOs0AMYBgMckZz6kk4/r&#10;TASG5PIH+f8APTFTnZGpZQCe/t/nNRuCMA5GTnqDnJwO3H+cUAMIG47jjnA/r/KrlvH5xODj1x7d&#10;6gC7nCAcnt0P49vf+ldBY2gUfMPlIA5/U0AXba1Zz8oHGOP6/p0r0DTNPwgkZeOp/lk/jzWTpFg9&#10;xIrquOfTnjj+vTFekW1llQWAABH6/wCPftQBkfZxHwCCQO/f8Pesy5QBDyMge5zn6HtXWyQBCB3H&#10;TOD+n4V4J8XfiZo3gPS55Z5cXAUkDqVJHHXkk9higDiPiz8TNL8GadLLLKomKnv0P9W9h/SvzJ8V&#10;+Lr7xVqUuo3rtsJyqZzjPQn/AGvX0rR8Z+Mda8c6xJquouRAjExR5zhW5yf9rj+YryvVdQ8lTHAQ&#10;M/iQM9/c0AQ6nq7LvjiACk4zuPT0HHtzXGTM0hJHcnvUrMWznn8f/wBddl4H8C6t461ddO05CkCY&#10;M8x+7En9WPQKOpx060AUPB/gzUfF+pLZ2oKQIR5soG7aDwABnlj2A6/Svv3wp4Vs/BWmppulxKl1&#10;AnzyNwYA33iT3kbue3QV1HhTwBY/D3S4dO0u0C6iQSCw5hDdXc8fvm6jrsGBnPAxr8OJzbw/O5JB&#10;PXJ7kduT39aAOj0prKJ0CsJ5nYjaucJ2z+OM/wD16+3PhD4VlkVLy9BERClRjrzySOM9P89/k34Y&#10;+FVe/invFM8rsAnoD+g59+fXmvuObxRp3grRN87KrRIFjUcs0nYAD8ckj360AeqeL/iHpvgbRdyk&#10;M4BRFUjLMOw6/if618H+JfE2peKNSfUdTl3u33VB+VF9BnoP1z60niHxFqHiO/a8v2ZzzsU8qgPo&#10;MDr7/WufZsZYDPr6nGOD2/xoAazBj1IOMdfX2/8ArUwcE88jkj+dOITBBPIxkY4zjn/P1pm0c7up&#10;GcDgE+/+eO2elADmLdcEjqePf+veoGPBBGPT3/n1xUxBAHILfl+fr7YpvBBxjv8ATPY8dAc0Af/Q&#10;/LXwBPnEUjY9OR1+nT6V7ctiFwzAAkDg8/r/AJ7V8zeEL1obwJuPB6cBuvI9v15r6Ygle5jjZRgj&#10;r1HT9T9fwxQBY+yJkEHDeoyfbA/+vV6HTUCgP1HPpnHf/PvSpLggZBIOewye4+greiX92CmMnIyD&#10;xg8dcduvT+fABzE9l8xwA3rxjv8A07fWrPh0PZarG4G35hxj1P4dOa2pLcbSDwG+h+n6fh1qGCFI&#10;7hGHUE547f8A1v8AGgD9C/h5cmbSoRkDIB9uRg5+legyRHI5+8M9OOP8K8S+EN+WsIk2hQBtHOeR&#10;6170EJ4HJGfx9Ov4nn+tAGHJAvV+M/mPTHFc/eWKEFlBwcHPsP5/Su2khOOmAuPTr+f4/wAz2qnJ&#10;AWDADBx6478/TrigDyq70xSx3gYHp78iuO1DSgewI/nnjrj8K9ru7JnJzwc/p3H9Mda5m80vguy5&#10;J9e5Pvx+dAHhN3p75JVQMe2c9uvt3rCms9udy8E9O/H8q9lvNH3DJGRn259u/t0rlbzSDjpjA4Ix&#10;/n6nn25oA4BVdeAckHn1/D0+pq/bXZQj5hj1PI6cnH9PWtCSyKfMV3H8O/8AL6VnS27r1z7+vsAf&#10;x/z0oA6fT74jDk4HHbsemB/WuxsdSZVUFuVGfoCc8/1ry6Jnh4zwfXrx6HH6Yrcs7ryxjgkdOPXv&#10;9f8APHcA9sstRYsMckeh6811tpfgr1yT/T6fy/D1rxaw1DyyMvnOO3Ax78V2ljfrxJnk8Z6ZJ6/z&#10;/SgD1OG4Vg24kkg9T+NS3X723eNeQ4I6+owfp+HtXJ2d+SRuycenAHtx/nr9a6FJiw2H0x0x9Oet&#10;AH5F/teaOYPEKXYUAO+D054yc49/WviK1k8uYqoOSe/Q+uPrjJP0r9Nf2x9L82zW7C/KsmSfwr8y&#10;yvl3YDAYbp+eR/j7fpQBY1iMND8w+bHQHr/n3rh7hFGCDnjtx9c16De7ZYS3UbeeOnvz/SuDukIJ&#10;bGAPbp/9bvQBkuM/dH41UIxn2rSKjnd/n3rPkUqx9KAGfpirVrJ5cquOqnI+oqr29alTO4e9AH7W&#10;/sfa8bvQkTfk/KM/Xrx9etfoJGwZR2OevXP1/OvyW/Yl1o7Ra78sGH4enfHP0/DvX6y27fulkIIB&#10;5/E/5/l+IBbXOd4wQOucc8cUEJtyDgnn6AeppoU8qDknP/1jz/8AWpzFnIHQk9x6enOPr7fWgBAM&#10;ncpyRnjGMkn/AD+lKpwD6jjp+B564Hf60EtklhnjGOw9/wAPf86cQ+GJGSefqPTn+fftQAwFiCvb&#10;0I6EDH6etSAnB28A89Og7Z/p+dMIIByAwB7+3pj9aeowAPunqMdc4GR/nt3x0AExt+6Ofz49T70h&#10;GM9gcfhxyP8A9ftSMfl2549TxTgwf5lxzn+XOe34enegBMk4B4HI9cfX/wDXSjgEk8HPcfhQBk8j&#10;r7cjI5x/n6elKdwyv3unY4Of8cfrQAKcHk59eCevFSIwQbVbOf0Hf/GoDknaBx/9f8qcrE+g78nj&#10;8v8AP5UAbVtcEMOf0xx/k10ttchzuY5zxjA/HjPauCSRlBbOMYPatqzumT93kZHf/I/yKAO4GCCu&#10;eP8AGvgX9t/SkuPBM0+3OwKf++T1zX3dazb164PHvj/61fLX7Wdgl78O9QbG4rA7Hr0Hr/T0oA/n&#10;0urYrecNxkc4wcZ/z9elaTxBbYLHgbf/ANZP61U1L/XsRjr19ef5/wD66nRT9lAJ4x0HXn16ZxQB&#10;7h8FtUEKtE/ykAhdhw3J4J/L/CvchqrS3gMx2Echh82R6nPT1r5I+Gd60eqmLOFU5B9Pf64/Lmvb&#10;X8RfZ7uMr8vptzgnOCDnpk+ntQB9I2d15USnocAqQcg8c9Pr9a53WtQiaR4nlCAgexHHBB98/wCF&#10;cVZeJEFoGYgEcgDs3t6/UV53rnjDN1h3Kp93cCe59Dj8qAPbdJvFkmJSTawB7kZH06HoOtfR/wAH&#10;78RaioY4K9umP58V8SeGNQe4iDyupGPujuD3wT+Oen16V9NfBzUgdSCBt4bhTkZUjqD7/WgD76gm&#10;V1G0gn375HT/AB6VopJjGCPX0JI4H+cVxlheHoeh78jkAf5/HvXUQSA4yMntn6+x/WgC9gq3H3fr&#10;k57D/PfFK4HO0YA5x0z7nBoX5h3JP4/4fTtRyF+UY7EgHjpjH1oAcBnPHI6fiDwT+mKUgbifTv64&#10;xj8KaRkkdPx/Dj274qRgRld3T6jg0AMzuz3BHsefT/63vTdu4DH5Y6+n86UFgCSOT29Qe4/P+dLg&#10;jGOGAP4Y6fn+XegBpIwADkHJz0GcdB/n3peNwIXAOeD6H19aQqxYBhg8f4de3646d6fzzn6dfTGO&#10;D/n3oAU4C5zwvP179KrHOcdcduv196m546nr2x09fx/KkAYABQVz047e3+c0ANJIPTOemOQST79K&#10;VsMD2BOSc5x/kf8A1qApPQYxjtnj+h57/UUxlByenrnBOe+c/p6UAB6457/y7187/tHReZ4CvUUZ&#10;zDKf06fhX0SRzlQO/P8AQ898f/r7+BftCKz+AL3OP9TKF9QdnBz2zn0oA/CqR8XYyMk/dHcYJxn1&#10;PYHFVNeJuYzubOV3N9e2B9adNK63wGRyfb37/rx+eaNYXZaAsdx4HB9z260Aebk4JA4zn3wf89Kb&#10;IUU7V5x39f8A61DZy1RqD2GT696AGNz3wD/+ulh/1oxwB+GaJFIyvU/XHSprdlizxk0AbmnXEtvd&#10;RvGeckc46HHav2I/Y8j+0aJBKFPMTHOe4PPHY9K/GmGQmZH6nd6dMnI/Xp/Kv2i/Ygi8/wAOREcs&#10;EkycY/iHFAH1vq9gk8RRhwfb0GBx+WfX868f1rT2hkYqOOvsPqa+iL+1YI3GBj/OfrXmWu6ZIyMx&#10;UYGemfX1I/yO/agDx1WWJyCSQf0z0FdZpd8jYUtgjg9Tg5//AFVi31q8MpC5Az+h7Z61Bb3DQkEc&#10;kgYx0NAHs2mXqhx3HTHYccH6/wD667m0uyynLcdPbk14vpd6ThSMnPr7+1ejaddHjacZzz9P8/57&#10;gHdKwABU4/mPX8T9aey4X0A/Ee2BVC3kLheSw57Y9OcjHTuMe1XVxnHXJ/8ArcmgBcMSD1x9RyOf&#10;w4/yKco+Urg49/8AP60zAyGwBzg+/v3z79f8FBB5PPB7e59uhoAdzhj1xwMd+BxTW3N1Gfrjp6+2&#10;aeemGPQcZ9u+Tg9P884pu0E4xkHHv+R5/wA/lQA1uvufb8/5Uz7xHOSTxxjk9vx+v4U5lLDB6Drw&#10;O2PT09aRRgkHk9eO3P45/wAaAGr8ynPTGfr+P09al7dOcHuMkEfXmmlWUdcn296DhvlJz9e34dPr&#10;/SgAVd3H3cZ6deP8elJggMxAyf8AJ6VKc4JzjP8Aicf0/CkJznYcA4IPPI9+9AETqPmUEgj+g5PP&#10;+f0r4a/bKupI/CV4g+UOkEeR/tSA/wD6q+6JCSMk8dM9fw+nvj8K/O79ti8MWgSQIeJLi1Uc+g3f&#10;X/P5AH5bOCHZYjj5uW9c9Dx7dO1YGoj5CgO7GcDOMfTufStcylWeQkruz93Pbp196ydTCiPOdxz0&#10;wOnY/wCPSgD2X4WWLz6bv7iKfaRjK84wcjpx17g8V6bDpE3lFEVpD3x1Bweh5rB+Culy3Ok/MNim&#10;3Ygngct+HOe3f16V9K6fog/spVhQAlSGcDBI6ZP6nvQB8qXGmkXQBXk+w/z19a330j7NYhmGxsZ+&#10;b+fNemf8IrLLqaRouT+me/P/ANet/wAQ+GFt7BQewbhezMOO2MfhQB8oyWK/2mkZ+YsyZx3O7uRx&#10;j9fzr9BPh2ht/D8QUckn/wAdwP8AOK+KZNMKatAg4IkTjGc+/wBO1fe3g/T3t9AtsHJZSx9gSP0F&#10;AHf6dcFCCG5GO5/rXqGk3mIxtYDv6/5/xrxu1JjkHYr1HI6e3Q/55rvNIuyQGTkevT9P69/TtQB7&#10;XYTHaD3A79vSt+Layk5wSOnTPPriuD0q5U7VGAD/AF6Zx6evNdtay5AYEAHH6fy96ALhw2SOCPfg&#10;Y7j2ppGT057c98dj704E8hiB07/oaa2M/L0GO5+uex4/zmgB/UBgcrgd+o9D+dAG3oMY5z2I9/Wg&#10;HBJYkEdD1/Pv/npTnJ3fMQefX8uMfhz/APXoAZ0AY9RkfrznikXsGOM5Jx1//Vyf89EOR0OMn0/M&#10;f/W/+tSgYycYJ9vy9RjNADCrEZHAH+Genb86djAIAxkfl2pR8+SowB/nOP8AIFMOQQR8p6/XjofT&#10;r70AOJyw5xnPX1P8qOoG45H5c554/ClOWHB3DB7nH06fr6UAtkc9O/brzn2+tABkAnsD6VExbkY5&#10;P+f/AK1Tkddp6D16Ejnj/P41XdsDg5AI6evGODigD8+P2zdaMejz2mBtkkhiA/3TvI/x/CvyyvJD&#10;LcM2N4ByM8H5T/k/5Ffdf7Y2vSXesWVjCd2+WaQjPZcKDj/P0r4chg5MknV8ZA+uT179jQBzGslo&#10;2Eanoox3xn/E57V6f8KLQrILoDJKSSZPAGfl/kTgV5VrsjGUKvIUY655z0PvX0N8LtHc6WWkKqvl&#10;xrnGTl/mP5fXj0oA7z7JcXQSGNN2VO4nHIHcegH1/IVkWkDyDbL1bcScde36DP44r0HVm/szTksr&#10;NRvyA7N1yw6c9OnXOBXIwWrBCeSAvPQluecfjzQBkXMIaTIABQZBz0OefXOPr+VeyfCKykuNSufK&#10;wI7lobY8fMfMfJ28d+n0ryZocuC33VYdR+eef55r6Z+CuhyR24vZjmJmmuAQMbfsycEn3bHHrjHe&#10;gD1pp92pTsCSTI68nOQGxz713Oi3BV12ndz6evr+GP8AJrzSDfG4aR/TPXP5dPY+9dhp05G0k4I7&#10;deO+f/rD1oA9u0q8LYXIIBPSu2t3U55yOD1P4Y/GvK9FlC4IbA9/bgY65r0eyYkKG5BA+vU+/FAG&#10;1klSSOvH496Qg/xdT1+nt9cUiZOCR0+nHcZ+lSH5SegI/wA5Pv2/yKAGk44zkfngH+lAbbwfmIx1&#10;P4f4/wCRRhuATnuevPt3H+e9N/hB6Dtj+ftnvmgBVAAGRg855/L1pAoZsjgD8c8En+lA5wewwfxz&#10;/k1INqd8564HX3/PvQAmBu9COfXHpmogXYnI5PTrnjvn1qY54UHk8cfp35qIE59R754/z/k0ASAg&#10;k8YH+FBBBIPHufbrnvxR0xvO0j3zkd/XGfX/APVSNlckHBGc8Z+h7fn+lADXPIJ6nt6fz9KRcABg&#10;ST9O/t+v+NKM8ZPp+PH9P8+lIxH3Rwf1yDzzyB+HvQBuWT8c9fz7dhUssigZY8H/ACf8/nWbZtz/&#10;AHQOR346AelXJPmXBOO30zxQBzmrcg8ZyOOcc/8A1q/K79rfxIWvE0tJM+fMVI5+5CoyfruOK/Un&#10;XbhbSxubljhYY2c9+g7Zx9a/EP8AaD1htR8eSwGXIsowpz2eX5m/HGP/AK/WgDwS7uVjfDjLr0HO&#10;334+grjNTme4lDuMA5xnr/n/AD9eiupWXzJWJU9iRk9MDp/n61ycryXM4UnILYHbOf5df/10AfVv&#10;7PPh1JSmqupON8nQ4HVV/qQMV9k3Nt5dhLgY34boDgnk8fzrzj4GaEmn+HVfywMqiHj06+nOTXsO&#10;rBY7URvwVHcjkE8Z69qAPmW+tHkunjBJyxO7BOR7+vT/ADxWz4bRLaRCQHJJAPUgDHOPbHXHvXfS&#10;aVEqSzLHgj5Qx7H/ACPXrwPWuR0+AxXe1RskLfezwRuwAPTJx+H40AfWPwrsvtcsruWljxhg33VL&#10;dOP519RRYRFSMg/KP/rfl/OvKfhXpdtYaJJuIM5ZQ4HJ/dj5iT67icdeK9dxgAMemOD3x/8AWoAU&#10;FsenU/jkdajZeQRgcZ9uR0zT8FSM98ZHtnrn/wCtSLkcdOAfpj8c/XrQAwkr905J5xnn8PT+nSnY&#10;JGOgH/6/p9KVVI+9yDz78dMf5+nPFPbnd82CP1Hb6UARso2lTwOc/wBfb6Y96aQDhSfUdf159eh/&#10;yak5bHIBGT+GOM+n+RS8EA5Jyfrn/wDVmgCNAF4bgj2/l6+9O2qAuccZz78dP170Hjg9Afqc55A9&#10;P8KQM23ZjB649fp/+ugCN1XAUNxj1H4YpGO3Jz159P6H/OKmwxJzwTk4/wAf8f5ZpjLkkDkg+hHP&#10;t37cUAQHJzzjOPx/H8OlNJYZ55J7dx+f4jipNpLgnrntz/Tr/wDWpjfdLDnnqePxAHtwAfagCCbA&#10;UjoB+Ocf49ePasK6l4w3cHr39ef51ty4P8Pyn/J/z1/CsC6JIZiTk5JOMd6AOH1Rhtdickc89iPe&#10;vPdQYAspOcdeCBx2z3//AF13eqBsP2yDxjA464/z/jXnWpsRlnPOPfn3H06Z70AY8rIWCjHB+hA9&#10;MdunFX7N1UhiST37/h6Z9qx5GBIyuSOc5/z0/P8AAYq/ZsSSSdw4HI/MY4z+VAHcWDgyg4BVu+P1&#10;Nc18XPFMfh3wtPlsFELH19h+fHB/lW7YNhQeAR39QT+GOO3pXx/+0d4wFww0yOXAmYj32IfXPr17&#10;UAfIt/dy6hezXkkm5pXZ2bPAJJPPfHbof0rgvEV8Ih9mjOQ3bHTHJOa7O6PlW5O3AHPOOfTr1x64&#10;615TqcxluGLHOCe2M5PPPNAGt4M0R9f8R2liqkguGbH90da/W7wVof8AZfh60gWPHnZb6KAQMnGB&#10;gdq+Ef2bfDQvNVl1RowcFUVjnuefTBx79fzr9FDdPM8duj4gj+VR6YGCcfrjk80AR3kWY4lyNpBy&#10;QeRjp9fSuMku0MwijTcXJYn1C/y9q6rWbh4IPKQYZgBzyRn2GOv/AOvsK5DTLMXDGVvnPCZI6Bev&#10;PFAHN6rZS63qEdoeDJnI7rk+vsP1r7M+G2hRaRoEThcPMeMjBKjgdu9eBeGtG/tTV1bbkhgmOmN3&#10;XJwe3pn06Gvry0gjt4Y4EHlpGoUDjoPXvigCXbtwD948Hv7+n6U8HBGSOcHBzznt/wDroUfMWYg5&#10;4Y9Mf0//AFGlBAGMY/z7dP8APNACNksN3U9dx7E0gXbjdx/9bnP+e9PIyuc/yzyfXH4fr6Ujg4zk&#10;knH/AOrHvQBWlfGWz6+v8v1NVtzbiQc46jrn/PH/ANap5Q6nb0B9x+OOnP8AkGqrHnORkN39Mccf&#10;jQBoLKNqsxwe/H+f8muf1OTJO5sew7jtj6Vpl3VST6Y5HfqB29cfnXNalNljt6DP5c+nP4e/WgDF&#10;uJTuwxwTn9O+fXPrWcucnJzjn/8AUMd6bNI2QUOOvr/M/wBTVcSZIXAJ6fXHB6Y/woAkfB+XOR/T&#10;t1/z9av2RLMrAfXBxn9D+P8AKs5y5GOx7Ec9OfxHT8qv2W4OAG/D+vHb2oA7mxO7BPJ/lznH1rVG&#10;0cL+p/IA5/lWVZjOA3IGT7ZH0xnvWxwMZPHT8/b2z6+9ADWO3POcnv3GT2/WkC5yc7hz7Y7j9aVg&#10;NxJ4B6/j6joe3p/WjqVOOB/Pnr+fWgBpX+NSMHB5/PHbp05oJwpwMEk8Zwcj0Pr60pxwVwAp9Dx0&#10;4x2/Pk96Rd277oUgj2oAAu32zjp0Htn6/wCeDSEg4JIyMdO/0P8ASmlsZKnBOPQjHbnJHv8Al0pp&#10;3dj059B+H4fhQANvxtzjp6nJzzn+tR5kwOMgk9sk+3anN1GTn0z3+p9P/rVE+SemQMc8ZwfTjvQB&#10;znijXI9E0ue9kIQquBn17Z6f5zX5BfF3xi/ijxTdSb99vbOyKMnk55b8T0xX2f8AtLfEZ9L0t9Nt&#10;n+d/kXHXJHJ47DtX5sTAyM0znILHIPGffnmgDP1S+S2gbad2M89MH1/z2rg4i95cgEZeRiMDuT/S&#10;tLV7nzpXRexIP1Hpmvfv2WvhNe/E34h2lu0Xm2NqQ8mVypIORnHbjnNAH63fsCfApPC/hqDxDfRY&#10;uboee5YZ+Y/dGe5xX6jrFkDnIPt6f41xXgfw3Z+EfDFrpUChWCjOOxxjB6dK7lMqN0hznp7UAVLo&#10;kKBwB6e/brUlshRDPKcIB27+p+vpUao9xJnoAevXHuetUfEmpQ6dYOXYABSefQdRmgDy3xzrxeRr&#10;FRtAJJ9x6V5FfSsISTjH+e/frVvVdTkvbuW6c4dyOPfsMf4VzN1cMwPOQOnbv/k0AYeoSHY2ODzx&#10;6/QmvPphul3D5jn+n+PTvnpXa6gwMX3snnA4yfT+nvXDSg79rnIHPYY+h+nt2oA0rLPDAA49v89K&#10;2lZmA38Z6fX/AOvWXaxMGCk/MOOv8s5raCZwCMnH0z7/AIf5zQAw4ZSWGcgHGTxx2680FeCrcDA/&#10;D/6/Pr7VMwJJBBzycYH4/wCetREkZy2Acd+ntx+Z9PfsANIGRzz0/wDrjHvUZwQMnIJJ/L+n4U8r&#10;tbb2+oHQf596TbKFIyeoPT3wOp5H+c0AN3YJCnBHJH9celN3/PnpjnP0B5/z1IqXGGO484wufc9O&#10;OP8A69MxgnBABzxnPHr+PT8KAGjhSOpGOM9OuM0gB69iRxn9B+Hb/CnYxkdivGTn+lNYAAAgE8eh&#10;6dhx/nmgBp5+bvxzjH/6/wDGhlcA7jxwP/1f57UhD4Kk4x2z+f19uaaevfd37DPp9PftigBBg455&#10;OfTnP+f8mm7sABTg/rx1/MUHcXO8bT6Z4+hIx/n1pG5HXk/h9cg+tAEeckHOc9Oc5ppwMDqc4Bx0&#10;47cdv/11LtAG9Bx+PT8en4U3a4yMZHIz2Pb+vf29KABSrlXc4x3PIFdPYBdoIGB9PpjJx7cGuctl&#10;O/jHucd/w/z/ADrpLEYYc7Tgcjn05PTg9xQB6NpbCGDzM4ULk5+nJJ9q/Pz9sH42PDZHwtpE4LXW&#10;5Pl5KJkZYkdyM4Pp0Ga+mPip8RrDwP4WnmkkCOELHB+YqB0HIwT071+IPxD8Yal4x1+81e/YsJWy&#10;oIOAo6Drj/P0FAHFajeGKMvxI5OT6n1rgLid5pS7HJNauqXzyuyHgL/Ws20tpbyZIIQzvIyqoA7k&#10;9PxoA7r4ZeBL3x34mt9LgTdGHXzDjtnjp1r+jn9nj4aaV4F8PWiQRKbiRE3MQAF9RjtjpX53fsif&#10;Ca00OA61dR+ZdDaxyCRk9c9Ogxx61+uvhEoETYoWMAcAYxx0/A9aAPZ7GaKytjJIfmx/SpbCdr2f&#10;zSSB79etcBfauJ5kgiIwAM/h6fyGK6yC7/s+wedsKUB6n274H4mgDM+I3i+Hwzo8spILqMAZHLHo&#10;Bzn618H6pql1q17PfXT5llbJxkD2A+ld98S/F83iLWHhWTNpb52kHIZ/4mx6+38q8xdiz4PQ47H8&#10;zg5oAhc7uXbryfrnv/WoichNo6dc98fT071KVKsc5Uj3545yfqelBHJJ4Iz+v5/WgCshVRgqQVH6&#10;e1PG1e+c/r+Pb+uaArHao7Y/n7jn160oDcE8qo6Y9f8APagBrLtOxh6cdeh/rTX2YxjcNpx15z0x&#10;6UoTgKBgH0x/n/PPWhvMJGByenTgehH+PWgBDgAgDcQPrj0GMU0jjC84PPvnsT/n6UpUlhxj3HP1&#10;/wA/zpCAuVA4BPUfr/nOPwoAhCj6Ff554/z3oI3MQ3UZP0Hancg7lOD1HH+SM/lTeSxyc5wD+Heg&#10;BnzMeDnH5n04qaGP5gAPlPUYz+J9hTQWbAxn/wCuOpz6VdtVZjgHORjnjnPf6f5HegDutBibarA8&#10;nrwOn8/1r2Tw/AmE3AcYPT/J6+3FeYaPbtsTC4I78D8vr/KvZ9BhKpg9cc+nXp7f56UAdWijaFI2&#10;4pJeUIHPPenLkdsEY/L3qGdjjgZHfsT+NAHH6y+yIgnGf8kGvJNdf5H3HIOfbj/63f8AOvUdXcEn&#10;AyM9Occ5H+f5V4/4mn2RsO/1PH9P8igDyPUm8y4JHr74Pt0/Kqka4wcAADPXr9O1STOWmOCMdz7d&#10;O9RgMeMZJwc55HUe/X06UATDGGbqOnXp05+n/wCqnKeMjn2HfGOe/WmFPXg/5yBzwfbtT9rOSV78&#10;8dOT+H6ce1ADNwIOTktnnHX1/wDrZ/wpjFnx0BBI64x/h/WnPyN/Ck5/+tn64/H9aheRUUsTjb35&#10;wB35oAgvLiG1ikmlO1EVmP0X/PHevhX41/FSa9uZNH05wAQVLA/dBzx7HvXpXxt+KQ0mxfTrFyXf&#10;KqNwHqCT64PI/CvgO/1R973Nw3mSyHc2T1z0yec//qoAzNUu/JBZWyx9COTz+PWuGmumlyTzn/PA&#10;q1qF29zMXY5/z25/pTNL0u+1e/g03T4mnnuHWNEUcszEYAHNAHX/AA48Aaz8SPFFn4b0aMvLcMAx&#10;H8KZGWJ9K/pM/Zo/Z30b4U+ELRUtts+0MN2Ms5Xl26cnt6CvGP2Hv2TrHwJoMPibxBb79RuVV5GZ&#10;emcEKDgcDPNfpjcxLDCdq5OABgY49O1AHl3iKX7DbvFEMPjHH15PP6//AF6+TviDdzadZyTHh2Dc&#10;AfOcgkjJGTn2r618RjZDJPIMYHPHX2Oc9v0r4s8b339qaw7yZWJMD1Y54AH16DFAHlXg7R725uhr&#10;l0ixCZtsZc/MADlmPooHP1rs9Y1f7dOkMDk28HypuHLc/ePuc/yHaqjzva2xskIVnxuAydqfwoPp&#10;1J7mswDAGOc8dunH+T/KgB6LyNp5btwOcf4813Ph6zEjqxHT9fT8ulchZQvNL5eMBsDvznv/APXr&#10;1jw/YYkRCMg455H4fWgD1PwtaAMhxkZH8x1/pXt9mMIMDge9cP4aslihDEc9fXnOBzXfxqcfT6f/&#10;AKvyNAFpmQd+ef8A9dYupXBWInOe3XpxWhMdqk9hn15//XXIaxclY2Gc59f8mgDz/wAS3zxROWxj&#10;+ZHY18y+J7tbiVwGAB/HivY/F+qBUdA2SR68dOOeCOR1r5+1CUzzuRnGcjAPbn/J/nmgDI3EHr1z&#10;+PsB/KoGcbck5B4989x+NTMrAgkYAxj8s8D9OPx60iqGOOp579vp7fzoAiOV5AyT3z0GaRj8wyMk&#10;fX6/jUpQtwpwRg/yxg9v50w9hnOeg+vP+f5UARjOw9vT1x/9bt+NODEkEqOucH/P5VEoLABhyc9e&#10;Ppzk4/HtnrmpQrEb1PDDpj0HB5Prz6d6ADcT8vcH2HPXr7CoxheByOv0x2PrT2XKjAyO/PUZ5Pb2&#10;/r0qFgQBgkn8unQj60AI2STzjPP+fpUD56g8EdD7ehNTkHuefw59PfimD5VBBJJ49cj/AD/9fFAD&#10;chePfr07D6f5FKdpyMg546Hjnp6/SlC5BCnkk+wAHv8AnTduGyTkD8PzPv7UALnCHOCp79unQfy/&#10;OjOOSMn88Z9/amKA+fmyDxyR9accnJByCQf/AK+fWgCI5PGc4z7fiPy60qswy2eDnp3/AD9aevJ4&#10;yAe3QYxj/PPNRfN8+04I6cDr2NACSMNpIOQQOnGCR+XPWo2IZiSeeOe45z+ntxUr54UgnIHJ9OoB&#10;5/n/APWpFjaRgDwBjnHv1z179h+dAFmyQyMCRtJ/HJFdrp1q8jFcdMZGM/XP/wBasXTrZk5PQ4+n&#10;X2/Afl9K9J8Paa0hD4yD3/p+H/6qAOq0TTRGisASBnjvz/MZ7V1Kwqo+VcAe4wP8+lT21sYlCqMA&#10;foMdulcF8R/H+meAtEn1C9mSOWNNw3nAUep/w78UAcp8WviTpXw+0W4vLqVUnVSRuOccYHHqccDu&#10;a/HXx/471T4g6/JqN/KRb7iUjY9OThj7n9OlbHxe+KerfEjxBPdSTyR2KSExRsc7v9phkdR0H4e9&#10;eGX+pJbxnaAzv/F+p57Y4Hf6UATapqYtV2xE55wvBx7/AP1u1cDLdNKxZjnqf8eaJ7hpW+Y5/Gu0&#10;+H3w98Q/EXxFa+HfD8HmTzsNzkHZGnALOR2A5PGfSgBvgHwHrvxB1yPRdGi6DfNKQdkUY6sx/Qev&#10;QV+v/wALvghpvw70GzitrfN2QsilgNwJXiWXPWU/wKfuDHBNezfs9fssaJ8NPDNtNPbb7t9smZFG&#10;6WXGfNkHoDkIvYcn0r0D4jX8Gg20trZnfdS/ePU5788cnPagD4/8ZSxWMrafa4llfO988jJ/vdef&#10;Xk15isPlOEUAyMegXAJ7e5zXaeJYJYGe4nfY0pJyT83uQv69fbjFQ+GdEuGkOo3Qzs27ZHUfKD6D&#10;nk9sdOpoA9Q8HLcaJpg1G7HkMgU54HzEcInUbuefTrVLWNVutVuBdXDFgvyqMnCr0xnufU1Se6ld&#10;Ui3YjQnauSQMnk5/r3qqxxzu6d+n/wBb6D+VADPNVT82Bn3zn0/Dmk7HuOOcZ+n+enFOdSF3EZxj&#10;PfPqO3T8qjkIGVycfXgA+v8AP0oAdkZHJwSB/j9f8+tAHBDDj8OueuaUDOdwzj/Pt9D+HJpwT5Qo&#10;wT07DA9SP88ZoAjYZznp1+nvnPeo+MjuXPUdvY47c085AG4Zx7dx1x9KXGF9xxz3JJHbHOOnv60A&#10;f//R/Ffw/cTR6gq553YAPbHTP6f0yK+utCv4zYqwG7KgknPBHXPQ18hW6KjBkyD6+nHX1r3nwvfS&#10;TWyLuzkEE8ccevUd/wD69AHqkMxaVd3BPoOnc5649f611ltOSigtsJ9On5frXmsN+YyIyfMIz056&#10;9cng/l+tbVtqYABVjxjr0Hvj1Of/ANdAHYu+45Y7h7deOmKlLdJFIyuOv16ev+NcqdSZG+b5yO/B&#10;/Ef4VoLfJNGEZuT+R55zjpzQB9c/BrVstHExyeAD1x7f4mvriEmSIEfePX2/ya+AfhLqwiv0UnBJ&#10;9fuk+vr7fr61976a5ktIvm4IH447/j6cigC8EwuOg7Z9v/rVGYwynIyRyeM579e/+farAJOB2zwP&#10;w9T+NN53cjAPpjt36UAZMtrg88H/AA9fasue1VgBjOc8e/r09K6ZlOehAGf6Y6/5x71A6KT/AJ/X&#10;r7UAcJdaaHJwByMdhknHIrmb7SV5GMqeex59hXrTWpbG7BH0Iz/L/Csq507IB2dDx/n/AD60AeIX&#10;+ktnaBwc+vf1rBn0phlmXI4P07d/yr2mfS1B3Mh+b9f8jHSueu9MHDYwORxknH1/+tQB5FNYAg4X&#10;2z0HXpis8xvD8ncfp9Mfn+FelXemMpDKuQAecHrn3/xrn7rTGIPHIHAwOx5/z39jQBi2t55ajgnH&#10;P0x1/wA/lXV2WoFSM9ffvnqfw/zxXIyWbRYUgt/j1z1p0bshJBwRz1z7gfjQB67ZX4CgZ4XHGD+O&#10;T/n+dddaagdo3Hk9vXvyf5V4rZ3rRFTuIJ569fof5f16V19hqQLDnAOMj1yP1yfw+nSgDw39qmxF&#10;54YllIzg7jjnjk1+ReoLtuWBG3BzjgEDvn69M1+znxut4dU8I3KZzlSRgH37Zz+Ffjj4phMV3JHg&#10;DDHgZ6g856dRQBXw00OMZGPfPHYfT0Fc5qERxtAzjBz6dc89/wAq6XT3P2dxgMQoPX8+P85rGu03&#10;KQTj16D6cdv856UAcuVGSRwD+NZ02M47ewrbmj2Er0IGcemfWsa4G1huHB/CgCqBn2qVSQR7fyqI&#10;dRzUoOOccigD7l/Y68QfYfErWrHCkgcjgHPUV+4OmTJcWcUynO9R+PGQCfQd/wAq/nj/AGdNY/sv&#10;xnESxTey9+mT1I/z0xX7/eCrsXei204ORtGfyHP/AOsmgDsQAeQ20fTkeoP51GdoG4AjGMZ7f5xU&#10;y5Leh9z19B/k1HwqlgCc+/XB46c/59qAEXcPm6N7elPyBxjOemM8fT9P0pGGAeMdRzx1PPfp9Onv&#10;SqCM5PHTgnp04x9f5e+QBwYgdOR7en5fnTckN8vUY7H8Mj36UcEdMgdemBjqR2pFUnHHAxjrxkc/&#10;5/lQAgBOB0zzkj17j0PtT+WAPOeD/iOOvU03ng4IPqe+R+VP7hScj8R045ODQApB2/Kc/j6j0/zx&#10;UeDk8+/BH4A47d6eMElgc9cdufrxScBSR0Hr3yOMcc/iKAG4GdufT8B9PT0pwUscnk4PuaQgHucn&#10;8enUHpThuO9u/Pf+X+c0AIqkDkcEDr3Hv/h9PerCOVfsAPx/Q/5x1qAZGCDnGP8A9Y6/lTjnkZzn&#10;PboAOp5/z6d6AOisL3aRuPJz39OleQ/tBQm/8AXsYAbfE6455+Xmu7WRlIcHP05zk9v/AK/51xPx&#10;MP27wrcxckDPtnI/rQB/PV4hgNrdzxgZIdh9eT0P+cVkQFpIQMYwCc+mOmf8/wAq6zx+og1vUbcD&#10;BE8gPt8xPP8An8DXG27iSFlwcDqDkYHQc/TigBdA1MaZqm+PqT9cZPf2/wD1Vvat4vjF8oUja/OF&#10;6DPbPbmvNrxmguyehGcYz3zyaxrqSSWTc3T+lAH0Pa+OIYrEBpdrgFeoIwexH0ryHVfElxeagZUf&#10;5CT+XbjjBHSuQFw6qUVuDnPbPbmoRJ8xOcnj3zQB9OeDvEa/YghlCs3zAHjp3B4/X/69fVPwV12N&#10;tXTnGH5B6nJ56Dnr/I1+dOm38ltEWU5KkenTvweuK+q/2f8AV/tOqrubI4b6Nnv1/THf3oA/XnTb&#10;4SAbs8jr/Su1tLwbR2/z07fSvDtJ1IoEwemOuOuPpXo2m32VzyeOx65/+txQB6bDICOT1x6/d7/j&#10;Vpj0Ocn2xj/P8q5m0ugMLuJGRjJ49jwD/n2rdjkLKRnBH+1wP8/nQBOjZBGMZ78ex5pwcMOeMd8d&#10;Pb6ehqMqdhOcD+n1I4pwZuBnJJP+c0ASeo6jr+HYZHambW6Yxn2/z1x/+ulySC+3kfQfX/8AVSHb&#10;8v4HpnB/zgdvyoATgnngnnpjP604AHle4HT26Z+tMwxztAB9BjP9MGn45IJyDnjPA/HrQA1s8Hkk&#10;+vQ89u/OaeQSWXBYfTr7frSZUjeRjJ7f16f59c03PVSMkfp60AP4APHIx/jn8MfjSnAIGDx3/r/9&#10;emE55GQOPXv7e/p0pedrBQAe3ufY9CaAEHzHIHH+fy4/nXg3x8Uy+B7qP/YkGfbacAjrx1r3VmJA&#10;yMZ9+mPfFeM/G6ISeB7rzBkOrk9/4M8e4/z0oA/Ae8hcXfyHhG+nOfy/CoNbjP2MMx5IPGff6Y9K&#10;1dTXbett4Ic5wc9/6Z4/Ws/VgZLUkDafftnrgeo9KAPPGHXnpn3/AMO1QrkkcfzxU02A7IvRTj8q&#10;iA9+TQArgdzn/HHSmrk49qGGPemg4AGf5UAXbZsyqpOATn6e/wCA6V+337Cm2bwwip8y+U2WOM7t&#10;3Ofavw4QjcP84r9xP2A0c+F4WcYPlSfLkHPzA5+v9OtAH3lqVvlTwQDnoc8HgD0rgNVtm+ZDnH4/&#10;SvWb6IMMHnPb/D0//VXA6xa5J2jBPr7H1/woA8M1ywaLeUHAyee4+o7frXBSs0TdehA+oHufz4/G&#10;vb9XtA8RBHXJ6E5OOP8A69eQalb+S7E8Ak4x05/yetAE2nXoiYAnAHP156fh/n1r0TS788BTg/y9&#10;RzXjyNKHC+uSOOn8+nb2rrdKvCMAk49untnp0oA9z068Vwq5ypHU9cds/wD1q6SN8gr0Ppgnp047&#10;CvMNKu2YgE7t2D0wOQOn4/l3rurK5BUc8jj/APXx/hxQBshQMcA9uMj6/wA6lGPu459McnPNV0fO&#10;OhH+ev8AgPzqxkdM7gPTnn29/b8aAIX3bhz2Hp07df1qdPmTYwwfTrj2FNBywPIA/oM9evJPf2pW&#10;OCOc9D1zjPTj/Dn9KAGsMk85zjk+3QZoQlsbj17+mKRvmUqCMj0BH5mm5Od2Tn8OPbjn+VAEhbJO&#10;AQR7c9BkUBcg44GOn8uf8mk+XkE84z78nggevTr+NOVs9eg/DPbr+Pf+VAAxwoLdv89f5GmnIJIB&#10;AH+c00kqowc5B9vb1p4Bwcnk4X17YHFADSpxgk9O2O3HNfmR+29dDEEAzta8GfUBIuM+uP51+mhP&#10;HljPTuP1r8r/ANs+fzNZtInBOLiR8A9NqKMY5P8ATFAH56MiMzNIuQeOufqP51i6u+cMVwG9+ldJ&#10;LIfPKqMhSOBx0zkn261ymryZ2qWyQcc98njjPbvQB9a/BGKWfRo7dmOEjXbnOfmfJPHQD3r7G0vS&#10;pI7KO3jTHyclup9h0xn35r5v/ZrtoRpQmSPbKLdQWfGPvDPORjGPqa+s/tcUXCjkLjjBJYd/YD9a&#10;AOQXRYbKZrxuZBzg9+e3TqSaydXtxdxTnGAoPy8DCj36dcf1rt3ceQ0rnkjnpt9cA/rWPKga2dc7&#10;WYZUkc56/r/P1oA+Yjojx+ILeRgcBu+O3c+/OPavunwzp/8AxS1q6jH7sfTpnP15r5cvLDzdeSSA&#10;7w8jNgH5QFIBPQe+O/1r7c8NWbQ+GLNOh8vODzzjrj0/P+lAHmU6GJ89iffjH0/WtfTrooWx19u/&#10;4/5/Ol1yyMEpYjbn8enT8/07daxLaZoz83JB5wO+M0Aew6DdMBycZz16AHGK9M0+4BCc4JA/yOte&#10;IaPf42BjnOCOen4f57V6dpd3wEY8ev4d/wDP1oA71JCVHIz3x09uamAG0rjr7j8x7VQt5tw5568/&#10;jV0PjJBIxgdfXp+P+cUAPC7idpz3z9PalJyNy8kf55obGCc9On09T/nPpRuK/L1Ixzn6c57UAHKg&#10;YOT0HTuTk048qG6H3I/+sfWhj1HQ8duOP896jO7AwRk49888CgA5OM5BJ/P6f400kkDJOen9OOaU&#10;rtAyR3H1pMAE85A/z/XmgBoBAJOc/wD1/wBP880gG1i2cgZ6/Ucfh3H/AOunEcdCeevbr/nmkB5A&#10;6fTp9f5d8+1ADy3AXPX1H1/OqGpTrDaXFycjZGX/ACHr+FXcg8kDnp6fTn69a5TxrdfZvDl++eTH&#10;sH1Y4/D/AD1oA/GX9o3UjqHj54cl/s1vGvtukO5j7foa+c3Ywjzz8odivqfcjp0HevUPitqH9peP&#10;9amJDqs/lZGc/uxjGeK8k1a6SKJk64/QkA4A7dMGgDl7sefeiPhS7Dn2J619tfDTSQmjh1GXLgZ6&#10;ABVxjH055+tfF+iI17rlnCRy7r+fbn8q/R3wbYi08PWqqn+tZmwBg4HTJ+vf8KAOb1zSzN5mBvXc&#10;CScfp+vaqNpo7NFyCc7uRjPbpntxzx1r0K5gFwTCWBIIOc8EY7n1z39uB6S29qttGAFJdjjPU9Oc&#10;/wCc5xzQB5JfWCwszOd4BBxkjp6dsetfV3w1002XhkF2UNDZiJVz1a5fccDuccfnzXz7qelzSXyo&#10;7/NMRGzL23Hr/kV9ceGrGK30GRVJeR51j3MOqwJgEHHTJPAoA5+7j8lupHJwT3/+vzV6wnC7D+Wf&#10;0zz70/VkCAEjI4yRz+X8u/0rJtH8uUcnIzxnt9P/AK/4UAevaJcEsnX5f6c5/P2r03TLktt+nvjp&#10;35rxHR7sxFFBJ7Dtx19Pf616rpc+UDA5JHoP0/z+eKAPR43Vgc5IIHf9Kk3ZfPYYx1Oeo/yKzLSU&#10;lCT0GP8APOMf561fVhgblwTj/wDV/wDX/wD1UAOfBGGOc9M+9N4+7jJPPH69fWn8g/dJPXP9T/Oo&#10;8YQN2HIx79Dx+NAEuQM8YLY5xjp0/Gm5PVRyD9Px/QUDCgc5JJ5/+v8A0pi9QMdee/Hrwfp/k0AO&#10;ZiBuBwR/If4U4gHHP1/A9D/TPakA3kcZ3duB+Hr070m7ptOT/P8Az/nNADyRj5stnnjrTWbccdzg&#10;jPHHpTWyMLjk456dfb+dKx55GccZ4PPbigBcclegPXnNGW2/NkZzjpjn/PP/ANemMMnrgfTn8/6Z&#10;9qGYZ4BIyO3Y9Qfp2H9c5AJ4mwRg4Bxzz/8AXH0rTaQFQr9+3r7fX9Kw42G7I6Z/P2Pp7f1q4sre&#10;VkcFuOv+fxzQB5v8VNVGmeGLlw2DJgc8HAOT/h+tfg/401c6v4i1PVX4+0TMVx1APA69gBzX61ft&#10;V+LU0Xwnd24k2usBQDtum4HH05Pt3r8ary4mYiPcEYLk8nkt1+v+enFAGDqkpWLywdofGeeTjt71&#10;L4NsTqniaytsEoZMn3xjjBrJ1SQ+b5e3BQY/PkDvn/PNevfAvQW1PxA9y4JETqowOeTzjnjjrxQB&#10;+j3hRbbSPDFnEgCAxlmOehOcfl6Ux7htUkmVFIhUbi2Ovse/GO3tVfUyLaxEEa+XGgwx6ZwPur+X&#10;PGevfFS2ErzRfZbVeBhVKjK5PJJPOTQBVmjLROqDBTPtweDgkcmuG0fT3m1tLaMMXD7iFPO1SSct&#10;jtXrBsTHZSbl3E9WI9MdRjoSOB6Vn+A9OL+IXVMG4kYRheu7cwZz7YxyfrQB9leENMXS9Fs7Rh8w&#10;iQtkYJLAMQTzn6+v1rqV4I9fb8hn/Peq1sqhFKJ5SkcDPTI6DPpVn5s5HAPA560APJwCGPIHI79f&#10;/rev+FRAkk9Ohz0/p60YJJB4xnseR78dB3oKkEnGCRz6+4J/z9PQAk+XBbO4j1x7cY/wprMNpYH5&#10;hjjPPt+X+FBDE7cYz1GD+Ax069ajyuACcE479T64wKAF54KnBB4x7+3QdsinKehHbjg+3Q/QjFMC&#10;5G0ngDrj2xz+OKezccDnHp0zjH50AIwKg84Az0b3/wA/jSEEZ69PToAP09qcpZsnIBx6Ywc8D16f&#10;55pDxjBz+QB988duf88ACHnHO4kA9ePYdfzFNYgthRnB6n09unSg4JwOT+X06fT8O9Gcgsvce/Gf&#10;T65/U0ANYqDuwCAe3fg5Gc96jdfmJAOBn3AP+fyqQAEEEjA+nP48DtwTRIFGdpyTjIB/z9Dn8qAK&#10;EvQ+nvj8Onr7e1YdyGGcZ7989zx+FbkucZHU56885HOevWsO9BwFB2gDH+QOc/570AcNqy4BwMA8&#10;+mc8Yz+ma8w1ZvmPHJzgf/q7f/rr1XVeY24znv04/X8//rGvL9VwZHc8Ae56E+vagDl2dQcAc9+/&#10;5fTp+tW7WTa+0jOfT9aosRznkH9SM9M5/TGPwqW1YBiBkkAdP8P59qAN+/1BbHSZpQ+WceWORxnv&#10;+H+PpmvzX+IniA674oubgMGjiby0Of7vX1756V9f/GHxQdE8PSqH+dFIHGP3jjCgfTrj8+K+Aj5j&#10;tJPMcgknB4GTnkjOc559/agDK1edhbOpOQBwM4Iycj6k+hrzuOKS7u0gQ7mdgBnjOTXSeINREj7E&#10;JXbjAAx1549v/r1pfDbQpde8R28KoSgPXjrjPqKAPvL4JeG9N8M+HEurpczld/opL9j+fX8K9w0n&#10;UzdXLqiqCq5/PvnsPcfSvLHvU0fR4tPsh84Xb37dP/1jj9K0dH1J7S0dn+Z2xj3A9e5/H9aAOr8Q&#10;X0AmS2ibewI5HQE88dM47kf/AFqt2KlNLJHBBIz1yT7e3vXi/wDb0up69sB2In3iDwdhwSfzx0/K&#10;vd9DtTcC2tUHJ+Zh/DgcknHP455oA9k+GWiLbE3ez5gpP/A2/nx+vWvaBjBVTuGSOnr6fTpXOeG9&#10;POn6anmf6yY7zngDPQe2BXQBjwV6H17+vpQA4k44GSMn/wDXz/n0pQpYEp1Pf0GaXd/CMkAfTse9&#10;R7QMEdBzxjHqQB6fjQAg5I7D6HjP/wBalJLIGPAx37dvw4pdw69/bjPv7H9D39QgU7fTP8qAIJmA&#10;LZPHpgcc/n2/nVGRvQYA7Ht/h9atO4xuORkH8PbHb+VZ0obPQ5H449u38j/WgBsznaVY/XBz+tc5&#10;qe5gVOBu75Axz1/xrambCkg4GSefT0P07D/69czqEm1WZTkn2656mgDAd9rHLYJx14H+ef1qvuUE&#10;HnB7cHPtz/P86hlbDFSM4JwevI9ex47fjwaSJxvG4ZBwPz/xoAtklscA564z/n/PrWtZFC4CnBPH&#10;/wCv2rI6gc4I9+c9/wAe/Fa1ljcFAA6DPOMe35Y496AO4sctH8xHpznn2P8AnmtpPmAXufX9fy/O&#10;sXTxgDJ6YzyeAf5/Tp71urgj72cY79B6+/50AIylsAjnJ7+vPPr2wKiALDjgjsepx1qVgF4zyOv4&#10;cf5PHaosHI4wOh68/U80AP2kkq3Ud8dv8D/PnvUYHBwcAjHHX3z/APWNOUEj5Rnj+Y55GM+vSkbB&#10;Oc5/rjrn8aAI3AyAgGMc4Hc//X6j/Gk5z1wCOx6f4e/alIQgKwJAH489CDSrjP3sA9c8+3+elAEJ&#10;BDAemB69Pr6dK5fxTrUeiaXPeMQpAwCep7ZH8z6deK6lnXDAnt/+s/8A1z14r4k/aV+JH9nWEul2&#10;cmZZMxqAw6nqcH/OaAPi/wCLPjKTxd4sunyRBbNsUA9W4y3cc9PwrxnVb1be3PljqOnp/wDrNaLM&#10;ZXeV8EyNznn9f8/SuH1y7E8vkxMCFJ6H36D/ADxQBmRrJd3KRr8zSMAABk5J4/XOa/oI/YJ+CUfh&#10;Twpa6/ewYmuY1mdiAMswyPfjPSvyF/Zg+Ft18RPiHZIkJmgtXDEBeD2/DHWv6cvBeg2/hLw/Z6VA&#10;oRlhUEAdCFx0oA9At4lJDNyOxIH44qxJ8xCqen9RwKr2oZog0nBPX8Ks7sttXkDjj178+w+tAEqK&#10;kcZbOAmTz/n8q+eviN4gN1ciwjIOTvYegHQf1969h8U6qmkabISfuqWPOSfavknUryS9uJbucnfK&#10;2euePbPHagDPmuN0nPf19zwO35+wrMncM2M5UZ6f57daSWQhyVODxnjpxj/9dUXcZ3Zz1P4emPx9&#10;c/rQBUvsOu7PPOckcEfmTk1x5H70uTkDrj8vfp3J/CumvpMK24cEHqOM/kf8/hXNLEBJ03gn2zgd&#10;ef5f16UAbVrkqARkj07+xPf/AD7VsKwx0znn64/w/wA8Vj2XChScHoOowfT1rZRiVIU4JAPJ6c9c&#10;Yz/nNAC5yp2jIGT+XcmmfNt+U4z+H05/z2oOOSOn4Hgenbp/+rmhW3dRg8jjtz3/AAoARs5Hr157&#10;d6QqB8oO0fr16c9h/npQ2VIGR/nvn880jMMFWHTI647HHT+VADAQSBnII9P/ANXPp39aUlsEKQD0&#10;wOx9x254pDnfgn5Rj1Jzk49O3+fUQZ4yOOmOMZ7g/wCe/agCPaRkdO/U9Mc/T+tNKlsMwyMjr09e&#10;Mfy/ClyrdCMHt79f8/yFG7AzjOQDyRz9e/8An8KABl5KsOen59z9PambeoIwBjgDOP8AP+IoH3go&#10;yBz06fh17VKGAUY5I9wO3Xp/kcGgCAgj7vQd/wCef5Clf5u3Tvn8fx9aTJCHPUe+OM+vf8ajZuME&#10;gYPXPc4xnr/jj8yAM5OMd8+/+cdqCrDg4Pf2/wDr9x708cfKCQefT/P+fwqJlOeuM5ByQfp0x/nN&#10;AEsfDjd3/LjJ9uKt3esRaVZy3tw4CIu4jp09OuenrWbJJsQbz06kdB7g/wD1q+Sf2hPiqmj6bJpl&#10;jLiVxtAyOp43Hv8An/SgDwn9ov4st4r1WTRbRxJbxMTJtbgkHhR24/wr431m/XblU2ke2OmMd6t6&#10;nfTTNJPcybnfLMfr0J9/07/XiL2485zyCD/9bAoAoSyGRyT3NfUv7OnwqPi3V4NWv0Ito2+Qd8jq&#10;34fzrwjwT4TvPFuvQaVbLkOQXbHAXPJJ7elftB8Ffh3o3gTwxbz3gUTFAFH90cHp7n/GgD2zwjpM&#10;Ok2sNhpUHkwIuMkAMQOpJ9/85r3f/hIIdG01I1YB2HC+54x+deJR+KLadvtMQCRxIFBOOo645wP5&#10;1z6+JZ9e12KC3JeINj5T36/X6/5FAH1V4MFzqMzXdznK4ODkf5/nUPxW8XvY2P8AZli/ly3KlcAk&#10;MEHBJxjr0/WjT7+38M+GjJIcAKWPrjsAO5PTrwK+d9d1e51q9kvLk7mkJPsBkjAHsOn59aAMR/nJ&#10;YcjJz6A/596GyU+YcnqOfw49famEFCcZIHPIPPfn+tNY4Uce/PU8c+/+T6UADBUcngEf09D2pAuQ&#10;wUccnrjrn9fYUpxwpXOMZ4PJPcc56Uw8c44468nB4/8Ar5//AFUANKjjaOQeAf0GP09aRA5UKDge&#10;3OOOf5Uqk5wpAPTkEZx2z/XOexppyQCRnPt/nP4UALgdCM/X+X0/zmjZ/wAByPTr7/59qTdtB3YJ&#10;HY/Xt/n8qQsR948DHX/Pr/TFAAUIfkbgDz06HvkfnTSDu5yQB9cen4U8NnJIyD19PUgDgf8A1qiY&#10;ljtYYPrn88f568/UAYSTnjkn8/p/SgqygjOevToenY49OfqKcqjA2htwz9f1PP5e/NKGCngYxkfn&#10;+foOh/DFADBjdwMEcg4I9q2tLhJkxj8yO5xj8xisrGTlevt3x6jsP6811WlQrwxPA/p2/XvQB6Fo&#10;UQOzjGPfoPWvYtIgKwKTwf09QP0715t4fiViDjnH54Iz7cduK9UtciMAc4Hp2/zzk0AXt23APfp9&#10;fyrNunAUtnp6/wCeKvO6gYPcf5+lYWoTAKWDYzj6Z6/5/wAigDjdXuGBIXnAx6/pXiHii6O9kB46&#10;HP5E+nt/+uvU9Zn3byTk5OO647dMV4drcxmuWUHcCfpx9enfr+PrQBzbL5jAnJ7H8v6elOC9TjPA&#10;Pbn8u9SbSM4bJ9zjA+v+A9qdxzgZJb9fwx2xyKAIv4AVGDzjj9aARySASM9+oP8An60u5XwG4OOc&#10;dD2B/I1Gw3ZIOFHT3HYdjx/k0ALuWNcHr/T1P+efzrx/4nePLTwzpUo3/vSpzznr6Ae4rr/FniW2&#10;8P6dNczuAyrxkYwQOc85465r81viL45m8Vaq8u8m1jbjsCf5c9sc0Acb4p1271++m1S7OXkOQuBt&#10;2jOAOT0ry7UrzfIdvIGefx7Vp6trBlBijGBnB4z2Gfpz6fjXIsd7EAZ/r+dACBHlYhR1/X6V+tv7&#10;Bn7KMmu6na/EPxXARFGweBXAwAOrc9z2496+Yv2S/wBnfUvi14utb28tXbTLaUE5H+sbngH6jkg+&#10;1f0x+A/AWneD9DtdLsovJSFFGB049B/X8aAOm0q0stPtEsLBAscQCjjA/wA9Kkul3qS3IHOP8f8A&#10;PStiK0SMBVGAP1/pWHrM6W1u7KdoUZJ7dD1/z2oA8K+JOppBbSWqsFMgxjtjvke/T86+LdSv4prg&#10;vEpAydmeORwXI/QV7X8VfE8BuZLOJt0r43n0U9FHHU+vpXz07eYxlPPPoMEdsfyoAYT8p4yTz+OO&#10;M/l3pEXavTgE8deB6jtn9aAQWO3p79eRj/62PxqWCNmcc89DwPz/APrH60AdDotr5kikkgfjzk9P&#10;x/z0r2jwzYk3KHtx/wDqP86890CxJ2479/p9c/T8+O9e/eF9K2BZSvHX6d//AK/+c0AeiaZbrGq4&#10;HQY9cdsfzrocgdOQevv2qnbxDYNnPTnnmrDttzg8d+etAFK8mCqcHB/n7V5prl8wR2Hof8j1rsNW&#10;nEannj1zx+P+fSvH/E+oiKKTBxnpnnj0/wAPz9qAPIPF2oq9wcnIbPcc/T9ce9eZs+W3gc5PYgcn&#10;/PFbOt3RmuC3uec9eP1I4z/9fNYakADjge+f84oAay44PUe/JqIgMM9j+PH/AOv0p7E8OT1/Afj+&#10;P4ZpQpGARyc9Dx7fX9PrQAwZyB3PPUe4x/Oq0gUMQxwAPX9P8/hVgrnO1umD67cHnn/OfzqLGRt6&#10;j19B9eePWgCJQo5yBjGe+D1/lT1VQABwfyx65/8A1fhStuALYyVH8uufqKC3JYDA7dOP8+v86AEJ&#10;K9Tk+g78f1zjNQsoZth5H0Pb296lLHAPXd05PGepGRnj/OetRkrkZGCPY5P5Z9fxoAj3ZI3j1wOn&#10;Hrj8KTaQR79umQT0/wAaVSuSrDOep49OOx/z9adzwpJyffOP8OKAIsDg5+vuM8/jTCd2FUYx0HXG&#10;PapNpIOMkj8cZ/8A1H2/Om7QdxGAR2PJJ/THFADTuJOeQfxx+vajYchmPPPvwBwakGBgZHOeT9Px&#10;P+e9NZsDaoyeR7deeP60ARtySTwf09AP8/0o+8Ap6kbRj+Y9e1LwTlfm5zxzTVYq27qPp0+npz1o&#10;AYwxu3c/TkH/AB+v+FX7SAzOTxx6+g5/WqajJBUcn34/L3rq9PtSqjIxn8Oc8flQBuaZYmZwACQO&#10;5z0B7dc+n5V7LoFgLeMNjk8DI5rj/DGltIQzqBux9OmR1ruPEPiHTfCOkyahfuiCNWIBOB8o6n2H&#10;r/jwAZ/jfxhpfgjRptU1GdUMaOwDNgAKOWPoB15+lfjF8bvjHrPxO1648qTGmRv8i9BIQMb3/oMf&#10;rXQ/H348aj8S9XudM0+Z00eJuoOPPYHqf9kEcD8T1GPlTU78QKVJ+YcdefUEjH4Y9qAG391b2ofd&#10;LmTOMA9e5yf8/pXAXNzLcOc4wcnA6D/OKfdXD3EhZjkZPv3/AM9OK2fCfhXW/Gmt22gaDbNc3t2+&#10;1EVc9e5x0A9aAL3gXwRrvj3xBa+HPD9s1zd3LAAAcKpPLMewHqa/oj/Za/ZM8P8Awq8N217fwCe/&#10;mVHldlBaWTb1ORkID0Hfqarfsd/sf6P8LdBg13XIFm1O5QNK7Dlm9B6Kv69a/QS62W8QjhUDHGAM&#10;DpgACgDzHxJN/ZkTIgBlk4+nXHT8hXxh8StUh0dJ5XIa7kU7c9j6+wHfH4V9deNruGxspbmQgyAZ&#10;9wT057e/p0+nwX4ykfUdYNzfPySWGeFRAMcr1z2A7n60AeN2ej3Op37anqZAAO75ucDHU5PJPYev&#10;JroWYLAkEWREnK5Ge/Un1Pt9Kmc/OVjBK578dsZJx16e2KrZwNp4HfHBHpzjOP6dzzQBFjgA8Adu&#10;Mnpj6075vlX2H5dcGlYLgZByO+f8M/5/OnEgIvGM8duvuMdqAIyULHnB5/8Ar59PX2qPJIOBjrj8&#10;On608bssMdeMAfXHOMdv50zuQTjPpx9O3+R6UAOVs7ue56d/f+pqN2yxK8cD3wQfb2zUnAzxzg/T&#10;6+/1xSMBsIY4Ix+PbOO+aAIwzEHdnA46fp3/AM9aNpAwowSc/l+vPHNO6YAB9evpwMClxnPGOvOM&#10;cHqfw/Hn8qAP/9L8VLEjedx5P5f5/wDrcV2Wh64bM4YYGefQ++M8Z6fWuHsHbeUK4J468/8A1qmu&#10;mMTBgMktg/56/rQB6tN4jY7Tu4HfOPcnNbmma6AFz91e4PTHfH+eK8Ia+bcMkgLwDnnH1/nWpa6q&#10;yEckfiSD/SgD35/EMPHGB3Off/Pf6itGHWOU2t09D3HbFfPb6tL5i7e46En9ef5Vuwa84KuScj6/&#10;n3/z1oA+vPhhrwj12KN3wAy7vX3GP5Z+lfqD4WuluNPhIOV2g54+v4e9fiT4D8RNFrVuTIRlhn6d&#10;vTn2/wDrY/X34Va0t/oUJ35OB78HBIx04H5560AeyKW5bGRn/Ocf5PH4qRkkYHI5J574/wA9qTao&#10;w27kdOvI7Dn8Km27ckEHH16+xI/P8qAIAG3g8c+3T2/GnhS3TqD1x+Z+n6dadtG3BAHXn045P+f6&#10;0BSwXPU/09cY/wA5oABCSzAHjn/63cc9aRrdf7uecZ/Dr9P/AK9KoIzkj8s49ABV2MbsevPpx3z0&#10;/SgDCmsQTjZweemc56dKyZ9OXlVXPzY6dOe/Tp/+rrXa+XwVwMenT6cf1zSNZ5wQOAO/bjigDyq7&#10;0nfnAyT6dv1/Wuau9IxuYryDz1GP/r8H617DLp45cgZPPI9v8/41h3enEEqE4PHXH48Y/T86APE7&#10;nSVAA24A/TJ/+t1/SuZu9NMTnA5XB646Y6f54617VeaXhtwXJHb6nvn3rmr7TWOQB09fTr3oA8rU&#10;NFLgEDJx65HWtS1u2Rs5wDnHt7jt24rR1DSimWVcZ7A9PoRj/OM+3PPG0ZIzkj1/xHX0/pigB/jJ&#10;hf6FNE4znP8AI5GPWvyL8e2SwaxdKo4Mhx37/wD1z+FfrPqRaawlTqCMcnp+WO36V+Zfxd00Wmt3&#10;QjT5S5IGce556+w7UAePaawbejjbgE5Pb/630p95brkrhRnOeg+oH5/4Vn2MwSUqQCSSMdc88D/P&#10;1561p3TMTvPAIHH4/j/SgDn2tmV8kZJ6A9q5y8hw5GMEfzrvpELMp8vkA9MHj2P9a5m/t2OMqQR9&#10;eKAOXEfTjB4p5UAdKsmP5sc/lSMmAeO1AHefDG/Gn+K7SQnALDvnJzxx361/Qb8H9T+2+F7R8jO1&#10;TjPHKg/n2zX85ehTfZdVtp2ONjg/Xn/P9a/ef9mjWjfeErUE5IQbuPUDP/1vp6UAfV4Y8Y4IyO/I&#10;+vWlLbQA2FI6/nx+PvTF+XGAAOeMfy9OvI608HGM9Dn8v0/+v9c0AJt2kZxxnqR+PH/16eTuUYOA&#10;O/8AKgHGSOpzyO2Txg8dfyqPAOAemfpg5P8Ah2/CgCUEfcCjPJ7c9v8AOKcykZ77vTPp2qNXxnna&#10;T0wOB+vpTjjkY5AGfbPr9B+FADGO7qOT2HPfk4+lOUZOeuf6YHIx+VN6fdIJGDkdz6d6TgEtjkkZ&#10;59Pb/D+lAEh3ZKY5wc4wRz6Y9aU8kn1/n6f1GPbijOCcjJPTnr+GP89qATgcYA5GPb/H/PpQAmBu&#10;3Hpj6YHqRxmjjDNnJOOccc9Bj1OP50BvTn8AAMf/AK//AK9NyCT149fpng/lz9aAFY5ODwPX/Oaa&#10;c/KCcY9e2On1NIrnnAzgYHcdPSkbJzxknt/iB6+35daAHjGMjj36cmuV8aQLL4fvFAwRGT9K6gdT&#10;gEHk9f8A9dZetKJ9MuoNvLRtgdunH5e3/wBegD+f74uWP2Pxpq8RAwbhyBnoCex9v/115jYlVX5h&#10;knpjuT7c9On5177+0TYmx8fX6g7A53/TjnH/ANevA7SRRliMNnqeducfp/P86AMHU4BJepn92G/z&#10;/XisjV7WOBY2B+YjBBIOMDjnp71ua6WWVWBOfoOvY1zEySzqZX64z6Yx0/8Arf8A6qAMdzzjHSlj&#10;OGz24pGyCfT+dNXg9M0AayzlV2j/AD71758CtZltPEkKk4DHByPy5PXP+NfPPAA7Hr+Vej/DO/e0&#10;8T2mD8rMO56g9fyoA/aLR7lpIIpAeqg9M9uo/Cu/0q/x8hPA69h+XPH415T4RlN1o1tMpyMc54BP&#10;4dv5fy7S2mKn5hzxnH9P8RQB65YX/TuB+nrn/PNdfaXLHGOTjtx+n+f6V4/p97jHzdcDPUdu3bk9&#10;813Wn325R6n3H6Z/zmgD0FW3YPUf1PbPNS/Lz3x79eeT/hWPb3W4Ak5I9T1+v1x/hitON1YsT6j8&#10;/TP6UASkEA5Oc+2M/wD1qUhjkg4PP19QRS5+U88enY9+efXgijgcHtknn19x7UANbA4PJ9c9ce/+&#10;fxo2lFBxknPTnH+eM+9IoHPuRwOeOen+SKd0Ixknnpj884/PNADmY46DOB19zz/hURyCQeTj/wCv&#10;/wDX+tOLBjtXv3/z9frTc8nHHfjgfzOaAFb5gecB/T1zwMUEkgg/X1/CgEYPy8/ez/gf84pBjBZB&#10;jJPYYHPTH/1/yoAjJyvA6de/Q9B/nrXlHxfhEvg65UjIGfyxj8evavWAowMFiR269s49Ocfp+NeZ&#10;fFZVfwjcjBIDd/oRz04z2/HFAH4A622L6dMAESMOh9+fp2/yKzdQbFiWkG4kkHj27fTvW14kj/4n&#10;N0pBJEz54xyGOD26evpWXqyqlmgUb2YD05x1HP8An+dAHmzsS+SOM1Bk84HI96u7OSW7Z9eQf1/x&#10;/nXKnaVA4z1PB+lADcKoJ6+tR8HHYdKHOAVAz/8ArpqgbcE5oAlj4cY7H2r9wP8Agn3cifwxEjsC&#10;QkmMD/aHvX4d8ZwBiv2q/wCCetznQ4os4Ajk/A5H4/jQB+nV1ECu4cj69+4xXIanbsUJHJwcYIwf&#10;xrtpNrIQSW647cH8OntWDeoGXcwxmgDyLUrfmTg9+vB46AH39PSvN9as0fLKuSP8iva9Ws2GRjOP&#10;Xv3z6/5715xqlvycnpgen06Aj/PNAHi06CJivQn8MD1p9rcsjKrHAHP0H1rc1uy8ty6jhu3oB/n/&#10;AD0rjGbY2MZY9z0/r7UAesaTfbtoyDjt/wDq/X/JHoem3vA7jj8foR/+uvCdKv8Aa23GF5/meD2H&#10;vxXpWnXoOBnO3HU4z3x7e9AHrVrNg56g9e/045rTUsxBI6frjgZ/z7VyVjc5UZbJ+vH8v88V0cUg&#10;IGehHBz+X4UAWhkYYEkYz9fw9+tKTjJUcj/JOf5VGrNyNnPc8Z4//V/PNI249vl44P6j1+n9DQAE&#10;KWK9B9fXp+nSlKdQ2RnGfp3x/n/6zM8hucL9Pyz1+v51ISBiTqcD/wCv9aADoOBgge5xmgqzdsY6&#10;Yx0x/OlGdpJGQcnGevT6jt/nmgleGxkHPc/5+mOtACnngDJGT0HOf5UzJIyepyOB+gpmRg8dPy6/&#10;5PP+FKSo5AyMfT8x+NACMcZbGCBx/n6/55r8j/2vb5JPFdnED8yiVuT0y4HT3r9bJAu0nAAOfft/&#10;n/Jr8av2qpmuvHkIXIVIXz2GWcnJ/wABQB8iTyeYcYwT6e/oP8g1xmpBvtBSQ5IwPTg8/pXUTyLH&#10;M8SL0AAzxgflj24rkr+R5JyOgJ7c9u9AH39+z3cImhKshMjPAuI8cDBB56f57c19CQ6tG92I2PVh&#10;wuOT3/ya+Q/gnqL6b4cS5yMDKbm+6VZeCR7dPwBGcV6roXiS2n1CRXfJR1BI6jd3xn8OO3vQB77d&#10;X8MdsGYZK/Qde/oP/r1z7agvk+YCMuC7Y7AHoP5/h9a5/W9ZRbdNgIVePlOSR3PPYAdf/wBdZWm3&#10;4nQ3BfLoAuOOVPqPTHYUAdRa2cJvoDgHABU9Ww3XJHX0xX2PpcapoVlhcAxKR0GQcH/Oa+KNBc3P&#10;iWCEnc2PMwBjgnpjPfrz/wDWr77itfJ0qCJRgpGuM9eV79MH2oA8q161ZsuRj6dsHHevMpFaJmXG&#10;Mdf/AK2emexz+Fe4ahCWRsDGc+np2/z/AEryPV7ZoiSARnj/AOuOOP8AH8aAL2mXuGA9wOnPTjn8&#10;P8a9L0e+f5CzYYcAYzj1PvXjFncNHgNyOB1yM/p/nvXfaRd/Mi9QOevXigD2+0m37MHIPvjgj/61&#10;byPkHjtjpx+I9eK8+0y7O1cHIHvyRn09/wD62fXubeTcPmGfT8emO3+emKALu5jjB4Pf+mPwoAxu&#10;7hvb3pq4I3Edfrxxz/8AqqQnAPGDz+X04AoAAC33ux+v+fwpDlM8Z56/4/56+lBJ29Mden+f50h4&#10;xx/np19T/nvQArNwOQQfUdT+n1NNVdpyTnGfqfwp55OGOcZHvjsB9O/86auBg9h2P9aAHADJHUD/&#10;AD9f84qI8jABJHGfTOccf5P0qRjwD0HtxjB5z9KQ4JHr746+v60ARcfe6dfXj2/OvLPi7qf9neE5&#10;OwLMzHA6Rru49RkfhXqrptBDHJPHb045/l/Ovlb9qLWW0/wZdhXwfs0pA4+8+EHPsD+f1oA/GvV7&#10;17y+ubuRz/pUjydAeXO6uR13IJGMZbPPGcDvXU3UPlxAMPmb3GevT6fzrkNZnUsWI+Y4B9OOoA7/&#10;AFoAv/DuHz/GNiWUlUYse+MDrX6X2W2z0K0t0GSU5x97J6k+nU8V+d/wismuvFMTfdABww7H2/rX&#10;37e3LeXAq/KudknOSMDqv1OPxoA0LQw53McCPIAPQkHj/wDXRHcROpaBSWyVP19cf5/SsuKdJIVt&#10;0bPV88ZODnBJ9/f1pkdwFmHGGHzE88BumPc9e3uKANWCxhn1a3Nx/qncHj5sBf8A61fUmmBH8Mac&#10;6pszG7nAycvIT37kAYHp69/nDw5Zi/1kNOuViR9mT1cDA4/H1+lfWl3btbwR2yqVEEaRAdMbFAxx&#10;z7nj+lAHm+qRCXd2A/I8jHf/ABrjzmGX5jjB49fX6n/CvQb9ASVxkA8f5x7VwN+gWT5SeRn2yD25&#10;Pp6evvQB02nXHTnJ/Mj0HH869P0e6b5Fxknjj1/GvF9NmC7V6EY/L+nWvR9CuFDKM4HcHnofwx+e&#10;M/oAe06fMCCrHBIz9PqOf51vJnB4zn379D/9bv7evE6RODsIbIA+nf8A+vXZwuGQEjPQ8Dv9P1/D&#10;mgCYAd+SPxOfQ+uKc3AOe349BSEhvbHTHf8AwwacQTjAznHf36/zoAjJ67Rxkd/50oX5gCepJP8A&#10;XntQpH3T2P069ugH5Z+tBUBQMcD37H+eefpzzQAg4AUjHtnt3P8A+ukxknB5JpRj7pOeM+nH9afk&#10;8gDj8eOOg7/kPT60ANVMgjIGOOe/4Hp+IoKg/e4I5+v+Qef/AK1PB5IHfsTn+tMbgnaOT/k88fj/&#10;ADoAYFycIMZA/maZtODjJz/X9fUDjmhmDZ4PPQ5J/T+VHDgnGf14Oen4UAOChcKB0z+Hfp/k08Ox&#10;+bPAHPuf8+v9ag+7njgf5yf/ANfHbNZWrXgstMuLsjmNWI/4COPpk9PbigD8z/2yPEbXupjSoHGJ&#10;ZstzztjG0Y55OenFfAEmA77ScZ2+4B/x9vevoL9oPxBLrHj67hViVs1WP0J3Dece/wDnrXzpdTCK&#10;DMcZYPls+noOfT1/SgDjr5xJO5U5UHjrzz78/nX2d+zXosEVob+dd7N8/THXGQT34H+PSvi2NWuL&#10;hIwMlmAwP8MV+j3wr0iPQfCq3NwFjBiUqvck4xgemCRn/wDXQB22vahdapqRtY8w2wYLgYwQccDt&#10;0/CvTdHtVtNPihjiw0nz8YPXgD14x/nv4/pk0uqa75+zeFxtX+FQe5+nU/lnrXsouRE0FtkM7fLx&#10;2XoB36nqfagDYuLSU2hcHaANxxwxA756cd63vhd4cii1H7YqFhEsk285DfvGwAT3yW9KqzKY7eKI&#10;phnIQEdh1Oe2B3r0nwVNgPEi4wUXA6bUHA55PODk/wCFAHr0TDZtHGQQB3+n5ZqT5WywOMf1/wA8&#10;1WhkBwoyAevfp6f/AKqsKUJzk5HOOeP1/Dp+BoAAjEnIBNIy4I9P6in/AHVIbnOR/wDX6Z57jvTC&#10;QD04OT09Og/Q9aAFUnG7HJ9vTuBTjnHzEEHHGMfX8Ril4z2BHXjrgf5/wprIgHPIGPr7e3p2oACG&#10;BJP19eP600EAAYwB+eT1z7ilXO4MOnoD9ce307etIBkk45B/MHnj60ADDCg4wB2Hcnrjt+FRsCSO&#10;wJxwPXoM/TtSg55J657enbr+H9aRRnnpwfT6dzz07e9ADhzhlGMk9hjp69vf2pBnAZTngZ4pwVuA&#10;DgnPTgjn8eh/zzSMAMk87sHO7rznHf0xn9KAAoMhscZI/wD1etNbJUAdTjt2Gcn/ABNG7BAIHOOh&#10;7EUh/iKjGDn6Z68nr9MfjigCjIg+6QSw4+v4/Sse5X5QM8HpkdvwPP41uyLgEYyO/Tnvx1zWLcDa&#10;pVSARwf06mgDjNTVTGxzkjt04/z1ry/WEKBgR0yeefx/z/hXquqAtE205PH+e34V5hqwIV2I4B6n&#10;tgY6/rQBwkpIcqBnA/E81GJfJBlJwF5+nHf/AAFPnBV2DHI9eOD6fn/jzwK5TxZqq6bpju7Ybb9C&#10;F/iwffn/ACKAPm34way+rahFYBt0Y3SsB03dgfoP51866vP5SvtHyAEcnj8QPrmuz1zVJ9Tvbq/c&#10;/KXyoIPHoAP6+v5V5prlxttnGApOPw59fftQBwNzI8srE88j9P0r7M+Bng0W1mmrzrjcu4HHzEsO&#10;OD7fzr5Q8LaS+u6/a2eMo8gLj/Zzk/hX6jeCPDh0bw/FFChMki5Ixyq9B6Y4GaAMa/sp43D3GILY&#10;+pBf2AUZxn1rmtW1G4s7M29sGiGMbusxz2Pp7/rXotxYr887kuBn5i2SOnGcZ/Adutee61a/aZWi&#10;tk3BAct0+uM4I/HnvQBheEY4ftqNje7/AMIPTJ4BPQ8/1r7H+HGjm+uor0rvRsDg8bV+9nr34/Sv&#10;l7wtpqx3EVrHGS/RSO7dSeOTj3r718BaM+m2KvtCKUAVQOx6/n9fWgD0FVC/dOBgYHbPGB74FSgk&#10;npnHI6D8zTM9wefrz6cZH9PrTgzdVGQcdc9eOo/TigBMnAxjCnjnt3696VR3PQ/h3/D86QDBBHUc&#10;YwMg5GMHk1JgjGD1JP4e3p+dAEeSAONmfXv7U7IGMcg5JwR2/wA+tR5wGbOOfTHOc+/+ccU5iucE&#10;4z/L88c5oApzAjoMDaehHHqPxrLuCAQrAAfTuD1xWrLjJGck4B5PPY5rHlUhSfu59vXA/Lt60AUZ&#10;mJG3qR9OucdPU+p965jUmLDOScdv6E/5z1rfnYqpUcHkYz+Xp+P+TXM6kx2kZ5Ge+R/hQBzEzEkh&#10;uCcnHTk+n+NEb4YMvB6/459apyv5hbdnIJ/2jnvkHr+dERLMCoznv3/lx9eaANyE7146jg9BgAfX&#10;NbVodxAPXpnpwMc1z8Tsu0c4B+uecf04rftMDBfJKjp1/wA/565oA7ywKqqtjng/njg/5/OtgtuG&#10;wg/MP19/asSyYBBzwD2x2HB9we3NbUedgbGQeevTt37/AP16AFPykFhkdeox0+uPWm+X83Tkk+/5&#10;AVIeMdyPfr264x/n8mHKgupz79eoxgigA54x7f8A6gcD/JppUSfN0De/6njp+vpSFc4+XAXnPsOg&#10;9Pb/ADmkAJwGz0z1/mTn8aAGN8wBIxwPr/TPTikP3m2nIAxxzz1B9vWlxtOVPHP15/Lr+fpUbMcH&#10;sAPQdu4/z9aAOU8W61FomlTXUhCEKcc+3XP4V+PXxV8XXHjDxXcvnMFuxVWz7nn3zX2j+038Sf7L&#10;sW0mylw82UXB6Y6n9e/41+dazqm6aUZbknnqPc+/t/OgDG1eUWduXY4Jx789R/8Ar98VwNtDLeXK&#10;RwoZJZWwB6k+grT1q8a6uGQkELjHXA7f5/Kvbv2cPAEvjXxzZZt2nhhkx/s7iO/rQB+sn7Bfwuh8&#10;L+FYdZltttySWd3xlieeDj+HOP8AJr9L7e5a5uRgbgOM+n4fhXjHhDT7Twj4YstHsVVTGoGSAM5G&#10;Tx/L616j4bQpD50zHL84/DI7UAehh8ADgZ/IfSpo3VIjIegBPTA4HOen41l2sn2l/MAzs9/X61R8&#10;XaxDpWlSux2rGu4+/Yd+9AHivxH8QG6vPsCvuJOXx029lPX8a8gu5CAQDycYJ/z3qzd3kl5dy3Ug&#10;5lbJx/L/ADzWVdOACduD6dc/4f5z6UAZ0j5xtIAyD1z25qu7qRx0PGfx557+1Ru4Oc4PJHHJ689P&#10;5VXlK7drDH49vQ5HsB/jQBUuwoGBkA9vT3zWTFyfY55/z+pq9dPxz0HPt+Pv6VRts78dQM9zzn+l&#10;AG7bopAYjgZx15x6H04zmr6N8igjk/j+vb1qvAABtRRjH1wfcdj/AC/KrKt8hBGCR2zn8ffvQA7g&#10;k7B2z+fse9JsZfYg8f5+nb86XABZQMZA7dPfNRjJG3AB5/H8P8KAG/dbYOcfT0549cnNPGCQo+6D&#10;6Dt6fy/XtTeQwfbgH9M/h+hpy53A5z+RPPU/59OtADAvI4yce2Pr/wDqoZgCrngj2xwM/ge3WkIO&#10;A4GBjp2/LgdKbuCseOR83zfTjNADPXaQAMf5P8zUYJ55wR74x/Tn+vankdCeR24wRnpnp+VMHCjk&#10;k9PTP4f5/GgAUEZ4wCeDn14/CnFjtG4cn8OnT/8AVTiAeMkE8j2z2HFISB7569vT6/r+Y4wANIIJ&#10;zkjPuOccj/JqLgDB6HrjnP8Anv8AlSk54PAP4H/PP+NNY9QQMg4I68fy9ef6UAEeC3PQ+2SQKjkI&#10;yC/rzj27/wAv1qXzR0xyecdP8fxx+HrWPqF9FY2rzSHaicn045//AF0AcH8RvGNr4X0SW4lcI+Dj&#10;IHTB79vavyd8deKb3xRq095PuMYJC55wA3XAPP8An6V778fviI2u3/8AY9rIVRGy+M4IA4Xr7/5x&#10;XyZqt9bQQEKOdvO3nnP19fyoA5LVLzIAU4B7cnj6ViRRvcTBIwSXIAGOp9MUy4med+eSfft719Lf&#10;s6/CS+8beIor6W38y2gkUKCCdzk8Y+h60AfTf7MvwhGk2D61q4xI4WRs8Y7hcnryeRX1drF/cXMk&#10;cUERMUYwW+6AFPT0BHp1zXaW/hrT/COipYuvmMgHAyFLgc+59K5S00vUdevS90vl2iMFVcdgOgAA&#10;wPQmgDAmutRe3NsZPKjcHpz75JxXqPwh0gyT/bpkYLG+2PB+82Px/DPvXH69aw74NMt0JMjbTtxv&#10;I/ljvXtWiy23hvQRFp6BF5SJm5Z3P33znOB78c0Aa/jfXHurgaTbHMMBywHQtjGB7D2/OvPThst1&#10;Hr7/AOR16dakaQsdzDJPOc4GT1/z1qFyBhQC24Dr6kjjOfb+f4gEf8I3ck+/P17VGyktyNoPHTHH&#10;fJ9B7EVJgcA8Ht/j7VGdhOQMDp34z1Hv+f50ANZssTkDJHU9v/1/nSKm4ls5Bznjn6HP+T+FDDll&#10;U7TxwOme4/z/APXqQKAvBJPI5A6HoCeuPxoAg4YAMpIJ9cZ96TZnGeB37jP0/A1Iy42NnP5YOfw4&#10;H+eaiYZVVAAH1/M5/H19gaAEKEAbh+vTmgD7y55HPTPUeo6+1OclCpwGPAHpwe46UHB9yP8AP/1+&#10;ufpQAxlR+VBAI59zx/8AX5pwRfmwck8den1/x9evWjJABGSSRxjqT6f4UzdvHzAjHHXoPqMY/wA9&#10;6AA/Mfm4zjH09z0pnUgnj+eDx/8AX5qZlUg44AwMfy6jJ5/GoTlT1znJ69fp/nI/WgCzEi7wMdcg&#10;8/lznpXbaZCFwM4HpxwPf/P8q5bT0/eBeAD1/wD1c/Wu/wBKiLOExlhjucH6/wCf5UAemeHYCIw6&#10;8KPp+Pf+Vd1CcKBjpj15Pt/Oub0hEiiTYMAY78H6ZGTiujTO3LHp+B+vpk96ACWXBK9jjHf61zOq&#10;XX7s9gRwf5/yzW3cMe4xyf8AEH1rhtVnUg4GcY25/wDr0AcJ4guvKWTnk59Bgeh9K8Yv5jLM+RtI&#10;I9Px+nWvRfEt0QzKxyQeufXqPTv6V5i5DOWbjJzjHY+nt9e/PPSgBydBuGCT+J9sHv2qQbvlwORn&#10;Pb2Hpn1NNULvAboT/n1Hb+tOULjLDO3JBOOe/wCvtQBCd3Ax1x0Hf1P61l6hfQ2Nq885AC8j3J7C&#10;tCdxDEWcYUAn346cen418ffG74rJYwvpmnPtd8qBnGeevX8u1AHlPxu+Js2s3kmkWLjylJVmGTlh&#10;1UfpmvkrVL4bWG/njGP5nPB4rW1fU9hdp3Yu/JwPvHtnOenf/GuBmn8xizdc/wAz3oAbLOZGORya&#10;9L+FPw31n4j+JrbRtPjYo5BkYDIC9zx37fjXE6BoWoeI9Ug0vTo2knnbaoUZx7+wr+hr9iP9lmw8&#10;FeHLLxDq9mDeT4kLOOScZ7joMjAJxxxQB9P/ALNPwT0/4a+D7KyS2EUyRrkEdM9j6k19YAAfdH4e&#10;lQLEYo0ij+UDH4irQG1c9T+f60ARyZGRnp+deDfFPxfbaJpc53AyHgLkdcdMZ7d69V8U65b6LYy3&#10;UzhNik5JxjA61+cnxB8X3HinVnk34tIiRGvJHJPzEd/T2H1oA4jV7+41K8lurk5eQ9/z/DP+FZ2O&#10;TuGc9hjJHTj/ABNPJG4hRgjp179c9MY6nn9KjDDbtCjHHpjnPoBQA3aGPKhRke30x+PH/wCvNa+m&#10;QbpkI659OP8AP0rLVPMZQoyAeMAfUf5/xru9EsyxV8ZHr9fx/Loe2aAPQPDdhukRAp49u57c47ji&#10;voXRrIRQAKMHA/8ArV5t4S04FVkC8jHrn6j/ABr2O1j8tBxgnrnP8u1AF1FGz0qC5dVUjOMcev8A&#10;gKtbsD5vw59Kxb+YKpPT+vt+tAHIa5dcEdhnoc/pXz94v1MHfERgDIzxXr3iS8EMTlieQcZyevfH&#10;9f6V8z+JL0S3B7jPT/JH+fWgDlblzJMccke3p/nr9KolRkEAgE5x2Psc/h+VPY4IbAOenI7dqTjA&#10;OMD/AD3OM0AJkEhsZHU8e3p6/wA6RuPmHHU9T29fanLyPm5x9Dx/n1/Ac1GZOG/L0x/+qgBNoZcY&#10;zwOen54/CoiCCWIzwBjOPp9akLA4O7g47fqPX8e/5VDn5gyDIzxnj8//AK1ACgYB4Gfrn8Bz+X4+&#10;lK68E9s/5/8ArU0A8ktjJGTjPTsCf1GaFOxvlHIz9c/y/GgBMcDIwByfTI6g+/8AjTSjEhgSc9e3&#10;AHTHSpCeSMYHTjnt2H/1/wBDQzcFieTk89fp+dAEOcYKnJOB6f4/n1z+VMcbQo6/15qRmO4nB/8A&#10;QsfTkD/GmPg7V2njjucc0AM7se3IAzg8+3b8/wDCmDoM89uMHIFStwdxGAB9Pf3/AA/yaacjG4cc&#10;j1+nOeB9M0ARjIJCnJIGAfYc9vwpoY5PPJ49/wA+30p8gAkHHt09O56/5NG4ruZAAP8AZ4B9eT6/&#10;zoAVV3cdOR0/kOp71E0ZDE/p7456f59qn4BJzzyQffsePX6flTY4/NkK5x/T1J65/wA9KALthas8&#10;gboDjnPXB/pn9K9A0vT5JZVVVOBjvj/PbmsfSLLKr7j+XHPp+uPXtXo9k1lo1i2oX5CImWxxkn2G&#10;fb/GgDpHvtP8L6SdRviEVFyAxAyR+WMdz0wK/J79o/4+3/j3WLvw9os+3TIiFd0PErL2HONg/Xk+&#10;ldP+0p+0BeeI7y48H+HJyLZSY7iWM4BA4MaEHof4j39Tg18J3161ujk9SMD0Huf89e9ADb/UktUZ&#10;SMcdT3/rjj+tcDdXTzyMwOcn160+6u3nZucA8jjJ/P8AoKl0bRdQ17UoNM0yB7i5uHVI0QZYsTgY&#10;Hf8AyaALXh3w/qvijVrbQ9Ftmury8cLHGgJJJP0/Pt6mv6Ev2Kv2N9J+GuhQeK/FUHm6zdKGlLDp&#10;gn5E9vX1PfFc7+xF+xZZeCLKHxr4ytxLqtyA3IH7pTjCL9e5B9RX6w2tlDZwrDCixogAUAY4HbHp&#10;QBCkSxxIkK7EQYAxgDjp7YFYWrTw2sRZuXP6e5ro7h0jX1PbPavnz4oePbHw7ZTSSyAMAQo7s3I4&#10;HegDyf4qa/bQxPLcygHny0bgEjkk57f/AKq+PdVvHvLl5Qcb2JzyWY9yckdzxjoMCtLxR4lvvEt+&#10;95dNvVeVH88jPv68VzLfcHzZBOee4+n5mgCFlzxndjt656Y/z3qPgMSD8w+nTuP/AK9PcZb5uRno&#10;QAef8+v+FCgL82SAMds4/H9P60ARkDaDnIzj8/TvTgSOcHjsT1x0BP8AWkkz/F8x+927cdMc8+9I&#10;enHOMemTnr19PSgBrOSOOT09v8nrn+dM46feJII6cnPf3pzFix5I3dOc/iM/l+tMz8w57D37/nQA&#10;mzdnBz/nj6/T/wCvURPBJ6HjIOCT2H61NzyoGc4HJ6+/ekBGACOR3AyevQnpQAzC5IIIL9O/Tr6f&#10;n0pVBK88ZP1GPbnoKVd2B29hz24J4/8A10oJIwBycdD09vrQB//T/EmBmimCdufToPyrRvFLJuzg&#10;DGeoGBnt/wDWrNmUR3JJAJyR16+3oKurumhLycnHHU5Pp0/CgDm1Y9GOcd8cZ/lxWjAGCAbsnB9h&#10;+H5etUcGNzkcA++fx9avxMDGMgr2GMYx/n6UAN8wglgd+MYOfT/PerX21ogWU9OfQjP+B6+3tVZ2&#10;xkDnIz7+2fy+tVZW5J6gjPfJPr9QD0z+dAHc+F9aaPUIpM5csvOe3v3r9df2d/EC3unRI0oyePxx&#10;jJ/TrX4o2rtDOGU4AIxnqeev/wCroK/TL9lfxIXMdux5AH485/Tr/wDqoA/UeNiRxkAfQZ/Lrmpv&#10;usee4x1yPw7fWqNpLuiTdxx+n+eAe3FW3IAGDnHJx0HH689uv4dAB6ncBxke3b1H4e1KUxnjIwOB&#10;/nn/APXSDgDAJPYFs8f5/wA96bgFgccH9OeP/wBX8qAFC4xt6Lj6D3xipVlZCe+OOh7f5/8ArVCe&#10;Oq5J9hk49aOeucEemB060Aa8Uiso5weevJ/GtJY1kxzkHnrnGOprnFfauRjPHIHGSPwrXgucgIOM&#10;fp/nHf6UAWjBu4Pt6ZFZlzZIRnqQD+v863YmXIGR26fr9fepGgjlH1yB7/59P/10AefXemgkkLgn&#10;8OnXP865+80tXVt65Df556cV6lLZoT8oz1x744wRWPc2CsM4znnt6cf54oA8YvNIXkhc9f5ev+c1&#10;x1/oauTgZPHPbp1r3K6sMZXrnv04P9f8muWvNNBHTjpkY4HTp29O9AHg97YPFG6sOeh/zzX59/Hf&#10;SPJ1M3WGGe5HGegP44r9Tb/ShIjME4P+e38ga+Kvj/4RJsZbjGQASPp6mgD81FjEV1I6nnnA6fie&#10;la0iFkLMMHvgHsefyzUF3CsV4Fweh+g7ZORj+dakyqbcAcZ4AJPUd8/h3/SgCaK38+IRqM9emenO&#10;STj0qG605UiPmdP8f059+a6HwtCZ9+RuAGO3Bz2x1/lW5e6WGU9gVJIPGDjORj2x+HagDxR9PUSE&#10;9VIHbt36H+tLNpLEEqvGB/TAP9T/APrrvp9HCvhUz19T/L9TVg6dhGVV4xnnOOeP/rfz7CgDyRLQ&#10;x3CnHygqe44GPSv2K/ZA11brSoIC5JI5Hp2JxX5Y3ekPFklcgY5A4565+lfd37IurNaagtqxwEbG&#10;OmRnjHvx/k9QD9Z424Bz2/Xt1qZRgnGMnj0+nHt+X9KVoRLCjA8EZ9x659f61dwOo4B5PGc45HP+&#10;elAC7Qc85B/X2xSADu3GB6+n8v8APekDEHrxj0A/qc0jYCsTyDgHt+n+f6UAP2gqRIfb8M9v85pe&#10;QCRyePXj27HqcUDAUjg5B7Z/Anp6Cl6+/Tnp17D/AD/hQAwKcZAwTj+mPx/wpwHIz2yM85wp9fx/&#10;zim7sHBGQegHPAPUf4Yp6rk7cdO38uvHtQA456g9cfj/AJz+FN3nueOfcdT0/wAnrSqSzZPy5x3/&#10;AMkUznnJAI+bJwOnGf8A9dAACcgDp+nvjPf2pPmwfTryefbt+ef6UHqMnjH19zzxmlAB+VfY9OvP&#10;H8utACY5PPTGe+PUDtS9cEnOCTwOo55/yP1oP3QeQDgY6d+v9Mj8aQ5JLLyxx7Y57/596AGnI75P&#10;58VFKFZCpAIYHp7j/H1qUbcDcCxP05+nb/OcVExOPm6jHc9T+XXPp/KgD8U/2s9O+x+N3kACrIrj&#10;vztP+eOMV8iWsj+aVyST2/x7da/QP9svTETV1utvSSRfpnHbv6+n1r8+4HYTBc45546j8f59f1oA&#10;qa9DhRk4PH/1xnvz+lcpLM3liPqBnoOvSu31lEeA7gxIB/AetcLNxwOv8qAM5hyfWoqe2cn2plAF&#10;kEsMeldZ4QmaDW7aTPRh9fT8x7VyaBcAjv8A5/CtbSJBHqED5xhhz+Of84oA/cr4QWa6n4Ugbgko&#10;MY9/5/n7V2lzYPDKxI9xjt6n36//AF6479mOUah4Nh5JwgOM/n16+w9a911rSA4Z8bSfTrn6+/Bo&#10;A87s7h42xu5yePUcdq6+wvTkNkEE/XPHb2rkLu1aBtuNmO3XpkDmpLSYoQN3JPHHp07cE9aAPXbO&#10;63cK+SQO/TPGT/jXS2tyWwARxznpxz/k15dY35ZQGOMYH0x3rs7C6UjaTjGPUnj/AD60Adsj7u4I&#10;HT+p/wAKmYhQVU8dB359v8/Wsq2uCQGHXt+Pt+GaultxyuB/P1zzn/HFAEigORuxkn06e/rT8EqA&#10;wwCM/TP9f5VAoK9uOO/15Hpx61MWVQM8Yz+P+en/ANagA3E8gcDp79Kac534IHrz/LpSseQcnnH4&#10;/j7+v8jijGeeg478n69P60ANVcZXrgg/r/n9acwG3k4BznsAOxpCQwbBx7fp1GO/+FNYY4IyenPT&#10;nOMfTvzQAnX5Sc4OeuOMc4H4f1rz34lR+b4TulYEEHOevPQfjmvRMAjgc9vTI7n+R/8A1VwfxD48&#10;LXhGAE29zk/N+NAH8/vjBmj8R6hj/lncyZxngBjx6/1rCv5c2voF9+APT9OK6bxwqjxRqkQP/L1J&#10;k+hDEEAfz9/xrnb+ENZAsc5yT6k59R2H+etAHBpt3jHGWHuc+9ZsjuWZE45+n1rVUbmYMQCGX19f&#10;/rdeTWS+7z26D5j0/WgBpUgcjOPx/ChRuIXGf5U9hu5zx9PepI2CjjvzmgCs64K4Oc/z7iv2D/4J&#10;8XB/s1I2PGJcDnHB/mO9fj9MQzhuufwr9Y/2Apilum4kDMij2yByR7/WgD9f0JbbxkD8ufy61BNF&#10;vTOMY/PjpVe0mWSMemP6f/rq8xPGee3X3+mTQBx99bh1bcMH6dyPevOtVtRHuAzk8Zxgcdc9a9fu&#10;olx93II/D056Yri9TtA4IIyD2/UDt70AeL6laiRWV1AOe47c4ry3VbNYn2kAA9Bz078969z1O18s&#10;vlTk+3U45ye56155rNmGhO4HaST1Az/j7d+9AHAWsjLKBnJ9vX1/Dp/9eu30m/wwwckAH1x61xM8&#10;RilKqo6n1zj1/wD1VoWM5LDg5+v58joP8igD3HSbsMynPXA6H0613lnPuUEck+nP54/CvF9L1DhF&#10;OSDkfn/np6V6Tpt2hUAvycc5z26Z+tAHcDIxjkcHk8e4/wDrUFMEcnB4Ixjv9PyqrBLuAB4JHbH6&#10;ehx0PH5VZJBBGcE98/0z+FAB6tnpj88cfiPSnBSXOTnHbpzSY7Hn178D6/Tjj61IMYBPIOeufxJ7&#10;UANCKc7uAenHajC464z/APX/AC6GlK4JAGR3PUD/AD/k80hJx3GR75PbH4+uKAI1AJPqevOM8c5/&#10;D/GnEkHcB19z/h+NAJCkD5s/449/ypCqgkDAA9sH/wCvQBVnCrG8gyoCEj6gent0r8Wf2kbrzfiD&#10;ICfligQH2LFs8dv84r9n9VYJp9wxOCIm7njjj/PpX4e/tD3Jf4jalEz5Ijtkx7BAcgZHP+c0AfO1&#10;6CHkO4EjHyn+ZP8A9b6VyV7/AMfHmYBBboO+OuR1ropCWkYscschvTrx19OK568lDTZJztPQDOT+&#10;fP8AX2oA918JeIJINCRXfamwDAGBhRyR249utT+GvFaW2qPIjgq5ILEYPB4wOev0zXkRuJIdPFuW&#10;8tGVSVA/eE98kfdBJ6dTWVb6l5MqFM4Q/eJ45Hb0/GgD6u8QeP2W3gVJct9BypXAz6n3rp/C3iYy&#10;2YRnw4j2jOc4xgEdTXx3Nq8100YLbigOfY+49cd+1eq+FtS8mAwZIcqDnJx7jpx/WgD7o+E0a6h4&#10;njmkGSBGjMT/ALXcewHp/Wv0eubZFiEfoo7Y4Ax05r84v2e0TU9f82JsoXiU89eRnJ5BPJz71+nd&#10;5ChVghwM+vb/AD1/yKAPIdTtvLJAwAT29BwDz3rzjXLISRhlHUdcccdfyr2jVbXgtgsBzgD6HA9K&#10;851O2DB1Y5J/vd+DQB4tIrQzBcAFSRz19j7V02k3jKRzwf8AP/6sVS1W0aFy2Ome30Gf881n2Uqh&#10;wzZBPqO/9BjI9KAPatMuQVUM3Hp7+v8Anj8a9F025YjZnkj1HYDg14hpV3jYrtjH9en/ANevTdMu&#10;z8mcgAdT0z/+ugD0NX3Y54IH+H49KdknPOM47+nt9ao2z5HTOR3H6D/69Xcd+ef0x0PH+frQAoHT&#10;nK/5+lO4Py4z+PoOw/mKB3wMsMDB/Tn1/wA5p3JX5hwPrwPQf/WoAiJ6dTu+bkde3196X5unGDn3&#10;79f1pcbcdhx1HpTdxwGz7kj9M+v5f40AKd2OT1z3zxjv2+tNC8DkHgn86MkfeOMg59D9OeMexpT3&#10;7E8Y74z0/wD1fWgBGwqsRhSO/wDn+Vfn9+2ZrjW+iy2KPkyyW0A/Ft7fmB9elffr4CMB7c8c5PXv&#10;yK/Kf9s3XDJf2tqh3mS4lk47hAEUkegPrQB8L3MreWWwB83A5wR2zx69hXn+ru5l9DknHp/j9a6a&#10;eWSR3XOTlunYeo/z65rkNQdmlwzZ257Dv3NAHtvwMgdta8xQDhsj+v0H86+mtd1uVNQSBTuDBm2+&#10;pB4JI5459+frXz/8Dma2Etwi5MZ78Yz6euBz+Fd1quv20utDaNzhflHf72Tknpxj/wCvQB7fbXKr&#10;aRRrw5VVZiD6ZqnFdfvjg5wGbjqdnoPx/n7158nihGSJGyPMQydOhB7/AP1x79c12Gk3MLWpkbnK&#10;H6jjnJoA9y+D2nX+t6rGmzhlgXzX4CsWDN65Jx/SvrLU4Wd5JHw4JJLDrkcZPp2FeI/Aez+0Xavt&#10;OxWeTGPlGyM4J9wWAr6A1OLajgnIIzz/AJ6/54oA8n1WPaSgGce/Ax6VwOoRlj7kZz9PT8K9N1mP&#10;ONpzt9j647f5/CvPb3lX3cbfT0/p/WgDCtZCrg9PzwR/9eu70i6YOmWwPy47DNedEqsoGeQQByD+&#10;IrrtNlDKpBHckZ6dcY60Ae36PcAhMDIA49etd/ZuzKAcHHr/AJFeR6JdNzubOMDrjOPXn+delabM&#10;dvXoB94+p5z+RzQB06hm+bIP6+3P9aVwVyQOR/L26duPyqOOTJAz1/T8/XtT8ooIUYx+v4f5/pQA&#10;Bjuw5x0/H0pCSx6YBI9uPWmnngHJz/kA8entQqnA4JBJz/LHX+XvQAqkBgQc849wO2fSnBsKMc+n&#10;5d+v+fSmheeOABjHBAxRuJ9yc/Xj/CgB2Twd3J468nimkYz2P8sflSlgMtjr2+vT/P4U3ClskckA&#10;9/0x2oARowSCTyOv/wBaho1YEMc5Jx04x2+tODZG4nGf8gf4U0YGMfh9B17f0oAi2gE4PU8ce3+e&#10;leVfFfV10rwvNufBl9B1VMk/yOa9VJBAJ54Jx1GO5NfHn7VniZdI8LTwo+HELKMc4aX5VB6evTig&#10;D8p/FmrHWfEF9eTNk3UzkDqSM4Xnt9Rx3NcRrk/l20S7ghOeB3A69PfPpVxpIzOCo3MCSfXA5/Xp&#10;zXLanuMg3nufy/z/ADPpQBqeA9PbUfE9qm3IDbj2A54r9E4oU07w7AkpwgTJ9emAP/rfj618c/A3&#10;Rzea15/klyDjceFAHP8A+v2r608Xys4itg21ABuy2MAcDjnt2/8ArUAdN4S8qFJr6QZAHyr1Oe34&#10;Dv7112l6g17qny4JBwO/5fgccV51pU5t9NGCFB+YAAjOBx/9fP6V1fgwNNemRGxsyefTJzx9OOvT&#10;p7gH0E1ssscECjc2d2V6AAZOfcn0/OvQPD0TWgSNl2uMZ+rfMR6n0rh7Rkt0JyNx2o2Tym4ZOR74&#10;wR/Kuu0WTLiZnLO7E5zz26n/AOt6/WgD1O0Y7AAMZ6c8cjjP8/51oEDq3QDGc9un1/CsiwcbAeo9&#10;+R16ZFaytuO7r17H1HOM/wCecUAAyeuAcYz1+vHOOtIyrwQOcdwMfl69/pUhGc5HBzx298/5/nTH&#10;II56nk8c/wCenHagBuRgqoyB1A+vc/yp2MFtxHUfiD0/z+dR7VP3zj8Of5/Xv0qccZO7IyR/L3oA&#10;jGc7mPT6Y5/lTgF6bhnOevJ5/wAmjgkbiMAjH1z3/oKdHyMFs/ToT2zQAgUcK3Xpx2z/AI/nTTwS&#10;V5Jz09P888U7AIJzyORznHHPPXnvimfcHynOP88ZHHTrk0AJuOThcew7Z6ZFMcJkdef0+v0py5A4&#10;Ptzx9OP8/nQc5KnjvkAcYx+XX3oAhPTcOOOcD8u/4UcDJYZwce49M1IVbJPQ8HPrj37/AI8cetMa&#10;Pgljkk449vX/ADigCGQYB6c+3+QP8aybsnB2nI+76duDxWrIqqMq2evTuPX+XHb6VmXPIGPlBJ9u&#10;M8cfzoA5G/UnjPBHJ7kdv/1V5nrCf6xAcHnnr7H/AD/hXqN9wSQM5Pp/nivMdZXbu3Z2kZHX0z+m&#10;eff2oA84uchix4wOv48f0BxXzf8AF7Xttu+nRMUYfJj/ANC4619C63cLZ209w/IVeT356euP8568&#10;fDHjPVH1TxHL8+Y0Ld+MsfX/ADzQBwd+ZEiCsQpI+Y+voP8AGvK9duWeV0Byqngcfif8K9G1ycJC&#10;8nfnB7/gP0zx2+teXJG+oX6QAbmlcKASOfxx70AfSv7M/gWbXNbF88WUZgMkcADk8/rX6YS6QEhS&#10;BQFWNQCiDHOOcnjPTHevOP2c/Att4f8ADUc4g3usYJLDA3YH54P/ANevoCWxaXfLcvvCc7dvRc9h&#10;7e//ANegDw3WbBvKk2DyYtvYcsPYnP8An8BXmtxZSSO6QBVAzx1b3yfWvefEdo107JEmQBn1Ix2H&#10;oPw6+1cJNpPlhU2hjuAOB/Ef84z0oAqfDjw6JNWjYJ8qY6cgZxgA/wA/6ivtq1hFrAkY4CjH9Tj6&#10;15F8NvDRsyLqdAGT5/8AgRztH4D09ue1ezgjA2nhc/8A1+MUAOBLZXGd3t+Y/DrzSBd2OxHPrwPb&#10;FAIGcYB5PAPAx07YzS4/iA57ck4z14/z+FADehAAxnkcdT6j2pTj/PT8u/HrTQCVGOhHv6euaU54&#10;zweM8/pQA3k42nOM8ehOP8aQjgcfMP1/yKVsAdcZHf8AAcfT9KQkpnIxx+HHrwe3t+uaAK0oOSq9&#10;Pfjr3z+OKx7rgk8YXr6/nj+lbch3jngFSB045/X/AArDnb5DjngHPTHqe/4UAZN0Mjdzgbs5+nfv&#10;+VclqbkBwDgnP4E11tw2EIBwcfn/ACwa4vUzz0yOeh/X6/SgDlZiokIzyOgx2PNLbHdtzyTnp/Ln&#10;+RqKckuFHGDyPfHb3/pimRFc/OQCQOeg69v8P/rmgDfhbAAJ5x9Pz9K6CwVTgkYOfX0PQcEc1zNt&#10;z90YAzjj0HHXrn+fSum08nIyMZ98YP1z3/zigDurLIUcgAj8Tz/9fn61tKCVPOVIH+T/AI1j2JG0&#10;DPHsOmOn1/z9K2RvI+YZx7dP5UAPYHJOBg5PXpj1/p600ZJOAQSfx46D3prZYspGc+vQ46DoO2Kc&#10;CQNpBJz/APX57fjQA3ceSTgg8+gOOw+uf/rVHyFAYZGOvX6E/XtUm0bQSCc98DnsMenqenvTTwCx&#10;6Hn8O/I9R9fwoARgFIXIJI7fTnj/AD39MVyXi3WI9F0ae5ZgHK7Qe/PrnjnOa6yRmX5mxx9MZ/UH&#10;PrXxB+1B8TDpOntpFq5Uyfu12+rDJ/LgZ/HqKAPir4s+K5vFXi25uS5ltoG2IMnqDg8/h/L2ryTV&#10;7ryLVstjOeMc98c/rV7zZS7ztz3JJBzk5yf8+1cTq10Lm5Ma8jrj0Ptj29KAMuON7q42jl5G499x&#10;r9qf2O/hZYeG/D1trVzAfNKby2OpAG4++M1+YnwM8Df8JV4mjnljZ4rZ1CjHDOT9ecDBxX7Y2mpW&#10;ng/w0mnWgVEjhjjTaMZOOvtzzQB65FrBv9XjiiO+NWx8uMjnPP8AUV7dp10S6wRkYHGO/T/P4V8u&#10;/D6ZliF/OQWPIJ45BHPHfPT/AOvX0Z4WY3DC4JOMEDg+vX8aAPXLCSKC33Y46knpwP8APavnP4o+&#10;J3vLtdOifCMcsOxGeM//AKvevXfEGrxaZpEs0h8sRqc5zz7YHqa+RL/UZtR1Ca8c5klYnHTr0H+e&#10;9AFqNzsLc4zxj29P8aozyZbORk/h78etWC42YY8Y7Y64GMfh0rEu5SS4BzjHqT+NAEBkUH5BwBg5&#10;HP05x/nvTG2EjBxnPsevA6d+n9aqCZH+XcAPf8gR1xz68elAYfeXp29/rjHH1/xoArXLEgc4AycH&#10;jJzx+h6fhUFshZwQcYz9cfSnTld5xnA9SSOv/wBb/PFOt8cEnABPpwTn69PrQBuW+9QNowp/zn61&#10;dwygKTgH3/zzUUK/KCOMDHGfT+vb/wCtVrk438E+3c9evTt9KAIWUsWPXHv/AJPboKCGY7sc478e&#10;+c+n1qUZ5GQoCjHt/j7UwqCSQQQO+MfT3/Ifj0oAYMHOBnGD39f6elNIY9Rjdkj05/8Ar9fwpXIB&#10;xnp17ZzR8qgKDgdfy545oAaSdoKcgjA59e5pjIpB7jn6enXt+XWpsEvjPIB55/Tvj0zUJCjIAxkE&#10;8+569CTx0/GgBgVRksOR1HUf5+v86aAxY8YA56ZHQ5x6/wD16k7licD/AD1I5H5+1NDFgPQD2H8+&#10;DigA65ZQTknnHr2H07Uh3khgMk+oznrx0/H8fagkEk55P4jr/n9KQngHk9Oe/XrntjPvQBH/AA9M&#10;/wB3rzUZ5BYDn/PX0/8A11N0Udc9eR/Ie/UfnUblexyD6nigCvLJgbjwBn8/XOP8+1fMXx2+JC+H&#10;dFltbWTEhBXGcZPX9OT/AJFe4+MfEEOg6TLdO2GbOB6Ajnjn8O3rmvyk+KHi+fxXr0rvITbxM23I&#10;zk+vpz+VAHmOr6nc3l1Lf3T535Yk9zzn16V5vqd+Zy8acKT9M1s69fkYgTgj168e3/665NEMrYAz&#10;k4+vPpQBveFfDl74o1q20myjMkk7BTjsOhJPtX77/s9fB7TvBXhe2l8gK4RQnHOccsB654FfEf7F&#10;3wG1DU7weIdVgCCYbkZv4VGOfxr9jYNMXTrEQxDARdq+mB6j/wDVQB434l0eSdhDEqxEcjI3OewG&#10;Ogz/APrqs+gW+gaYZ5Bh1xyTnHrj04717Jpfhd7u5a8uDwGz7c+gP4f/AK65Hx7Fb/JZxOsaMw3M&#10;OPlHXj6cY45oA8M0rRTqGs3Oo3n3Sv7pt2Nq/wAbgEdunv2rTu7lZmURYSCIbI15+VQep9z3J79+&#10;KfeTmFXiXh7k85xlY15QdM/N1PviqQA5yc9/XOfXj0/LnFACjdgcDP8AnJpTuwysOnf+XH+e9Jk4&#10;Geg/l/PgetOLDHDZPHP14wM9Pf8A+tmgCBlOegJAwff9aZtK4HQnpjv+HH+emas/7LHAPtj9Pf61&#10;G3K/Lz/+v8wR3/KgBqgFieSePyHb/wDXTtoUKWPHTt074x1/nTcYJ9v5f55p7lTjnJY+/I/DI7fT&#10;J+lAFdkIPToepGOg+n+f0pjKCoOeGGMY6/r79KnABYZbOPTnP9Pw/wD11Gd56cjnnOfT6c+mcd6A&#10;ImXLBjgAduf1H1pTnJbPT/P9aIxgbQpGc89c8+np3oZQCQpBJ4P+R9O/05xmgCMrnCgYBP4cfX1+&#10;nvQcnCgKd2Pw/nS7TuCqc8Dn0+ntj3pxPzHJPPOT6j35/P8AQ0AM2nIGPvf/AKv6UxFy2DhSMcZ5&#10;/wDr/wCRUoI43DkEDB985/yeadGFJAPI68dRn1z1/wD19MigDX06PByoy65xkjv3r0fQrclhk8gc&#10;cfmf8+4ridOjzjIyTjrwDge3+RXqnhy3wFdjjPGMA4H9cHrQB3lnEEjHQkDt/h+GDWsrgoRjBJ6D&#10;+tZ8Q2/KD26+wOOfWrBcjByPXqPzoAr3zYRscZHH1rzrWJgu9ieP/rYHTr7iu11CdcYPbNeX6/c5&#10;VgOMfr7Z6ce+KAPNNfuHlkZd2MYB46D0rlAOm3JOTk89enX/ADnrWlqUzSynHf0Bz16+/wCWapKq&#10;gkjr9OtACDgDjB579T7dh/SoGJwSeBnHHuPxxUzDaCPu8Y6Zx7Z/l/jXB+NvFdp4c06SeaQKyLnk&#10;njjn/OfWgDzn4wfES38M6VLBFKBJtPy5wSecDr69RX5q+I9cu9Uu5r++f53zjdzgew9D+X5V13j/&#10;AMa3HivUZLmRiYFYhR2PPBP1/wD1V4vq2oeaxRTx+H459aAMq7u5bh9zHGP6dT+NVYYpJnCxgszc&#10;AAZz/npTCC5IJ4Nfcv7In7Ol/wDFLxJDql5F/oVrIGG4Z3EdwKAPqH9g79libU79PGPiizyvDKHB&#10;yoOOAOmT1Oe1fvToelQaTYRWMEYjSJcKB2A4AFcr4C8E6f4R0S306whWNY0GSAOSO+K9FRSuc8nP&#10;8hQA3y24yetVL67js7d5ZDyo4Hv6Vcd0jUsxwB17V8v/ABq+Jcem2j6TYSf6ROGVQP4Rjlz/AE96&#10;APIfjP8AEq71q8l0a0k2wxNiQq3XrwDjsO3/ANavnRjyRjAOfxPfjPSrU8ryuXdt7HknPc9evHbt&#10;VFo1JPQYB7Z4z6/h/nmgAb5mJU9OxHqecY9aYCdx2jgZ/Xt/nNPYGMkcEnBAIwfb/Of8KT5gemR9&#10;QD6Yx7f5NAGjZQtJIN3JOM5Hv6fj/PpXrHh7Tt7RIEwM/lXAaLaNI6uRkYP0Ge34np/k17l4V09T&#10;IhK4IPGP1xn/AAoA9S8OWQhjGPTGfX14x/n379zCmAMHOP8APHFZdhCsUYxjp9eP/wBdbAOBy3Jx&#10;0FAEczHnPAGf/rZrk9WmKxkA46/hXQ3UoGSSSf8AH868312+ADYOc9s8nB4/z/KgDzjxlqCpFJls&#10;Y98nnt/Pj/Gvne+maWUu/IJz7fWvRfFuo+Y7oHIAOODxnHoOO1eYzZJY9R7Ht/np+lAFfag+XOPT&#10;2PqPxpm3cevf8PqPwp5XLDPH4cdOTj1/yMUgwGBJwM8de3+NACH1xgn/APVz/SosAqTnPv8A4VLy&#10;eF5I69/fr/n8cUzcQduMA8/j79Ofw/OgCPywfunOAP8Ae9x/L86YVO4MT17ZPb0Pr9an4IIzn+vo&#10;M/5/Gomw67+cgdcf4daAGdWLMePX1/D2pNpUjbyF4wc8f596kbht46DHHX8s9Px9+aRgu35j6/8A&#10;1h/+rpQBB8ykcH6/y/HH+fRwG7Ofu9OfQU5o8cAYAPqRj6/4/wD66cFBYNjAGfy6e1AEe0kD2PP1&#10;6/p/hTdrDnOPrx+dSBRjBGOSORz7E/XP+FR4yDg5AweO/wCVAETqcjeSAM8/XPsO/P8Ak0biGORj&#10;Hbk/U/5/Ol3BgR0Jzxz6cZ/+v+dMccjHBHb3HGaAE3MwHHIHqeeP89fp9WNkfePfp79B/ntSn+83&#10;Kj2/A9+lOIz87fkRn6f5/nQABQT1BGeeTwc8c/1/H0rc0yyLsHIz/wDXPr/nmsm1ieSUIBg5H4+v&#10;B69OR/8AqrvbUQWFo11MypGgyxOOfpn9KANWJ7TToGubl1ijiGT3yew57mvh/wDaG+P9y7y+FvDk&#10;+woNksifwBuGVccbiO/boKf8d/js9v52gaFPifkMy8hATz7Fv5eo5r4Kv9SIzcTyM7nJbJ6knnkd&#10;c9z+lAFK+1MR5bkkEbmOc5+vrn9K4e/vZLiRiWJz+OaXUL9riY5OB0Hb1/D86qW9tNdzrDChd3IC&#10;qoJznoAPWgCXTtNutUu47S0jaWaUhVRRlmJPQDvX7sfsO/sYQaFa23jrxpaB9QkAdAwz5QzwAf72&#10;Bknn0rj/ANhr9i8q1t8QPHluDOdrwxSDIiXnDEHHzH9Pwr9t9NsLXTbOKxs0EUMAwAoH49qACxso&#10;bK3SCBPLiiUKqrwB25x6Yq3I/wApIGSMUp3Nk9B15P8An/PauC8Z+MNL8LafNc3Eg3RLknOAoPAJ&#10;A7elAGL8QfH+leF9NnnllBdABjplj0Azwf1r81vG3i+/8X6pNd3Tt5W75VzwF/D/AD+NanxH8f3/&#10;AI41Z7qZm+yRMfJQ4wMjgkDqenPXnFeaKGK5BOceg9eOc5/z1oAa6dWBwTj/AOvn61GxAyMZx+nt&#10;UnckEEDHY8emcn9ah6AkDJHPHOM9vw9aAEbOOnJ/TP49ulK33eCd5xj/AOt2pzL85xz7jtnpz/n9&#10;c0xuSWwMg8dBj25/wNAEODsAcDPOM9uM4+me5pAccHgH3zSgMPl4IHt27A/5/LuFDwxXJ646D8R/&#10;+r0oAjG1cAjIP05z1Oep/oeKXhlOGzj69AKUjAIYk5x6cevr+f1pr5weRg47Y+vUc98/5NAD2Yg4&#10;YKSOD+v+feoeOW5IGM88DH5VM2HYsp/z9fT/ACKYcKpDcfpz3yf5Z/SgBhBC5Azg/pzgD/63403L&#10;A5BwBkED/I/z3p46HBIAwMdcf59fwpgAQKc4I/HA+mevP/16AP/U/FPWrUwX0sT8bGORjn3I/Krd&#10;gUMDde/Xr+P8/bFdT8SNKNh4lvoj8gV2P6/hXF6ZIxJTrkdscjHQ/wCetAGZeIqykOuQcHkkEdMj&#10;/P8AWooSh2/xEde39f071pahACocjBGPTjHB4/z+lZCHywEYfdOcn/PagB8vBCjoR3zwR+HX8Kg3&#10;IH65HGfbH69qndg2W6jn2z6Y/OqpYByV4B6H9D9f/r9KAHKUEgZWKnqfpk9fSvrn9m7xM9h4gggE&#10;mVJC7fTJ65P+f1r4/wAkuxYkhupP+eles/CjVjp3iW3kRigMg79OeaAP6CfDF8t1pcUqnOQMc+3+&#10;eP0rplYjGDgDPX0/X6fn0rx/4V6qNR8P220jAVSQc9T16den9a9dAJwCOOT/AIgigB4I4JO3GOx/&#10;XH86eSM5Xt07fT9en5etNB3AbegzkfTpj16daGXBGcEn6f8A1vf/ADzQAmTkc7Qfz/D8uv8AKgYG&#10;M8g/57+hpWXBAOcH/IpTgZHX1Pofw5/+v+NAChsnaBx/X0/z+dWEl2ncByevtz0Pb/PXpVcnBCjk&#10;DsP5Z98cdKfgFgMnjnp+ODQBtW9wRjj8f/rfStmGVXXg8gVx6ttbOeDn6c+3QEVpwXToAhOM+/uR&#10;+HvQB0mOQMZB59+On1qs9uMnOMn06dOv/wBanRS+YFx0x7c49T07VbXYRuJyfTkjGPrnPagDnLqz&#10;Xnjr/LsD/hXO3Wnbi2BkHp9a9DeFWXp3BxjP6ZNZ09kGzgdc/wCA4/x9u1AHkd3prHdkYA5Ht05/&#10;wrwH4x+GEvvDly5j3eWjnp7dPw4FfXl3pqEHCrgnn8x1/wAa8y8a6GLvQbtCvReeOMD04OeD0+mK&#10;AP59fFNu9lq0sRyCjlfTjPHHH86Zb5ltCADwM8A8A/4j3/WvQPjNpJ0/xZqCFcbZG7DnngDNecab&#10;KWQ+YQAe3P6fof5c0Add4KVjfG2BJLLx7Eenr/8Aqr2hNDSSMh1yxB9s+2P6/nXhXhbUPsOuARcD&#10;nHbPTH5Y7V9V6XaFbX7dIMtIvy+h464+uaAPFtZ0eK0cL29e5z/nnrzVe2sBJHvCcAdeD0zzzivR&#10;r7R57+5cIm1SeCBwOe4FOh8PyRr5eMYGOOhIPv685wcUAeQ3+mxhyXG3aeTzjrwR617Z8Ab7+zfF&#10;CIDtBfjjHHAJz+PfpjNctqujmIEnjH1GQBxz7e5q54AmSw8Q20yH5iwKjPpj6f56UAftNos/nadB&#10;Ih4ZV9+cda3UI3/L1Hbp+p9eOK88+Ht+t54fgmU5Zl5OeenHNeg5PAD5Ppn8/wAv8+4BI3yghRx6&#10;g88/pxTQwB4Gfp3I6fy/z3QqMbgNx559fy7/AF/KjOVJUAZyfT6ex/zjFAEqtnknJH9e3/16NzFR&#10;2H0559v8+tRqflIB4/IH9fp6UoYBiRweP84Pr370AKccZOQuM0q4U9eev5jikOBx1H0698Y49aVe&#10;GPIA/wDr+vv/APq9KAHLz0xz6H19PSmEj7zcgk9Oe44xSqy5GTk4/X/OacSCOBkj0J/p/OgBmBlT&#10;jGf8/j1pCRjJ44HTp7fTrwaD37nOOM/r6/p3oHGCOMfjgd+nTsDjgcc9aAHBuC6k4555/T9KQjqB&#10;1444HP8A9fig55HqB3/z2+lJkMc5yCe/48Zz7f5NADcjnjuP6ZoZcjb2GePp1PX86epUjLfl/hwO&#10;o/zxTB/dPJP+f09aAPzZ/bV0zbZfbcbQsoyfZl5P/wBevy2BEcwDcHPGe2Omfx/z3r9kf2wdNEvh&#10;G6lZc4VZO+eDg8/T1/8ArV+OV8CtyWyQwOehxyen+PP40APvQ8kJY8s4PXPPrzXCXHBODknn/Cu9&#10;aMzQFnAyMjJ/z2rhrkBW2deB7+1AGQUPJNRVYkbBI2//AFqgOSSaAJ0AIGDnPXtj8auWpWKRZCOF&#10;x71ShPbHFWEXp6H/ACKAP29/Y1u/7Q8LwREj/Vnjtjrk/wCelfa17ZqyliuCPfPTp/PmvgP9gq8M&#10;+kCAjG3cOuc+/wDnHtX6R3dpkAf5HNAHh2t6UE3MoGRnj1P/ANf1rgpkETFWOD7nGPwx0x7V77qF&#10;mJAwYZI9sfSvMdX0wgl0GDweT0Pr/wDr70Ac3ZXO0qSxG0jqDz/kH8q7bTr9dygHjp179MfjXnjB&#10;oGOfx5I5B7cfr/hWpY3hygzjP4ZPbj/P1oA9isbslhs5P59Pp+f+NdDC4I6cnPX+v54rzbTtQPCn&#10;oSM+3Pbuf85rrra6DIPQZHHX6kE8g59ulAHSDHGT9D6dhj6VJgN0Gd+Oev1IqlHIG2spxnnrgj0P&#10;9en+FWyV5wOe/Tj06fpQAv3QD0JGe/WlU9cnI6emRjAIpOgJI69vfjke+OtDfLnceRg/mO/+cUAD&#10;FsEHqf04447D/CmnZt+vTvj6U8rknK5J/P8Al39OlM5UjA5HqPTtQAh3dWHBI/L35HXoBXHePlZv&#10;C92icEhRnjIJYc+x9q7IMPlZz+fb2z3+tcn4wG7w3ejHAQHHryOcfr3oA/n78fwzWfivWIZm3Src&#10;Tc55++3t/ng81zd06jTzuO0/nznoBXbfF+L7P491xMbh9pfrgY3HJOcnk/4d681u2U2TqTgHGAM9&#10;j29fyoA5mLa0rc8LjGSB0Ix0qpd8Xb7ByWOe+T3xToVZmdF/iBzjqR15q7cWwW9aNehIbPPft16f&#10;55oAx5V24PT8aW3RpCAvf1PT3rU1S2xtkUccD/PT0qCyiUI5cYIxx6+w98fpQBnzIBIAeTj9fwr9&#10;Pv2D71orgWx4UM2MepHXv1461+YT53Zxx+XFfo1+wxOE1YoE4WQE85wCAM4oA/aDT7twFDHIHr2P&#10;f8//ANXSuhVgRtOSOxrirc+WQEIJ9v8AOO/+RXS2kxZQmMj6n19f6UAWpl3I3OMdf8MfjXPXcI+h&#10;z+ddOcMvzHOf5n9Px/Cs65hDAsowRx/j3oA8w1ey+Uso5GT06/59cV5tf2eAVxkA59P0/wA5r23U&#10;bcMSMYHIz65xj6DAFeb6tZ4DcZAz3/T3oA8T1izZGLIM7M+p9zn05rmUYwvydoz7/l9DXqd/Z7oy&#10;p64zkn1644449/avOtRgaGUsTtH8h7dP8+/NAG7p18QFBPK+2Pfp7frXpmmXpIXnIIHT684P6V4h&#10;azMpGDggen5nHPH/AOs13ujagxwT04//AFAcUAe5WF2QBxjGDz+HX/P51uK4IzjrznPevO9MvBsH&#10;T5cHuO3Uf0x/Wu2s5tyhiCDwT6np2oA1h25yfz7/AOenenbhgsOe3H6daYpJIyMnrjqO/GT+v/1q&#10;kbGA3Q+/fHp+X+etADiQMKW6H8R7GkYBslgcfUdMcd6PlIK46/Xv1x6H/PrSkh8jGeuPfjoe5/zz&#10;QBEQSdp4JH8x1z/nrQrDnI4Geo/rSEEjOOvP+HpSgFVLkZP54Hr09+PWgDD8QyeVo16R0ELZ/ID8&#10;+f51+F/x/aQ/EbV3Y4IaNfcYjXrjJ9sV+5Pip/K0G+fOcRH0/L1r8KvjnMr+O9ZdhwZmAII4woGO&#10;px75HWgDwDk7pJevOcdR7dawZiPMOPlx+me9dDIhkiO7knbjjPTP69fxrnZlXzW9M9sfj+NAGvcw&#10;yC2Z2kwUxlQcEg9M/nz9KxlBPzdAO/pk/Wuj03Rr/W83JG22iBy7HIx6YxyT/n0rnLlZYZSG5AJx&#10;gntxnmgC/bsQ3yHjv0HGcDH5flXZaXdbZlhEv3gB0PABB/rmvPlYgqx4A/I9+P5Guo0y5KyLEDtB&#10;BPquT1yf6fhQB+p37IcKX96blxgmSPOCep5/D+p7dK/UO6iHO3v/AJP+ea/ND9iiHzZTMwwPNQsM&#10;/wASpg84Hrkf/Xr9OCpKHA5P09f8/wD1qAOA1O3BDbc4H4dume/5d6821G3KhwRySRwM+3X/AD+l&#10;ezajAOSwzz1549MfyrznVrRtrsDuyMf4DrzQB4/qtoXjJUYOevfr3HuP15rz5o/Jm6csce/Hf8PS&#10;vYtTt1ycnpk8dPrk8d/8BXmGq23luSAVOfbr6cZzQBf024yY9xwePz9z/wDrr1DSLsB+eGIAwffP&#10;16dPTj2rxSxnAcKxI24HPAH4c/Tr7V6FpF2WC4OenJPv/nrmgD23T5ycYOOCOv8AP6fyroVkYjrk&#10;+vv7iuB027zt5wQAeOevX/PX0rs4JS67lOcHvgE8Zwev/wBagC91BB4z9Ox64qQNnGTk547dR/8A&#10;WqBWBUcn69Oc/wCev/1qfn8Cce/885/GgAwpGW5z6d6ibnjPUHr7ds9akXB+bOT0P4ent3xzSAjP&#10;ynkfj17GgB28MQQffp19OKM+2NuM/gc8nrTQA3uTx+XcAU3DbQOuM9cc88f57UAVbuQw20kzDhFb&#10;oMdB059h1r8Xf2qdTN/44jt0IIht9x7fNIxbn2/+vX7FeKrhrbw/fyocERYz7n/OP/1V+Gvxw1E6&#10;n4/1eSR8i3KxAj0RQMDPH5UAeFzgw7mwzZA5z1JGSCfXJ44rjJm3y4BySceuOff/ADmuhv5tzvEO&#10;g564z6ZPt7f/AF656NcyojDGT7njNAH0V4FufsPh55LdcEAsW54yAuT/AFHaqkd/EdRluJmMgDNg&#10;rzkMcc+3/wBaqlhfpb6KlrbIQWRg+T1HYf19On1rBt2ECvuc5K/Tjrz6UAd6dbcwgKmMpwPTcw65&#10;PP4f/Wr1vw3fiS3SIn5nQAqDyQMEkfyzXzml2pmhjYF9oG0f4/0r1TwzqKtMbMEDKA8HGSW5Ax7c&#10;A+5oA/Uj4EwQjTYlLb82zlT02tIykg+udvftXtmoQho5Cep/z0/wrz74L6Klh4V+1bCqO8aLuOfu&#10;pyB6AHt/OvUbwAo24dOnp6cfXP8AnNAHkOtoy7mRcY6Y/wADXmF8ASdw69efzyP5en4V6/rMLEEL&#10;yST64H584+leUalGFfCAKM8n0649u/X+tAHHXH7twwGB9Ocgf5xWjps211BOBkfr0/Cqcy7M4I7n&#10;1zjp749KbaSskgYjkfQD/P4etAHruiXChtynBYD1P416hpczYDYAyPQ9Pr/nn6V4dpEwjcM3Gfbq&#10;e+Mf0/PtXqmk3RXGfkJ44yT6fl+nrQB6bC2VOw9cc8fUZq4QvXbtHbnOOOn51kWcu5Qc5J+g6/0/&#10;zmtTfyW4BHpnse5/PP8A+qgBFPRWHPsalU8YPAH4fjj/AA//AFRFfmWQDnnHP06E54+lObkHadoJ&#10;z244+n09DQA7d93PUY9+mKizgYHTJ5/Hkn/69PwABtHTtn26nk5pckjaB0z1yf0P4Z6e9ADeVGMf&#10;1OPbipCNrcc4x/nNMG5Rtz0+mef8/wCetOzgYzwcDjvk/j1oAcSOQ3+cdOlQtt4ZflIx1zx9TTxg&#10;5XOSDxnj8On8qifG0spIz9e3bp9P0oAYzArkngnB4Jxn+lflX+2T4je7vYtLifIlnd2/3IhhQPx5&#10;GPwr9PtcvhY6ZdXR5WNGIHIycYxjrX4cftCeIpta+It3GX8yKxCxderY3HH4t7UAeJFkZy0eWUgr&#10;8oAOT3yfrXI3h/eksdzZ7H+ldQsyx25eR9pXJznGee4H8q5KPN5fogJYyvjvQB9e/AzTfs1gJl4L&#10;oW79T/KvTNR232qmDfnoT/vZ7f56Vk+CYYtF8JqsY/ekAnHOOuB+fNauhqzztcS8nPcdT3IHt+P9&#10;aAOpvGFtpwjjGD0z7e/HGfbmu78EQiOKMRAb3bDMRgAL2z74xn/61eZajOJbgKSVAIz6e3TqR/Ov&#10;U/DNvKIljiLYKgBhjPBOQOTyenSgD2JDbWkDtu33EmSxJ/jbpwO47ZrsNClKhChJPXt6gcj/AA/p&#10;XlkDNHsbOTMxZh06ccdM59T+XPHomhS7cA5yT79+wPfPPWgD2DT5CcEAADqf1/OuhQFlLN8p9fr7&#10;eh/z7chpkmAuDkn1A/n9f885rr4+B64HBPGB0x3/AMKAJWJBOBkgZ59c8D8ajbGfXPBB7e/t0/8A&#10;r0/LAAZP+e30/T261GR8wxyPTp9aAHA4PXA+h/A5/TH+NPwBlRwe/f2/Wo84BKnn3A9e3+f1p55B&#10;YDKcc5xj8+e/Qf8A6wBcHIIJI9u+OaFI256H/P8AnNNzyABg9fx4PbGacMMBjr+Pf8ff05oAjBOw&#10;jGMfT8vofSmZAJYDk85yfyz+FSNwOMEjP/6uneoztUdMkZ/H3P1oAXqCo5J9Dk/y6YNAO4rkdfb+&#10;opoXDjYeD2zx/n/PNOJPQKARj3wMc5z2/rQAu0MCr8jsMfpnP501xkn+Ek9xRgjIYZwcZ9B9eMf5&#10;70x2464yfYY9APXrzQBVlAcYIIxjPXjP/wBf1/Gs2Zl4JGcdenpn69MVqsx2ZzkZ9ccDv7fhmsyd&#10;gADng5I57/5/GgDlL8HB7hh2yPT1FecaypaNjg+nrjn+nrXpV6GALjqQSMDuOvOfXHNeb683lK7u&#10;c4z+WT7nr6UAfMPxX1tdL0yVS4GFy3QEDnGR7ken8q+G2vXuJpZ8kb2LHknGTxn0/wA8V7t8cvED&#10;3eomxWTAfljgdPp6+1fPE0hjVsfKQMZ/l/8AroA5/XrvdmOElAT9Qf8APb8K3/g/4WufE/jOygVN&#10;6I4J+pPOfTA5rzzUpt8hXOTk859Af8/0r9AP2O/AwlvYtVli85yWkwwG0Dtz74zyaAP0S8IeGU0b&#10;w5bWwTYxVWyc9vU/0/WtC909DGZcbC4wT6+mR/Sttr3zZooMtgY+Veg9R/X0pNYnQRBB8oX2yB6f&#10;j7D60AeQ6rbzTSiKzQAeuMcf5FYkWlyTXogC5AYEjr75zj8K9JigG1mWPIOB14yM/j75q3pWkRvd&#10;C5mHnA8jK5XHUkc57Y5/LvQB0+hW7RafGZFw7ckehHT9K2Odu8HJ/DnseP8APpT4jGq8AAEemM89&#10;/wCnt7mlIbIx8pHPXHX/AB70AR45xnI/lk+g/nRlv4uoP4Z+oNDE/MB8xX/Dv9eOvegkbgAcj645&#10;z/n/AAoAYBkEE9ccZ9u1ObP3QdzHP0/z/n3oVQxJJ5JOD3HTP+T70xiDnJx+GcAj0+vp+lACnpjq&#10;fQ9MjsT1psilgByf6+gz+VGGAyOw/LPXr1//AFZ9KdlQuFGMe3X37D8vyoApzfMWwME5/DJ//XWR&#10;cHAJHGP19hz2rYmOcnGT6e/+etY11u2hsjA5Ofb65/z16UAYVyML649OvXp2/wA5rjdWcj5VHPpj&#10;oR6H3rs7hmVTnGTntnr19/bpmuM1QhgOv5j6e/UcUAcZOWDEPyRgfl/+up7cq+CBx3z3A65449qr&#10;zjc4wc4PuOvU/wCf506EtwRye/qMUAdFbkAAZwoHXvx/kGuksiV24PJ9Qe59fX0rmLd9qgYwRnI9&#10;Pb/P4V0li+HGOQT6ev8Ah/k0Ad5YcYQnJAwRj254/DrWyoJBfOM4IP5gYrD07HDEZyM9B2/xP/68&#10;VusxwcHaflIz9fXnH4UASrw3zDkZxxn6kDORUTMCN56D0H4gdfrUhOWKnOSfr3zgg+v9fSo2Abce&#10;gGe2c9vxoAcwLNwCCPYenIwef85phYjBH8Pp7jrijnIUcenGd31FRbsLuY5BB54H48+2e9AHM+Lt&#10;bi0TRp7uRgpC4HIPUcfl061+Ovxe8XS+LfF9y5ffBbnYozkZ7+2fevtv9pf4kx6fp0unWspBbMYV&#10;cZJJ5PX/ADmvzVluFkLSOwLH1/Xn/H9aAKOp3cUEO2PkkD2z9Px9/wCtcKFlu7tYohueUhRjqSf/&#10;ANda+rXiPuQEkgYH4dOecnv/AJNeqfA3wRL4l8TxalLDvitGG0EZDO3TP07ehxQB9x/s1fD5NB0v&#10;+0r2EDyo8qSesrDLH8M/yr6g1W/sGuYY5XErpGuY+2/HJ49B2rm9IiTT9OW2ibbbWqhWK8bm7nOf&#10;wrlbjUIlvlihKhE5IXksT68fh19qAPojwtcCV4LCA/J04wMZ64/l/wDXzX1D4dfyrRIAciLkN/sj&#10;0/pXyN8PpDcTQXZGNpY5Pp3J9Ov9OvX6h0++i0zTPtJ+cxpvcendV57k9aAOd+JGuNLJ9hRslsPI&#10;OuPQY/U5ryEMpYAnbnnv+f8Ak+laGq3kl7dvdznLSks3X/P+frWOrEEqB0H1xz+n6dOKALkkgZcj&#10;H+zz09BjnGPX61g3EnzEZwO/fJH/AOvr+dac0mR6g4Oc9PUf5P41i3X3d6sQST/kd6AK4kG4qCcj&#10;jp09xn1OcD/61PVmIAY5HXpgdsAnt/8ArqsGPLAkA5Pv+X6f5FS7xs+Qkkfdz24zn/P/ANegCJmD&#10;EAnkcjrz659xV20YBgw9cfTHoD3qkzbuByfp/X2/znNadpsG1W+Ug8+nTrjt7UAb0JIBJHXIHP6n&#10;8uKeGLZPULnnOPx/Go0wcMCcc8dOvXjv+P6Ubflbng9/4s9gPT8qAJN2EJBz2PsR+fH1pm/k5OAQ&#10;Pp6f5+tOw24lRgdenqOn/wCoVH95chsZz6k+2P8APHFAA2RnI5GPrzyP/wBZpOmT0BJ/DPA/nz1p&#10;egPOSW4//UOKXqhAOSGz04/+sf8APNADGUqcgcHI46jHABpCMEMOM/mOff0/wpckfdyevfAwenr/&#10;AJ70FmCgcAc9hz0+tAERAyOw5/E//Wpq9MZ27OvHQ+w/n+FSgKM7RuI45HpjH/6x+XeonJXPODj0&#10;4HT2Hr17UARnJOTxnqPp6f56U4jA+Xoe/X8/UfhSYwD8xIB9Oo79qXoDyOMZ5498DHXpwaAIw2OC&#10;cn2zzxVe4kjihM8hAABJOcYHr29P51I5C/N0A9D+B9/8a8Y+LPjeDw3oU53gEq2fbtj884oA+af2&#10;jPiaJQ2iWE2GclT6hRx+ZP8AhXwpfXywxmTrk/eIBHHP+HUV13iPWZ9f1SfUZ2LBzkDqAM/l0ryX&#10;Xr3MvkL91fTvznp/jQBi3s3nzHHPv9feva/gV8LtV+JHiuCztbcy28BVpD2xngH6mvGNM0+71O9h&#10;srVTLPcMFVR1JPT/ADiv3i/Yt+AV34a0GDVru38qXCliRgux5AP0/wDr9M0AfYfwg+GkHg7w5YQM&#10;AJ/JVWUduOg6dOoFevrpKTsExwT/AJ/rXRWGneVGBjJI/wD1/wCc1u29gVUuRn+mOn50AcXewxWF&#10;kd3yKP0A9K+V/HF/H5zowBCsGbnkn+CMfXqfpX0b8RdaXSbF2B3uOkYIBZ2+4v8AX6V8V6rdzXVy&#10;RK2/5yze7nOT1/yMUAUjK9xM88jbmk+bnAyT6fl0FTcNwP0/HH+e9V4sou4gHd2Hfv657VbUHAG7&#10;j8xj3/CgBA0mAVXJGfb8cU4sBgk/KwXt9eD/AI/zpCoAztwPTOD+n+eadnj5hnHvkjH9M5zx16UA&#10;MzhwcdOv07f/AF6Q7w2Bznp7+vvn398UAkYfGCD+HfHPf/PvTWyvTjGfw5/w96AAFkbBP+B//V6U&#10;jYKqGPTP8h0Ix6/5xTSDu6YBx3HH0GOvb/IoAYk7iCp5PbjPUevt/TpQAgyo6/KRzjHr/nvTACfn&#10;x8p9+3rjHpT1OWwTux2NKqgHIADfjwfbt+tAEZUqRyCT07Z/+vzSnvnjOOcdfWlPP3DjqemOM9+x&#10;pGERyxwD369eT/h+FAERXBGASPT/AOv1/Sl+bucDkenHUACkwDjb0/PqO38+mfSlJH8LLz3xyfXP&#10;0/yaAIiW25zjpkjoPpjrVi35JVuOefqev4VEV4AxkZGOenT+v+RVq3ZA4A4Oc898dz15/SgDp9OX&#10;51HUn06c9MGvYtFTyogzDDHr3/DP+FeVaHH5kyk8gcnqOpr1+xUxxrtO3KjuPx5/GgDpIzkAZ4OO&#10;vH4Zpsny88/ljGf/AK9QrIQpwMj2+nfmopZR5ZxyfofWgDD1GbaSc/N0x06ep56f/rryTxFcbYio&#10;OM5B46H/AOv2r0XU34fJxj3+mT/nn+deOeIJ98h46H1P4fpQByMxHmHjAB6f/W/z7UzJ29MEdCT2&#10;Hf8Axp38RYkA55Oeh+nPpVe4kjgiaRztAyefT/PA/wAmgDN1jUotLsnu53VVUH8+vTj/ADxX5xfG&#10;j4l3PiDUZtNtJSIUOHwf078dB3r1345fFAxh9KsZQJDlAAenucV8G6pqiLu+bc54OfUdfm+vt+NA&#10;Gbq+okEpGwBxj1/IdvauRZzIx7n8s5qWeZppC7HJPvW14X8O6l4m1iDSdMQvNOwUYGce/f1oA9M+&#10;CXwl1f4qeLbTSrOFmtxIPMYZx9M+/ev6ef2dvgbo/wALvCtpbQ2yxThV3cclhXgf7G/7MukfDXw1&#10;baleQBryRQ7OwHU8nt06dK/RWCIADaMBeOMYoAtqRjrkD2/zilO85JGBmlwRgE8dOD+Nc34n1610&#10;LTpbqdwhQFs54AA780AcV8TPHln4W0idmfDgYABG5mPQAfzr87te1q61y/k1C+ffNK2fYA8AD8Bx&#10;610vxB8ZXXi3V3uS5FshZYlJ6LnOeuOfpnt2rz4gBsdFPTI9e46ZoAZK7Hk8gjp78kYOT7ij5MHJ&#10;56Zz+R//AFfyo5JxnOFxyScntj8f881EQ2SzDGMf4dT/APr96AHFgzf7QGeOeM+vt1/zirVshlZc&#10;kH8hk8f/AK6rDLMFbGDz27+34Y6+9bml2rSMGfJA9efw/wA+1AHZeHrTJTA4PI5/T8fyr6B8MaeF&#10;RJCMe9eV+GtP3zpHt6YyO/419B6NaLBCq9cDGfX379fw/CgDchXCgD0x0/x/z+FTSNhTgZIzwetI&#10;oAxxg/p/nmqs8mF5O3H5/X/61AGTqVyVjO3nPTtXjHiq/wDLjf5se5+vGD9a9C1i73hsc4+menr9&#10;elfP/jC/JZogc/ice+fzx+HegDzXWLwS3DuGzgnJJ6jvj26/hWCzYBY/KOnGQB+f9KtzyM0hbJx0&#10;z/L8f85PekQpB56+3J/z0oADk9Tk+wz25x/OgEkhun55ye/+fwpGyuN3OevsO/Oef8/SlGSRgYOe&#10;3Pf0oAgL5OYz0z9PY9OOaXJCZPUe3Ue/4d6eVBIOc4x27n6fTkVCC2dzEAAH8PX0oAPlIOBx0/Ad&#10;Tgf5/Wkj2kKM5OAO/Qf56U7r9euf5d/1pGZODnIIB9MKef8AP8qAHH7wzxg+nTnoSePT/OajKkjk&#10;ZyRngdvQfTj8KF2luRweOgz/APW+vapCM43DPY4x9On6/wBaAEZAwOcgnOPoeR+PWoyDgoOvPfnP&#10;Yn+uaeccdznr/gP1/KmEqTuQcnp1xjsPp9KAISMYJPQevcdD354/z0oIKnC5G/PoCfQDPqf/AK9S&#10;Y2ldp257DkZ9v/re9O/h3McZx+PqSPrQBC28LwRu7+/Hr29ufeoSrDAAxjHt+H+f/wBVnbhW4JI4&#10;65B471CeHIAwcds+meT796AK7blO0c/p1/M9v5VKu4Ad2U9z/nFIy/vSCN39Mj0/w5689qkjMIAk&#10;lICAZ56HHc9P5UAbGnwiAfaLkhEj5YkjjA5/x6V8x/HP44nS4n0HQJQZypH+7njJ689x7c1L8YPj&#10;DFolm2k6XLmdiVXHIGB1YZ6egHtXwZqeoyXM019fSmeWTJ3HnJ9fX268UAZuqak8sslxcSFpXO5m&#10;OD97knnGeucV5/qOoy3HG7gdgTx+feptTvzI+wPkc/TP+eP5VixxNcOEQEk9ABzQA6GOWeRVUElz&#10;wMfyHOc1+xH7D37GEuty2nj7xrZ7gQHhikGAg7MQcZJ7D8a4f9iT9jm98bapa+N/GVqUsYyr28bj&#10;72PmDHgjHoMe9f0EeG/Dul+G9Pi0zTowiRALwBg8c+wNAFzRNE03SLCKzsIwkUQx7H39/T+VbLL1&#10;YDA/LikAwDxgHt/TPasLXtdttFsZbu6ZYwgyMnPTvjjjigCj4o8QWui2Et1O6qEUsS5wox3PtX5s&#10;fFH4lah4z1OWCCVv7MR+FxjzSDgMwHYds9vrW38X/itdeNdQfTrCRl0+Fuen7x1PB/3R2+npivn+&#10;Z2zuIyc9PX/HAFADWO7Bcnv0B9OTn3piqMAHk49eR3zSkgYODkY/D8PUemPalAOCEJc/z+vtQAzc&#10;xHycrzjvj6daZjOQx9M8dM8c/wCNPZT6gEcDoOOeT2xj69RUO4KT2yO/bP8AnnHFADs/NknBP+c+&#10;/wCVN2nle5Oc4GQRyfx/yKPujcOMEZ7H0Bx056//AK+Xjnt0OM/j0x6+n6UAMXCgng84B6devHt2&#10;z7jtSEDk9Mg4yOOeuf68U8ueMdC3Oc5/p39OlQtyMbsf5Pp79fWgBgwTg8Ac4x69sdaRgHjKg5x0&#10;A46dfx9utO5ZRtGD6e/Qc+4o3udxI3YB/QfT8B3oAhhXbndyccADp/kdT0pzYBPqevfgHH+f/rUE&#10;hSd3bt/nv+frTeSu4e2Bxx65z3/z1FAEW07vUH/9XIqUc/KP5H8O3f8AXFHzZyDx/n8f1zTSQSjN&#10;xkk/5x+lAH//1fzf/aK0CTSfE9y+zBdm4x154JH86+Z9PQxXRU9CMjI6Hvn/ADzX6OftYeGBHcy6&#10;ioOT/s5JJPAz296/Op1iimVkB78cE59sdM/jxQBe1FWZRgDBA7dc/rx61zO18hTyAcH1+o/z+Fdi&#10;YlmtQzfMcdeMdO/8h2rkrhQrYyBnHUHIOfXp/WgCOSZcbRyV6kdCPr/WoWVyCDlc/wBP/rc1I2Cw&#10;2/MB3GM9MjPrkdTUTMvmFie2O/TP6UARcqAc5K/j7ZrofDV89hqlvcg4AZcnP6+1c22Mkk5B9Onv&#10;xVi0BjmT06+/JHT+n8qAP3G/Zz8QnUNDtY9+4Kijp3/zxX12u4KXyecHv+n/AOv+VfmD+yX4nG2G&#10;2Y7cALznuOw4+lfpxbMHiVuCCPp+vf2oAtAtwp59f8P8/hxQWIA9Tjgdsj8/bHvSNxjj8uc+5zim&#10;88buARj0zz2oAl6kDrg56AY6/wCeaUlcjHI5/Dj1zTGbGW7ADGP6/SgAtnaMn8vx/wA8YoAcCxYv&#10;nHbp17D/AApVZWAyMnGOPrx0/pTflyHA5PP+A45/OnkYA79R36/09fr9KAHhiMY6dOe/p/hTkJVs&#10;HIA68dfpUQJJwvIUfXoaTPyENxj3z69aANa2u+Rzgkjv/kV0FvcK5Azx157f1riwx4wMfhgAnPX9&#10;a0oboqw68/y7dT/ntzQB2kYBGcc8855/+vT3iVgcYJ47/wCe9Y9neliBk5H559PfrW1HICBg4J7Y&#10;6/y/+tQBmXFrkHj26f561y2q6f5trPEy53I3HY49c/57V6C6q+OOuOPXPbn86zLm0V4ypHLA8evH&#10;t0/OgD8Fv2ptGttN8V3PlR4M2WGeMf5/OvkSyciUowIIJ7fp+fT9Oor9JP21/Cpt9VivkThs9vXo&#10;Pr+tfmw0Qt5yqggkevoff/CgDe0+ZrXV4pwAACG5HHtnvzX1/wCHNXk1LT4pWIAAwOy/h0H1/Cvj&#10;CRvKkWRhkgZ9vyr6b+Fd491p6wyHeIgucj5SO6gj0/z2oA9osLMSLtZQS/pnJ684/Dj2rYTRI0cv&#10;IN3tj06DnH8qzre5S3uVx26e2fTp0/8A1V39ufOjDMMcAc5GMc578+nNAHmmu+H3e2LQRcjnaOn+&#10;Ga8OS1m07XYpAGjCuvGOmCPp17fgK+uJhAIhE4DD1OQPrn+fr1rwjxzoZhnFxbrgM2SMZ556enUd&#10;KAP0S+BupvfeHUQtwowOvfr1/l16172pDL646cYzjrg/p+vavjL9mzVVawe3ckscA9u3HP5V9hwz&#10;GQDcc+/8we36+hoAuseq9hxj+fP6etKMhTkcDHTpjoaYMEjbwfTv/hmlI5JHOe/X6nHOev8AOgBR&#10;kqecg9Rj27/nSgtjjop9Of8AOP6U7bnofUDg5z+npURcAkgZGfXn/Pb8KAH8E8DIPp2/GgMPvZ4H&#10;3jgDoOnWmY3ctwB19s+np+FAwOCME/Xt6fnxz70APLEjrxz6nNNDfMRnaR+fHt3x2NPIXpjPB/zk&#10;d6aVJGSDyB+Hp6f59cZoAA+Rycn8j7+nQA0hb2+73/kB659qGYA5bJ478e+M/wCfqM0pAO4ZwePT&#10;8h17envQAzkkcg5xzzjj/J6U8YOcDj3z+v49fypCFALKePX6e3Uf54p+Qc8ZAx+Hcj057/TFACbs&#10;cEhiefpjqfp/n6o3B3dTz09+nNSZ7Akg9OO4B4xntUR6DcM49+/+e9AHzb+0npQ1LwVdptyTbyL6&#10;4xzk/l+Pavw31uAx3LRqMng4Gfy9fxr9/vi/a/a/CkyIu48j6ZXqQf8A9XavwO8SRNb6lcwSjmN2&#10;X06HGBg+3+NAGLFI7W5B2pk8+4HU4PTpzXF3WDI+0ZGcd/8A69dnG4ZA5IACnt1B4I/HviuRuFEV&#10;y4J6HjHtxQBhygBv8f5VXJ546VanOWPHH41VPWgCaIgHNWI2+YE85xVNcZGTirK9R3H5CgD9X/2A&#10;tWC3Bs8DBf065Hf071+wE0AKnIxjj2/DHX/9dfh7+wVqyxeJ3t5Dkq4IyB05GR6/Q1+6vlB0Bzye&#10;/wDn/OKAOE1Cz3A8Zxz+X/6s1wWo2KsCHGQpz/n/AD1r2C7t92D1P6fh2rj72yOS7Lgkj9P1IoA8&#10;H1bS2iLOFwB0x256+3+ea5Ys0cmD2r2vVdN3BsDgevsc9u/rXmeqWHlvu24/QD8vy59+9ADtOvfn&#10;CA538+uPr+X5fSu4sL4FVUcHoTjnJ6k4H8q8rglMT7COQefr/n/E102n3f3FLf09Pf359qAPV7W4&#10;Oeck4z+XbNbkUpkALZJxn/P41wFleBguMkn16Y+vXj/9ddRaXAGFzvHX+8D78/y9KAOhyOGY9B+h&#10;96DtBIz14/D/AD61CjBgG9Of8+uRUg4OOpzxjoOOOBz+dAD2IyXJxn/P+f8AOGspwcdv0/z70zJ5&#10;HTHpx1GMDnP0p4468Z9P89Pw/rQA0kDLr3+ueehP41zPi0BvDt/jORGeM+/P+TXUEjjjIGR34/zz&#10;j3+tc94kG7Q71AMnymHTp6/59e1AH4KfHS18j4ha7GgGXnLdCewPHryf0rxmQ7YTvABI7Z4P+Fe7&#10;/tCrj4j6uoOMsjN7ZQYx049jXgTMnknIOD6cHg460AYtmAbsh+CFY9O+OPw9f1rfubdZLrzowTgK&#10;OeO3Hbr/ADrGtwgv0WTjduXGeeRxn8e38q9ANutxJbOFAzGoOT3H5e//ANegDldRt2Nvk4x/P3/n&#10;VS2tw0ZCgMDjk5yR6/4V3Gr2Sx2iuygnjj1K9/w/XrWXaWwNu8uBk8fkO49u3WgDz67jMdw4z0Of&#10;r+lfoF+xDcmHWzGTkGQdO4Jxg+9fBOoxZuGZeAOB6f8A1q+2/wBi2Ty/FJTJJDKcZ6cjB/z/APrA&#10;P2vVmUfLgAAemT7n3/p3rVtZ1QhTyOcenPQ/j69KyY2H8JwV6f5/wqRXKkHOfz6fXP8An9KAO3tp&#10;kkQt3P0/HOO/TNLMoKlV68jv+PtWLY3A4B5J9B29fzwa3FbcB3P8ucYP+NAHP3lvuVg3U59+vTH9&#10;a4rVLRWQ/Jk5GOOv+NekzQ53dx/Ln8fpXMahamQEA+vOfXvQB4pqdoYztcdRjOOTj+uK4HVbLdhu&#10;5GPrxmvZ9ZsvlJXAJ5xx6nHPfj/69ec38GSVbvnqMkj/AOt+H0oA8lkBifDDgcev1GO3txWvp9yy&#10;k/OCB0/+ufX2o1W0wxx8gH6Y/M/j+RxWNFNscow4xjP3uCevPFAHsWl3q4GWPTPt7f59a9G0y8Vz&#10;hhj1z9P514XpN7hk5wB9Djp/nj3r0fTrsNjnAJHXvnjnPTFAHrMMpfCL3757fh9fp2q0GAXOAOPX&#10;n8PWuasLrcQPTHqOv/1up/wreikUqOpwTz059+vegCfc20gHP1Ht0pWIGVx26j/H29aRF2AHHcdc&#10;cfiO/tTuB+ORyM9Ov/1qAGueORyM9P8APrSE+WSBwR9OfY1K2GyVBJHtjI55qAnb9B/+vg0Acd45&#10;k8rwzf4PG0D5eR16enTvX4MfF24Nx441ctgEXUgHrjPHH61+8Hj5xH4ZuuQSSnoTyfXkV+CPxTcH&#10;xPqd0xAfz3bpjqcA+nX1oA80dv3QlU9SfzxxxXOyKCzkdc559utaatmIqDnocnAGD1qijFpCo7so&#10;9f596APZNBe00nw21zdsqsV+Q5GScZ+6Opz0rx28mkupmmkO9nYsSepJ7VNLLPM+HdikWVHtjoF/&#10;z+FUpJUYgBsgfp7nn/69AELHBXHB6fT61uaYpkm2E8MD9CR1IrDGHPsPz4rqdBRWmJwoRFOd3U88&#10;4GP5596AP17/AGIY0SGJgMiVWkJAOOANoPX/ACa/Stl+XGMgfj2x/n/61fnL+xkGi06LYNqrE3Tu&#10;Dj36ccY9q/RmCUNEFxz788DrzyaAMq8hLbsDj17n34rhdUtAytjoe3fn0/KvR5wCOMDr6/jiuV1K&#10;EMrhsYHPOOcdf8fr60AeNapbgEkgcc8++f8AJrzrWLUMMhcbun6dc9c/SvXtVtCpZQMkZ5Hsf8mv&#10;PdSgLZDDnJ9gfU9h796APJyTFMd36e3NdTpdyiH1x+oHb0zWDq0LRShj9Tzjt0H+f6UtndLvAzyB&#10;jPfBH8qAPbtIvMsqhhk4HHrjqfwr0TT7hSRk4Oenr7n8O9eLaNdptAJBOc/4/wBK9I0u6OVPX06H&#10;J6H+VAHeq3Ax7+n8qeHAI7DtnqCM/wCFVbaUOBznP06D+VXQuF+bgg9j+nNABuC4x3A9j9MU0MMb&#10;hgZHbH+fz/rQ3HfBHrz+FGScL0I/Q9ieP5CgBwHAB9xj+X8qaQQAD9D0P6fj/KjPA7A/4elBJ/D8&#10;uf0NAHn/AMSLpbPwvclTgMyjp2Byen0r8EPG+pG+17UL24ckz3Ejkc8jccY/T/Jr9ufj/qf9m+Br&#10;mVjtCxyyHPGNqHr1wOgr8G9VlZpHO7PU4HueME+vXP8AjQByt3cMCYkGBz7nn3xVG1TzblV65Pfv&#10;U1yQskiDoDjrn9f5Ve0CMf2jFIRnDDg9zn8qAPV/7PS10dZbpgoEYZAR1PcHGOg6CsI3NuTK8Hyx&#10;g4GeMrj8ev6fWrmrXRnjFupYpuK89tvJx6HP+FZsNu9y0cUf3ePwBOPb05oAt2Y3sbiQhSR1PYdh&#10;j/CvR/hyIbnxJp8OQS8qKM8KBlRz69vrzXmc4jjdLTIKgkfNnGfcjr7DjnjpXs/wejJ8Y6YVjJFs&#10;C2Fx142k5yMAkex/OgD9nfh7BNH4RsJJjhpw0uAfl5OAQPw+tdNdrsBDZIPYfnx69v61U8L20lr4&#10;fsLRyA1tBGp/Icc59ce/Nal2g2YA5JHpxx/P3oA831iEsWOMEZ968l1eEhixwQcY6+4/wPevatVT&#10;IO7HXj+leU6zFhzuAzz0/H/64/zmgDzW5K7iQOFzn1+oH17VmwybZSmME9OMA9jz0/z71p3u5ZT1&#10;JGe/9f8A61Y7gAgpnnPQf0z+BoA7TSrr5gcDgA/T1Hua9R0eceWo6ccYPOe/tn1rxHTZ2jkXDZAA&#10;98e3v+PT2r0rRrray7snO0EE9uPT9f8AIoA9u0yUfdx19e5/pXSKUKgnoex6/wCf89q4HSZs4XOQ&#10;Dzz1Pr/kZrt4GJUkdh/nP06/zoAuKD0zjPX2PqP8KkUKcEH9P8ntUDEBvl+YA/TOe2KmVh03Y698&#10;cY//AFcD+lADG3DPbt/+qhXwBkc/zPp+P+NKWBOMnOR1/LOe1MTBJJ79/wCQJ/l+P0oAnGMc+35E&#10;dOaiLAgjncQOccdf89aQqSD947cH8R0pWK5PHT+Xr+H1/rQAbvz49z9P/r0j7QCMcH+uf8akAHJ5&#10;7H8v1/KmllUlWxnv+v8AnPegDyn4r6vHpHhqeWVwBJuLc/woNxx07V+C/i3V21jX73U2OXup5G6d&#10;txxkfSv1x/av8UHSvDV3FG4WQW5RfXfLxkDjnBr8dW8syF2OScZ9yTnOM+9AGRfsFhVBgls55xz3&#10;qx4N09tQ1yGNRjB6+g/xx61narKrSlEGcf5+teq/BjSTdauJyMgN9en+R9aAPq5bBbLSYrcAqsig&#10;7fcjv0P09KvaVFEih5BkDaBj07fh/THtVfxBMyhLSDlEzk5+8e2OnTP+JqBZTBYZ7HPBz1OeQO/A&#10;x9Mn0oAtW063eqmNACin3APpz+Fe++HrUQslzcjzI4UZ9vQAnKjI+vTPYZ718/eEVLzS3Gcv03eu&#10;89j6/wD1q+ntF07daNLcAhJmVQDyqqvzNuA5PsB3yemAACu0zi7WB3BECCNegAxgn9eK7PSZCUXb&#10;gL74HSvOxdfaZnuM8ysW4wMg+g7cdq7fSpSAAeRk55x6dv5UAezaPMNq7hnjPTp9P0x/hXcwEEcH&#10;gfl/nvXmmiyrtQ56c9M/Xj+n5V31jP5ihzwcAc+w/wDrd6ANfcMjdz0OR2x6f5/HrTO2CMkY5zj6&#10;VGWHBXGR26n69AB9akLHjAznHpgYyfbjv/nAAFU5G1iDnjOcfgKBjdtyAO/4en/16iLgAhTnt+X1&#10;7/nUhPy7ehGB9Pfpj/PWgBMr14JHf6jt7jtT1kAYdxzyM9x2/Ko9xIOB/In3z0p64yO2P8n/AOsa&#10;AFLjJGcl/wAz6j0NRd+eCOuev+e+KfuG3co5/wA+lNPBPHGB15/HPf8AyaAAFQSgGQeuMnj+n401&#10;iueTkjPQce3PsOv1pvKtycD9DxgcH17+lOznDOTgAe/p27de39KAAgKxIbBwO/6n/P8AOm8sQxOB&#10;z16n35p+Dyc4z19u+f8APT1qIZ3cjg/59QT/AD70AMbcegzjnH5cfpWXccDnn659+/T8OK1ZSpAx&#10;wB26cg5A79+c1mXIXqQST6c49M+hP59hQBzN8GkGMcdT3z9fyrxrx/frpuj3NwxCkqQufrzwOa9q&#10;vgcE4yD0/wD1/n2FfHf7RHiJbDRZoIXxKFwP95h0B4PuKAPgvxhrQ1nxBc3jnchJRc9Bjv8A598V&#10;wGrXbiI7uPlAGeOPTn14/nWvIuHZ2c7mxnjJyfUDH51yWvyoqmJSWPr04/p+p/CgDM0exbVdYtrP&#10;BYTyqrY5wCeT+Ar9q/glpdl4N8FQsIdjspOAPmOSVAyP0zX5Z/AHw1PrfiqK4A+QMIwcdM8sR9Fz&#10;g1+t91NDpeiiyiKorMu3HXjpkc/5IwKAO/8AD+pS30slyyBADg4z379/xz+tVtc1FZboQKxc+mOp&#10;6dR1xWHpGoi0sDIThnYdPf2/z096l0ONbzUDe3ZKIWLDPJI/oPSgDstMhmFrEyoIkZTvY/eI5Bwv&#10;v1/pWxZIquSrZ2A5OeTnB6/0A4q3cHdGtvbpw20ttbgeg6dhn07mnwKFjH3g78twFOaAJwy5HBIH&#10;XuMZx/njmnqzAjA4x9Pw9qYCcgqOCBwOP8P1HtUy4GNwwD/L6f8A16AK7EAEtkgfU9PYD8eaAVIP&#10;Izz05yD6cfl2pSyg7uoH649//r+uKcGJfgkE9yMjOOMfyFACYUqV65I9u3P0/wD1etKQD82CSPwJ&#10;/T/69BOR7L06+nr7/p+NTIqDnk4788475oAgbJ6jjj8OvQH3qMMeCx6Y/wD1H61My/LtxjnP8+/Y&#10;moWBIVSM469Mc/57YoApzDgt1Lc454weT6+nvWPMCVYg4557c9zxW3Kqk5bgY49cduOB+H1rHnXG&#10;FI4PPrn6/TpQBz11wpfqcdup/X8a5DUF4Ibjr29vwHFdfeMoyhYEnIz2II4P/wCv0rjdTYDjOSc9&#10;Op9cD+tAHHXJyzKDgA9uOB/ntx1FOgOQGBwPr09fT+XNMmYlipyCc/X8v50W5AZmH0H4n17+ozQB&#10;vwcFVHyn/OD9MfyrqbHghskZ9/8A9RrlbXDEE4H6DHY//W611Vjhgi4OD+mP8/yoA7uwUbNy8nPA&#10;7/zH1I/rW2rDBV25GOn9KxLMkoqgYP8APJOD+dbincqr1xz3x1yPyoAcxUqCOR7f1/qf8KYuMDAb&#10;jP8A+oU7BPQZx0OM56569u4/wxSOwXBxgDvz+R//AF0ANweRjAPP+P6dB9cVyXi7WYtF0me7lcAh&#10;cDHr1449DXUMwPQY98fl9OK+L/2lviGNIsJdOs5cytmNe+OuTjPp0waAPhv4veLZPFHiuaSN2eC2&#10;JVfc92A75xXjeqTiG3JUc46Y7dx7/nWvLI0sjStwxJYnrnP8++P854vXLhXkMajGe/8AT8e+DQBk&#10;QpLe3SQxDe8rBRgZ69B9cmv1H+BngF/DOg2l00O5kHJC8mZ1yx/DoK+Q/wBm74fP4t8WLqc8Je3s&#10;Cu0E8PKThR39+3oK/ZPQfBtvZW1rYOPLW2QEtjjeeWx29v0oA8s1pR4f0II2WlkBbbk4JPfr16fj&#10;XnPhzRbvU71S6sBIR0zkZP8AnOK9j8ZWEmq6qlnEAERgOuM49R6nH4VBLPbeFNNUS7RMh3DaMMWI&#10;/DOPT9aAOu8MeVa6lbaZv2eR88o7EJ91fUcntxnPJxXset6q32CGxQY81RJJjr6qP8K8o+GljFex&#10;Jq96v+tDyuXzkRJjaB/vH/Cu0u5/tU7zY/1me4OByQMHpgUAY9ySdy5AJ6bsDn/PeqTYA4I45I9s&#10;dh/L+lXpSBhug68+xP8AT+lVCoIIxgHg5A4+n8+1AFaRyfbqO/f1PQ1hzOpcg4A9yRx25/KtO6Od&#10;wX5unXBOeM/X2ArAkk+cIOoxz7+/T/6/NAEit1yMgfT8/WpFYbQUOCfTr1561QViCSeR0x+WMnv9&#10;P8KsopHy46Z4OMYPXA/LpQBOCwYPjg+ue/f/AB/GtmxjHRRx6Y4+uP8APHNZCBVPyk5/DnHbp/nm&#10;tq046HAA/I8egxxQBs9AFHJA+Y/rj/Cl27RgHI/H6j86bGQxYAYAxzn0/D8T/KnuNwIzgAH8P/18&#10;evagBny4PJAAzg4/AUjMFUtn5s+mBz78ccU/JY55Gc8/0/D3ph24IBAJwPfP6dfy6CgBmO23IJye&#10;T+Z/ShcqAo4J59Bn9aXGTgYI6dDzz60jYHzEYzjtng9Pw9D+Y4oAiIIw2cAce3tn/PWkLFTzyOuM&#10;5+nr+VTMQwODkEeh7+hB6c9/yqNgApOMZGOnDHv39P8AIoAiDj7pxnAxyM/U+n40Z25z1/Ln0/T3&#10;ocHczZGQfw9wO1NbaMZyB144+v6HigAKkkjOCeOnP/18cGhmxyxyO3pj8vx/SlfAO1ST2yOcd/ek&#10;kbapcgkDPPA6D/8AVn+VAHP65qcWl2M15O2NoOM4GSPrx6V+YHxt+Idx4k1h9Ot5f9Hjc7iM4Jz0&#10;9se/Wvp79oD4hxaXYy6dbz/vDwPXOeScdMV+cd/cszvcSHJcliSSxJ7An8f5UAZ+p6ilnAcckZHU&#10;9B68f/XrzKaRrqYsw5bnPb3/AM4rR1K4e4ldSxODjr/njvXb/CzwHe+PvFtlolqjESyDfgdh1zzQ&#10;B9g/sR/Aubxn4qj8Rala+ZBblfL3AkbgeT+Ff0O+G9Ah0nTbewgjCrCgU7R+H+c14T+zp8JtI+Gv&#10;ha2htYUSR415Ayen+c/rX1TbI+OgC8c9Cfp3oAda2hGABkfyq1fyCztnc8EA/n2rQgidRu+6B+p9&#10;TivJviZ4uTR7OSCJhvIwvY89cf0oA+dvivrv2i9NnE24IxPvuI5P+H414A5JkGeADkdcnn9fXiuj&#10;1u+kvZGmmJyT35wAeMVzJUk5zwMk8+o757c/lQBajVlX5uT37GpWYEKAfy+nQfT+dOWJVB56gd/1&#10;x6f54pzKo2/Lwf6ds/r/AIUANYYIOcAjp6+340KMA7umTwOT7fl7inqqsCM5GBzzz15GOlO5YdQD&#10;1+v4/wA6AIDjODyTjqOT6c+lAAO7Dbg2PX6cmpsgAdQeAcnPHpTWbcV3Dce/+Pb2/wDrUAQkc7hj&#10;BxnkYPrz/nrTcMcKD2P5jnOPoKezqDt6/XB/z+f6UwnPcgnsP8/p15oAdGqDDA5Ld+oPHNICDjGD&#10;np16dvr7cUi45468cj0+ucflUgBXGeOOcfz/ABP6UAR8FQMc9Pqc9OO3fj8qiYnnkHPtyc+v+TUz&#10;qcjBJPH0P0APt1pOVAXGSMD0yDnjp+nWgCDgNtxgHt749Kj/AIeDk/yx0FXCqgHIznuOMfj2xVeT&#10;BBfGMdQc/wCfr+NAFfdgKAOF+ufpVqJi+OSMk9u+c5H4/wCcVAQjYOf6AHt0z6d6t2sakrjj5gDz&#10;n8aAPQ/DkeNpIwD1znkZ/wA//qr1C3ccEDGzBH44rz/w9FtjDdBzg54GO+Peu1gkII4A/Ac9j05z&#10;k5oA2Q7dFJUD/P8A+v8AyKr3EuFI6Eev8u34Zqt5x2ngkDPt+H5f1qlPMQB6AdOev+f5/hQBjarc&#10;IsUjs3T8OvPHQ9u1eLapNvlIU5BPc9z1OK9J1y6Kq244A5/wHUV5NO/70sO+T74/+t3/AK8UAVmC&#10;qu5uQCDn+een4V8+fGL4lweHdPltreXEpBH1PP6evpXovjvxbZ+GtKmnlkCsFbGT2Ar8u/iN44l8&#10;Sam87SkxL9zntngn+p6/gKAOP8S+I7nULqS+uny8jFupOOvT868turjzHJzyT1x/kVoaleGUbPXO&#10;ffHpn/GsPqenpQBPDDLcyLFChd3IAUdST0Ar9lf2FP2X7eR4PGPiW2LO+GQP6DGMD2/KvjX9lj4F&#10;XfjvxLbajf27G1iZWO7IAGevrk+lf0O+AdJsvDGjwaTpsQiKBE2j+EAcA/1oA910mC3t4I7W3XZE&#10;gwMADpXSq20YjHB9vTtWJpUW1Aznkj/PGa23mjhTeeQOvbFAFW9uksbZrmZuVBx+Xavg/wCMvxHu&#10;Nd1J9Gs5cW0TFZCDw7g42+4HtxXpnxp+KDWcT6Lp8v7+VSDj+BTkE+xPY9utfHDt5jFm5JPPvkf/&#10;AF/p6igCBnLPjGM8n69/SoSS3U4I/kR3FK0fBB6fU49SOP0P4YpcpuJHI4HcY+v8+P68ADOTnPQ5&#10;xxzjr9aiU7iVPXb+Y/z61OABhRyD6fzxz6+tGDnsCDxjPB6n1z/npQAKm59qYJP5g+9d3otqQDxk&#10;nHIH4fhx2/GuTsIRJKOMg5H+B/DJr1TQLFWkTaOp9/xPWgD07wnYhVU7cHj/AOv/ACr1y1TYihRn&#10;P/665PQbZUt0wMZx6dun+f0rso8gDJz/AJ/zgZoAmYgjntWRqE42HB+uPfrWkzbR7AHI+nOfauP1&#10;a6wSM56/r/KgDidfvxHFIQegIPT6AivnXxBetNIxBzzz/T0+v/1q9X8V34jV+cEf/X6/z/8A114T&#10;fzGSQjkE5/Ee46+lAGa7HjJ3dfy9+wNR5O0tjPoQe/Ynn0p7HABHbntjJ/zyP/10wgAgj5hjt/n9&#10;KADo27OQMdQf6fj+lM3KCcjAOP8AJqQjg/NyPqM9etNwGwo4z9T1/wA/hQAxQGJwN3XnJHIPbjpU&#10;TFcHI4Bx7fjU20BgHzwD/Xv09+PamHrjHTj8PSgCHhcjAO3PQfl+X+fSkXcSOmP6ZyKVwMjs34/T&#10;1pjK4Y/PwPrk8H8KAJNo+7wBx6/h+XtSklhgDJPbv+P0oD4Yr29Pyz/9amkgghRjjv05HH+RQAjS&#10;Ack9TwMevX/PpUQJb6Hr7Eeh609gSuOeT256/wD1h/8ArpFUAqwzx2x2x1GO3vQAnUADIKjPXGCx&#10;79uffpTiflwDkHvn29PxNKvOWAKtjn+n+P4U11yoZQWIx146nnn+dAEe4DJGcDp9PT8xTWZdu08g&#10;enf6/T2pmSucjOAcgen19vbjikkkWMY3EL9f1oAhllVFJYgY59MenNfPvxX+K0OgWklpYy5kPA5P&#10;JHXPsP1p3xU+JtroNs1rbS/O+Rju3GQBzgDPUmvhLW9ZutXvZby+lYu3QZ6Drj2oAfqmtT6jcvf6&#10;g5keVsknnB9x2A56emK871fV3nJSM4VeP889/ejVL9GYgH1wAexHc/5/nXOjMrHrjsM0AMVTKcdc&#10;/nX6Mfsb/soXnxL1eDxX4ms2GkQOGjRgf3uD1Pt9ePwrl/2RP2WNU+MHiK21jVrZ10e3cNggjzCC&#10;cD6Z6n0r+kn4d/DvRfA+gQ6PpsKRpGoHy44wPSgCfwX4V07wvpttpGk2wihjQZwNuABgdPTsK9ES&#10;KNAAg6fqaQBY0C9QMD1/T1qhqWqQ2EDyzNgKOB6n2z/+qgCvrGsW2lWr3E5yEBOBxnHvx+Jr87vj&#10;L8Yb7xPqMukaXNssUysjIf8AWHoQD/dHT361p/Gj4w3HiG7m0PRnZIF+SV1I5AP3V9gOpGc9Mivm&#10;GRs7unbr0I9Ppjj+VAEcj5K9CcDJ5zx16VHhSRngdOMgD6/zNOZhjBBJyPr/AJ59u1NU4GCD8vr9&#10;P88igBgYYJwBj9D9P0pQyknjJ6ehBPAPTvS7cZI7Y6d/8+n400qF7EDj8Pb8qAGyeZj5+Qe54zn6&#10;evv0phO44/hHbnB98/5x+Bp7HOF6AHt6D1z/ADxRhl+6Pl+vT29fxGKAI2b5vmA7ZOe+OKAM4/pn&#10;PH/1vyqNsEENz0zx/X+ZA9Pxf0/iJzjj9M/yoAYBkYJxhvXqOvIHv/jTRg9Dx27Hkev+fSnn7xGc&#10;/NwD2/z/AJ4oHI4ypGe+CQPTH50AQkLypHbt9ffrzUbctjcefXP6e2e9WeHzwQOPXjHbk1ARjGT0&#10;H/6/0/zmgCLbubaecgk+w9KVQBxjJPbPXHqf1qYx5LYOR1zj15x/k0xguTkc9e2RgjJHv+tADVA6&#10;cA8fkO+fcUYGTuwOfQ9e3+frUmFyWxkAjr6jpx7UhUDgHHYckn3yf/rUAf/Wy/2lfDaaroc8rrvc&#10;L0Bx2zj/AD1/Svxy1S2EN8ybehPsBnPFfvh8VdIj1Xw3cIq7m8sgYz6E/wCFfh18QdNOm65cwkYK&#10;segxgdCB9M+lAGHYujR7SOg9ehOf51yl/GVmKknBbOce/Uen/wCqtjTW3EKQMMTyT2HqP8/qaTVY&#10;B5m/HP4H6EUAc1INx3A8nn6VXYhckDgk+/Tpnp/hV+4jMZ/vr169voKz5Hy57H155ye9AEbNleuc&#10;fyz6U5GIYBeGPPUcfjVZum7pyP8A9Q+lLH1GP/18mgD7J/Zo8THTteiti2AHU49MHByfp/nvX7S+&#10;HL1LzTY51HBXjn8/54r+e34Ta0dK8TWs2QB5gyew5Hr/AJ/Gv3Y+FWsRanoMDo2SFBz7f56/40Ae&#10;u/7RGAfz4/X/AD9acRnHGc/r/h6frTB83zY2k89B9P8AJ69elTDaCfQH6dumf5//AKqAGkKF+ZuD&#10;gHjr/kf56UzBA5Xk9+nT8/5e1OGApO7jgeo464z9f/r0DrxjB/HH+fxoAbkYJU8en/1+h9aepPC5&#10;I6++e/XH+eKTrgE9Mj/9ZpF5K4HI44IH5/8A1qAFKliG7e2eR2446igEsT6Hr/hin4ynzckfpnPv&#10;jNIG3MOemD0/zn06/pQA5VGTvOQO+c/Tj0/z3o+7wDgjP+fxqLohGScY/D+tSKBg5GD2+o/znmgC&#10;5DPsIy3IPPOR9R/npXR2V8MqH7Z/+v0rkRycE/r+I45PNWYpQrZByTzxxn9cdOPb+YB6JHKNvHT8&#10;/rmpWG4ZXnIPcD/I965iyvSCVJ5HPqPzroreYFevGO+OaAPz3/bY8OiXw8+pqDlWBJHOAc4x2J7C&#10;vxh1JQt8yngEj19cn1/Cv6Df2ovDo1rwJd7Rl1XI45GBnIA/z+tfz9eI4BbahKmSduQTzkDPGP8A&#10;H9OtAGe8YmJXORx07+te0fC7V5o5FtFOShzz0wAe+R+f9cV5NDFi3Ln5i3X8eh9f8/jW14U1SS2v&#10;zGWUKTx/jQB9frqcPmxMeRGeQTjA/rg16jp2sI1uPLViSOuMjrxnH8818str8QMeJdx4Hbk9T69c&#10;9+nrXoujeJYmt1WNwTgYwenPbp26UAexHUPMdd6hQx6jt9eenv8AlUXiGwhvrBk4L44zlevTH4V5&#10;5D4hDTJuYF2yDzgf1/z0rtH1eGayZN+VHBHU8/T065oA7f4GyjSr6S0OUbPrycHB5NfbthebgFz2&#10;HXA/T6/yr4D+H16q6mGU+YinOSeD/wDq619mabfDYjZBzyO/DEg5oA9PjnVsMDgn9euPz9KtKwzy&#10;M4A6Y6Y/x/wrlrS8BUEHAb0POf8AOK34pVI+Y/gfX2xx2x/WgC8OcnOQBnH+f601s8c8D16e3J/l&#10;UasCNmMnk/5/xqQFfQ556HP8sf570AI20Ng8devX8aBnpnBPfP50YOAuMnp19f8AI5pR23Ej3+np&#10;zzQA4c/IeMcg9vr1PUUOQVPJJPfHH+f84pikDHoc9vX/ADz2pcKcnp179j7fn+negAP3Rj3H09O/&#10;5/4UKoAZsEZ/T2pi5POePTjOe3P9DxTyfmBxx6+mBnOPx6f5AADkZIP60gPPzAAevAxx1/8Ar/4U&#10;DH3QMr+Pr0/D/CnnLD5uo6ZOD/nH86AGJyQuMAn8/wDI5oJJI2jAHGc8DP8AhTsbsHGCemf8/jUb&#10;EcbhgHsO3+fT+lAHF+Orf7T4du48cqu73AHf361+CXxVsl0/xbqtqqhCk79Rxgkkfp1x/hX9A+uW&#10;4m0u5iI+/Gw4/wA8e9fhX+0NpYsPH+qtgL5xSXHT7w9s/SgD56t5SMKRlSpBxyefX0rHuERrgK/A&#10;bHrj/Jz1zV5AzMTnGDkc9Bzkn1zUF/uEyfPjA/EemfT0x60Abc3hqyOmvcplnbJA/u47GvMZBtcr&#10;6GuuuteuorR7OFsI+Nx7nnJFcgQc+lACoMtzVnBIGe361VXrV3oAV5JoA+xf2ONYOm/EERFvlcbv&#10;+BKQfy6+1f0WaaxmsYJMfeVW/Eiv5kf2cL42HxH0+RGKhmIbqAcg9cc478Gv6WvB959s8P2M2dx8&#10;tRkjOfpQBpXNuCORn/P+f/11gXlpzhsEn1B/WuxZNwJAB/X/AD/nnFZFxGSWwMfT+f8ASgDza/t1&#10;OBjHX37+mPwrgtX01ZFcbd47Hpxz1/pXsF7ahhtPC/Tnn0/+v71xl/aEk8YJzxkn6f5/SgDwLUrV&#10;oZGycbsHP09Ofz9s1XtZ2iYY/h68dO3fjH+fevQdZ01iGYDrnPoevX1x1/wrzu5tzbu2488+pz6A&#10;4/nQB2dhfgqOeQSO3fvnn05rs7Ofovp6d/YHv9a8gtL0qQc5OO/c/wCcc/T1rttPvwVDgAk47nH0&#10;54/pQB6dbXO5AB0PA9Cf88H+daqNu9yPfk9x26fyrirS5zjJycAEe54Aznjpiuotrjf8x5/l3xQB&#10;oHcw9QenTv0Pr3H+c0BlPPb1H1OBnHpTcrgnHJ+pxg9fX8v0phXfhSMjn6/n+FAD1PKnGcfmc9cf&#10;zx+lZerJv0y5XHHlufw7f/rrSVjvy33j3P5decflVS8XzLaZcBcow7Hgj+tAH4V/tLQeV8Rr2fGP&#10;MjibHBB+THX+dfL7yhSWwQT2YnrnjHHP+e1fXH7VGn+X4+Mjj5jboMY67Sf8efwr5FumEcpAOTn6&#10;j2yOKAIrV1fU4S/AMnYHvxnH+etewabYyXyWbfcRkK4HqvfJ/lx/OvGIeL2Bm5LOv8xnn8a+q/Bu&#10;gNcxWWThssAMHAOf1z2zQBz3iHRBHaJKQwJ28noeP885/nXFQWksyEc4Ck9QenTP+ea+m/F2goNM&#10;KldhUjgdTn3z9PavHxpohRwQBk9QAcA9R7fSgDxfV7PblgAGAGefUccfnX1B+yLNJb+NBDu4Oz8R&#10;kf0rwHVYAtyVxuOSPbHYZwBnP/1+lfQP7NLJYeNUA+Z2UZGcbfmHTp+nbNAH7dQMRGo6ZUdPWpzx&#10;yTwfw5HT8Ko2pPkxr97gY46+n+fx+lxQRk8Hp+n+etAFiCRo2ByT69fp17en8q6ezlEi7c4J4xxy&#10;a5cE8hRgnrgn8++Oev8Ak1oW06xsR1Ax6fpQB0zANj0Ge5/Dn+X8qxrmL5OBkf09a1I3DbSOoH19&#10;eM8dqbMpYlO35/n/AC4oA881O0Vlbbz1x9cc4/z9OK8y1iz2MWUfKc9v19q9qv7fg+oBH8/69ueu&#10;Sa4TVbMbWOM9Rjn+fA+lAHiOoWhYFVHI6n+Wfp/ntXAahb+UxyOMj/Oe9eyX9kUYqxzjHHOPwOe2&#10;OnHNcDq1oSGkVTx3449PXmgDnrC6KksTwPTI/Hn9P8a9E0m/BYLnrgj36dcV5UC8Tc55PGeOnvz7&#10;4/Lmuj0y9MbAhuh9+/pzQB7zpt4Tt55OOvp/Ku1tpSQMnIPP0Ge+O5ryLSr1GRMnIJ6nj/J+vHpX&#10;oFhdqOGIyfTt9aAOwi5GF4Byw/IYqUEFcA8n/I//AFCqkMh44H8/fj/CrYOSEyf8e350AP8AmCgn&#10;qMjr2z7e+Pw/Conzg5wT0PPb6fzp27C/Lgjnt159/WoiykfKMAfnj+fOe1AHnfxLkC+F5x0DHH5A&#10;jA/CvwJ+JE3ma3euBjfK3YnPzdf5/Sv3l+LUmPC8qg7R8xPPYL17/n+fFfg58Qpv+JjMqL8sjFlb&#10;uMnuPf1/GgDy0M4U4GCM46cc9CKbb4EynG8Fxx7dzUKuQmckH+YPXnt+A/8AraWjtD9uiM6AoX7n&#10;AzjgE9s+uKAI7kukREqYB5XjAPPOPw44OKy1UlwOg4J9h9a67X7q1uIoliAVoTsKjkFRnBz+X41y&#10;ZLy4UjAHH4H/APX60AMQbSNvH+FdJpBxKF34DYBGMDk+vp7dT+Fc5HnePf61u2ThBxx1wD2JHXrx&#10;n69aAP2p/ZDRT4dEu3GIIsnuC3UY/D/Ir70s3Zjgc/zxXxH+ybZyQeDGmk6KluvboUyB6dP0z3r7&#10;Ls32jk5I/wA9sd/8+gB0Mq9Tu2k8duf8+1Yd7AChJ64PH1HcfrW3GQ8eeAPQelUbkYUr1/8Ar/hx&#10;70AeXatBjex6/j+I9815nqMJCkDjOff8/wD9f4V7VqsOVO0ZPr0/n+deWanEfMYkH+XXnj/9VAHl&#10;mq2YILYwB+J4H41ySDypfvYBPP5jg+v4V6LqCZzGMDdjnscD0Nee36GOUlVwSeTz6YIP9R9PrQB1&#10;mlXQBBznA6cDjPb8P/r16fpV2rKgJzj2AIH9en1z7nFeIadcAkMOMEfz7+oPpz+FelaPdBsEHHU9&#10;h/n2xj+tAHs9hcblHPT1z3549+ev6Vvq25Czd8+319/8iuB0y84G4Yz/AJ/n/wDrrtIZQybgcE8/&#10;h9f88e9AF5vlBIPTHp+J/wAio2O77o6/59vTNAbCrg8DGO3X05pECghiM5GP8+9AAW+Us2D7en0+&#10;tM5PI6+mehH4f5FBJXg5H/1/6jrSNh+h659f5UAfHH7Xer/ZPA2oJuxsgCcd/NcLjH8+1fi1q91l&#10;jEDg9Mcc56fiPav1U/bZ1YDR5rMHh7iGPbx8wTJIH0OP/wBdfk7rEqiQsDkg9fxoAyGbIz6/rj/C&#10;uk8NxPJMrKPl3DLcdz2Hp3+tckG54H/167jwpErXSTXD7ERWbIxx+H8jQB0145gib5xJMrNjAB+X&#10;PX+lQWe/JZm3AYb19M/Xr/hUN9cC6uYrezQ5HyswHXPU5/SljG0C3H3hn9Pf+f8APmgDatbTzZmm&#10;HLuOSP4SP09jivpT4A6O954mlV1JISKMYH3nZwQP/wBXb8DXzzpFs8zPEpwSAzZzjA659Pwr7h/Z&#10;R0qKfxNBJKjSk3cJVeOVjXexOenUAc96AP01hKKNsQ2KuFUdRgcfyHNFwchti4/+vz19PSo4pPMy&#10;5G0HDccYJOePz/KpXCyIScHP40AcnqUWUKgZPb8+f0ry/W7fduCjjn07df8ACvXr6IbSMZPf8e/P&#10;HH+RXnmsxDynLDJ5yehz2GBQB4ZqsG13YLw3Ofz4PauekywwOT/PqOK7PWYeqlc9/p79efx/rXES&#10;bcngcdfb1wen4Z+lAFm1do2K+vUYOfbPpXf6JOxcNnPOeO3Hf8efTr+HmqNtOduDgdB0PsenT/69&#10;ddo9yDsGc9Ow+gFAHu+kzrIFA6ADG3Bzx/j/AJFeh6e7SRDPIP5dPw/SvH9FuMbQ3IHX6+pFeoaZ&#10;OqqMnJ/E8/px/Q85oA6nqSVPA7f/AK/8aQLg8HJORj/P1H/6uajDbwCwyeP09PT/AD0qQEglQMA8&#10;8fqMfr/+ugB2CxznB7ZGPxp209zj0yMZ9f05pgXGMHae2M+n+eDSk8joMZ//AF98UASEZweuPTj3&#10;z+tNUFR15x9eP8imLxnJzjr9ffjmlZieCMA/jgfgf0oAUgZyRjPb17fnTWcADPOc8jGfbNLkgcjJ&#10;BPGSO3f61j65fCy0y6vCcGONsH3weAe+cUAfmD+2R4hN3qMGmI5AllZyc/wxjAU/U881+fbMAS2c&#10;AY9/xxx1/T9K+h/2gNfbV/HVzG7kJaoFxn+JhuY469+cnmvmi8kgjLMG+9kgevp+dAGJdHMpOd3P&#10;5/TrX1h8DdGZdPN5IcKuGOMDPXAJOMjr/Wvk6CL7RcLEP4z+XP8An/69feHw/tF07w2ZHTa7pwOu&#10;QuMHv9c+uT60AbV64mvjGBhMnC/lx/8AXpdaHlWojY7SeO5A47evTH60zTgrzvfS42n5jjv24Hc5&#10;xx/LmszWLp7vUBF1K446knPp0HXHp170AeheCrFhCsspwjEtkHk7fTPX0HWvexdzW+kKcBHSEg/9&#10;dZiR16/Ko9P16eX+C7BmFtFgvIXVOwwvc/gD3/Cu91m4H2XyQ4zNM7Nz/AuAgJx+f+RQBlWpCABc&#10;tg4x/P8A+v8A0ruNJl3hBnlT1wMEAdv5V5/Cw5AOAen4dPpXV6dMARkD2OeMDv3oA9h0icrsx0I9&#10;fbnr6V6Rp0hCgYz/APXHOK8k0i4XeoAwPXPrx0/+vXqOmSBscYAHOP8ADv7jpmgDqUORjoefT+n9&#10;akPzAMRyffsex/w/QVBEc9zznjHQY7/nU+AUBzz054P4/wCc+tADSvVWJ+8e59M/X8aXOQD0BA/z&#10;/nvTCACPl4Oc/iPp608KGAZuMY/Trk/55x70AKT84XP65+n0P/1qkAxyBvxx6Y/z/nNREg4yNwHX&#10;PX0zgdKYCNxXGcdu2AOoHHUf/WoAlbknn16DoB06dqYVyCvcZ7Zx/wDqFICzDpkc/n/+qpF24GDk&#10;jB9/Yg9v8igCJlO4KBgnv17HA/x/nSgZXk59u4+p+vb+lIcbSQMAD8sde54ppYZKlcE5x7dwcf1o&#10;AVgCCM8rkj9Mf/qpOM7SMf09vWlCIyjPTOeeB9fbNOIxk5HX/d6+nWgCBlXkjGOnXHf/ACPXFZtw&#10;SBuU5A/n9e/tjrWm3A9DnP68c1RlXKnBw3HXr+Pp0oA5PVXWCBpWGQoLe/Tqefwr8uP2gdfbUfEQ&#10;0+N9ybmkYAjjPQe2Mf4V+i/xK1iLRtBlkdtpfI68dOp/nn881+Q3i7WP7T1m/wBQL7vMdtjEHhew&#10;A54x09aAOHvpdhOOCeTz09s9/avPb64M85UnOfl69SOP8n8q6PVLqSFSucZB57c9TjrTPAmjt4h8&#10;T2toeYwxeToRtUZOaAPur9m3wx/ZlkmoMFWSEDBz/wAtZBz68gdBXvmraqt3qqRJKXCsBkjJyOwH&#10;px+FcboEUXhfw7bQEbZSv2hsZydw4GOxA/z0rK0+/muNQlun52uSO+ffHfFAHul3rlrp2nhpW+Yj&#10;5VP3ifQ84H8/Sr3gXUbrWdS+13L5Xf8AdH3Qo6Y/X9TXhN9dtczIrncc4HOc556fz9BXufgVEhtA&#10;ZidsiAKq45P1468gf1oA+hbe9juSqWuMMnODxjOCc960RjLYwRxz7fTr/n1rG0aLNrG5JGFC454x&#10;jHP8v/11uqu1Ru+bH+Pce/1oAZkkAdCD7cnvz/jzTmI6jtgZ+lGCAcdBz3/zx+XtSELuGMjb2x78&#10;j6f5zQAh28jGB/nOQf8A9VC5AXnkY9D+Oe35UFsMB3JH/wCv/PvSAk4HU5/L3P5UASNj5ccEDP8A&#10;9b/PpTN4+UkcAjntnvg0h5wuQTjHr26Y/wA+lIQR3wB+P06H+lAD3GccEAj+X+JpmAfmAyPrjp2J&#10;p6tnBA6Y5/kOnPt79qgyMDI689Dzg8Y7/h6UAQyqdpYnBI9T2PY4/p6e9Y9yCxJHOOn9eAeM9q23&#10;xs7/AIdfesW5y33RyMH6f/r/ABoA5q7ZSBz13dieMjr/AJ/rXFaio5xzjOe3X1/+tXbXYypGeece&#10;2cYHuea43U0ZTgDIyfr6f09aAOKn+RiFHOffgepohbEpGcYx+HP9fSkuEwR2I5456c8/XjJ/rToV&#10;2fUYPHH5c4xQB0FoC4GAc+3r9B+ddZYhvlKngeuRj/P+FctaMMAnkfqT2/yc11lmFAHoAB7EHrg+&#10;/wCXYDNAHbWKvsHGQAO+cZPf19vf1rVReclcj8vfj8axrBuNw4OcdM8fp/nBreQEIVbkdvcYwOP8&#10;nigB6qcDjke3HT8f/rD86ibeOBwRjPOen5+5qUqRg45//Vn6dD/iKgfbtPQnv/8AWP0H/wBegDmP&#10;FOsR6Loc945xtBxxj27/AKmvyB+Lvim68T+K7nafMggYjIxz9OeufT9MV9xftH/EJNJ0h7C1dcnd&#10;Go9Sc9Oe3v71+ajS5keaQZaXOTk8nPXHTnNAGLqDG0gZEfkAjpn6Y47d+49K4GG1mvr5YokLvI3A&#10;AOST0wPrxitzWb1mdoI2wDwRk/ie3pn+Ve3/ALNHw7m8ZeObe8mhMlrZMpHoz5+Ufnz/APXoA/Sj&#10;9lD4RReFPCtvPdwDztqSM3czMBwfpjOO1fXs+iTQaeZrtsmRsgc4xjAz7Y/z2rrPBPhW20XSYNMw&#10;DJAq78dGYjn+n9K3fEtqxQWqDKrxgevuPb/CgD53TRolNzqt8NpHzLn9PzHfsK+fdejuPFfihdPt&#10;kzBHnc3VURT1P8s9zj619QePrwWGni2tgAxU7iew7n/6/wD+qvNvBWhW7zmS7BYzYmlYZXbCvIB6&#10;ZLHjGT2FAHd6fYRaJpVvbIQHnRWYZztXHyL+XJH61CznaUPHGMe/fPHarVzI1xIXI25PAHGB2A9e&#10;PSqj/wB0duOh9ecdOaAK0hK7lPIPTr07/wBKoEsm4N0fn8+vPerMrFyewP457E+/+NUnbahJbGB2&#10;Hp1oAz7rCsVzgnAxx3HHWudlbcx4wT688j9fr2rauTy/bv0zn2//AFVz07KHJAAAI/H+fb8vpQA9&#10;H3AjrnkEg5PH+foO1XEyQGA5z/8Aq56+4rPXoCBg845x0P457c1fRiDnGSfcY575ye1AF2Bh8u4Z&#10;PTjByfUf59a6C2LEEAZwO/16fl/npXP2+FY7c449vx//AFfrXQ2wyoICnd7/AIf15/GgDQiVWUHb&#10;z/Pn39u/apGyOnH4A5HsP04pqEDkrjrzjGeeM/nn+tKzL93OCe4zz64x7mgBH5zxyf8AD60qjlSe&#10;v4H6jpSFeSB8w5/n+fPrnJpQFIKgYP49z1+nr+NACAHcPmwf8/5FN4I+bv8Ahjg8/TnqaeFAPygA&#10;HHc/Un/P60w7Tjjg9v6ev9KAIzlWJIyPw/z+PtQDjoMZzz1AweOlPZRnL9PbPpngU1sfxDI29SOR&#10;z14Hf9O9ADcAjOMHGR/+o/l6U3aDkYyMcdsUr8EgnOMDn24xz2/T2prkAnjvg8n/AD3/AD7UARtk&#10;M3rxnqc49R6en+Nee+PPFMPhzRprmSQI4UkcgYxyTzwfoa7S/uIreKSV8KEH0/MfpX50/tEfES41&#10;CdtIsWJL8NhsYUY6D3zQB4D4/wDGcvinXbi5lkLorNtUdAP5c9/rXieu6oWxFDxn73/6q1dRuBbx&#10;FX++QO/+T9B2rzyeYySEt0+vf+dAFq0tpr2dIIl3O7AAZ6+wHr6V+1/7B/7OiW1inijWIMTSANkj&#10;qp7dOnP48Gvz7/ZT+EkvxE8a2811Ez2lsd2MHaW7dsflX9K/w18HWXhTQLbTbSIIUVd2MDnHT8uK&#10;AO+0rRo4o44oUwqLgD0x/SuxisxEoYjJA/yTTLGJhGMjaK0ZCgUk9B/n/wDV0oAw9Yv49OtGkdsA&#10;jj+v8q+GviL4lOt6syRvvii6H6c8evrn3r234ueLWhthZwPguSowcYHc+tfKdw7OW3Esx5yc59cE&#10;9u39KAOdviN3zcHnvjPpn3Gaz4VwwyMg89eeD+oq1dsm85bOCc847d//ANVRW5GQAMjA7j8MY/z9&#10;aALIXgBjux9OMUEbstn5R+XPv059Pc+lO+6oUA4Hp3x1zz+VRn5WzjJx3z+H5/40AOLck/hjB6//&#10;AF6FY7DgZB5/z+tKq8Hvg49fTgc8+/FRk5ySMZ/D26/X/PegBS2c8HC9SSPzA/lUL5+V2XHXg4P4&#10;YHXrxntUoO7gjAzxx+pprZYjeOT/AE4BOOPegCv91ju5xnpjPTt0604YONy4APHOfYnPb/IqXC7m&#10;yOBjPHt2yaaSAxyAcfX8sn8/fv0oAaiEkMBx+Y9sev8AnFTL6dSPz68cZ+vufwqIBQQWHPuOc/z/&#10;ACo3KM+uBx9ffgn09aAHHB74Iz7cDrn86iIA3c5x0z+ePb+fFPBDADpjvyPp/n0ppKqw5yeo68dM&#10;/l/k0AKGAAwc5wBj6e/+fWoWdjlSd2evH16HHOPrUvykgDgcevJJ4z/n+lRtxkDOOPwPqOP/AK/p&#10;7gDF3cAjDHn1/wA+ta2mx72A6D8/y/CslSu5go6/z9e/6flXU6NCWcP78Z5znpx3A/w+tAHoOmII&#10;4QcYx7dT/TH6V0MbfIGJA79e9Y9sCqrxk8Zz057df8mtTdkDB6fqM8etAEhI44yCD3zx/nvmsy5l&#10;OCc4zg5+vT8ulXJHxk9c+3+PrXP6hOoUsTgD0GOg9fT/AOt70AcT4gnO5kB6N+f546+3FeXazqlv&#10;plpJczuFQDI7YOO56dq67W7tA8kjnCDPP+c9q+C/jz8UWi36Tp8oBPGAMEe+c8fTn6+gB5L8afiV&#10;Pr2pTWcE+IFL559OwP8AL2r5L1LUQ7tGBgg/n6n/AD3rT1nU3kldCxLsck8n36//AK6415CxORhi&#10;f8jFAEUhLda9K+GPgC/8b69DawxNJCrDdtHUk8A9fz+tcp4a8O3viTU4tOslLFz8xx90dyfpX6w/&#10;Aj4fab4F0uK8niXzdg25GCM/xn8+/TNAH1h8FvBOlfDfQrSJkVJdokYjqzDt+Hv3+lfZfgrNwPtM&#10;5wJDkdz6/lzXxp4W1EazqcS5MkCnAwSOQcknPOc45/rX274CtDNFHEo2onT3oA9m06I7AzDHpzn6&#10;mvLfil8Q7TwxpUqwMGlwVC5HLHHH4d67bxT4itfDmkyTOwQIhYn0A71+c/jTxXd+J9Xe9lc+SuRE&#10;ueAvqffvn8OlAHL6rqN1ql5LqN5LvlnO5iTkZP6ewrPzhgOgPfnnnt+eacxyx54/p07+v1pqjpkc&#10;Ht2zjjkf57UAMfABB6/XGT1PbtQ2epGd3fgcd8n/AD09KVmVs7RngZPf3x36f1HelbAUE4+X9ee3&#10;agCM/N8uODx9M/56Gnqodjzk8dvTt7f5+lMK8gg459fy/wA9Og6mrlpGXfaVJByOh4FAHR6RZoWD&#10;kZJ/UjsP0r2zwvprO6lgCD+vr/jXnmhWwYqnJB6Hpj/PevfPDtp5UQfGfw/P/wCtQB19lbJDEqqM&#10;Adf8K1MAdBjP5cfl+lVYVAHp/M1M5KgY9v8AOaAKd3LsB56fnjt715zrl55eckkc5xzj8u1dhqdx&#10;hSM9M+3Pv6V4/wCKNRWNHVupH5fjQB5d4p1Hzp2jU9/Xj3Pucd+v6153KUY7icYP4k/TtWzqkwnm&#10;Yk7QSffnv/n6VgFiMgEk9fT8v/r/AKUAMYkDOefbPPpz696AfxI5x0x9D7UoHJ7e3Pb+lNJ+XLE/&#10;r/8AqoAXoR6EfQ/Tr6/zqEnfkdAc9/z46de9Sg5K84/Pjvn8fb+VR7i4IDEbu3Qe+BQAhPPXJ/Hn&#10;2/ofp9KQ5U8cnj/P/wBengHG1jgDv97r39qjb7oIXOPp168/y9aAGkgPwcgdTn9B37f54qJgjEc4&#10;P5+/HT/9dPZ8lT3BGBjp3I/Ed6Quvpwf157jj/P0oAUBgx2AsDkD9Bx9aETJ3LwSehyRx+H60oIY&#10;kg8D8fy/z7cdacpBBbseMEZ/xI9+tADSASDjk+/XB/z19vwRlIG0ckemOfUY60jOAofqR7dP6VHv&#10;KkBlyQf8/n70AOY5zxwee+Mfhzx9KawBVd3GQR16e/b8/SmtjbyM9/Tt349P506RiOScHH1H/wBf&#10;/PSgCu6quSD068E/Q9/px/jXg3xT+Jtv4atXtYJVM+OfXcT0A+vX8q2vib8RLHwzYSrG4EwHTvjn&#10;j8cf41+d/ivxNeeIL97u6ckHG1TyB6DvQA3XNeu9bu5dRvZstJ2PO0H2zx3zn/69cBq+qjd5VtwB&#10;yffj+dV9Qv2OFV846/TpXNs7Ssf8igBpLOT3r7E/Zb/Zn1r4xeIIru9tmTRoWBZj8u/2Bxx71x/7&#10;OnwC134yeJ4La2hYadE4MsmOCARwD+PNf0pfBH4OaJ8MvDNno+nW0cTlQxCqMk4GSTjr696AOo+F&#10;fwv0T4baPZ6HoNsIkWML8nQKO+T617ba2ptoygPU5zz1p1paiFEBG49yev0qa4nitoXlmIVFHXr2&#10;zQBWu7m3soGnuDhF9fpXwt8cPjFcahcTeGtElKKDtmlTjAHVFP8AM/hmuh+OXxidWl8OaHKRKeJH&#10;XjYPTPTJ657D6ivi+Z/NdnYlix6k9T9c/r19aAKrkkEA+3btzz3IPHHrnvVd1IPoD19un8//AK1T&#10;thspjBJzjp1HGB2qEnjg4IwM9QO3+R+NAEJyqjAwD/j+X+falP3jnggfifxFOMakEgAjk/UdB7fl&#10;7moBvB47A/icd856flQA5sA4JwR7Hv1FRlSAFUdeP65z7dasLu7scccf/X/z3pgweG5AHf09zxQB&#10;GRhTwQD6DOB/h/nNMChgc9T7447H/wCtUnTAbJwTjikI24GOCfX+n15//VQBEQQOOTx/kdaYn3vU&#10;Z79unWrHDEc8nnJxjGO/qaa0WBx1OP8APPp70AQMBkAHjp09OO38xTVyB1BI56+ufzxUhO4EdAOe&#10;B/nFIW6jPPTjn8fr6/jQAYQfKTkYwOfXOP8A636+0Q446Y57enHNTYO0EkAfgeBxj3pD0POOwI7c&#10;49uf855oAi4A5AJbPH9PSkYMB94Eg8jj25qXKx5yceh9PX/IqMnJ9AOev/6+fUjrQBHwdwbIxzn1&#10;yOO4ofOzJ4DfX8uP6HpUrd+OO/Tr7Z59aYUAyc9SDjsPYe/0/lmgD//X941RUu9Nli6lkIx68dMV&#10;+Nf7ROhjS/FM7KvDnj8Mcf55r9f47sPC4Y5z9e/THv8ApX54ftWeHCr/ANpKu4rn0x2/L/61AH58&#10;2kjQzrg8njI5/l/St65RpURnHB59T9Pr6VzjboZgSMAc8Dp+P+HausU7rTo2QOSxB49cH+Y6UAcz&#10;cQMQJSoUH2PI+vHI7VzMyNFIQ3Gfwx36V3Ey+YpVQQBzkZx9R3/zmuev7bbl8ZGMe/8AP19O/wBa&#10;AOfc8c/n0/z7UyNsHHQe/X/PvUj7RkDoemf1I/8Ar1XB5A6YoA6bw9ctaanBPnBRw3HbB7V+1H7M&#10;niQX2hwRb88cZ5PGe2fyH+Nfh/bTCJw+OB16/wCe1fpj+yP4rxcQQyP14UEk89hjqOnHb9KAP1Zj&#10;3FcE8/lj/Pf/AOtUxbIPQd/r6fy+tZ1nNvtw2cgY+p//AF+vbpVzO884JOe3HPbH1xQA8dNvTI/A&#10;9Ov5UrcMNpyfXPYe3Hr3qJcFST19+nI4HbrUhAbGSOcdumPT8fT/ABoATLHAwSM9ue3U0qkcp+p/&#10;TtxTTu5Uc/Qnv7indGyB1wf1/wA/rmgBSylQxAAPTHUY6DFPBYkHrgZ6Yz7Y/wDr0w8rnOSOOMD2&#10;yc0hYbvUjnp39vr/AI0AKFbaAoDEfX6c/wD16eWJHvxnjt1zTCTkbuQM+wxin/7LAgEdjwPX88UA&#10;RscMWPGO+KFJ3Drj0GD27/0/xobYx5yPXv8A5/z0pAxDADgHA47++T7+/vzigC9FKyuChyD3A5P5&#10;c1vWN8d23dz9O/b+dcvuwOvAI/z/AJ61YinKkf5+Y+nf6/n70AV/ihajVfCF3CBuBU8ZPIIP/wBb&#10;tX88XxS0k6V4mv4ChASVu/QFsgYxz9Pxr+ifU7g3WlT25OdyEDP+f8PpX4a/tNaQbLxzcbRgS5b0&#10;xk8Hp7df5igD5mt3Jh2Mx9uc/jjtzWUZmt7gbXyW4GOPYGkjDK5XOAR35wfTnP8A9aqly21sg5br&#10;x+XBxgep+tAHbyalOtmgWQgDn3xjocH1xW9o3jAW8Xl+cDtA7k555GfbmvKZbuTyArN9/wDDp1PA&#10;/L8fasQXjwsNhIK8/jQB9Cy+NXS4TMgQE89uvqfXjrXu/h3VrTU9MEiSguFwVzjHH159OOvtXwHN&#10;qMspznbz2P5ZrtPC3i68smFu8pIOcZJx9c9c0Afd/hDXZrfUxBCRhTwwJBz9ef5GvuLw/qjzWUTy&#10;EPwB074P44/zjrX5Y+CvE0Ul7A68AMG3Z5DAn2P6/wBa/QjwNqpu9MR1fPA9ePXPr9PyNAH0FZ3h&#10;+Xkg++f5/wAuh9q62zvN2DnOccfn0/T/ADxXkdpeMvyscHtj/P8A9bpXXWF+QRzx37Z/yfzxz2oA&#10;9IhmDoG9ce/4/XpV1WJ+7wPXnp1zxXMWd8dgOfvY6ep54/lzWzFMOenGPwz0z2wMd/1oA0QF5HXP&#10;48//AFvSpAckA8Hpz6D6Dr9KhRmADdQCO/XPvx+XSpN2CM9P88/y/Dj1oAeCxy2MentUZODkDpkf&#10;jk+o98ZpQSM9c47cnGPp+lLtBJIG0t79B/k/4UAMYspG7p+I/Dt60pbcSykDHbp9aTkccgfUc/57&#10;UDII55PX/H9aAHsQOQck+nP+femfdxu4Gc89D7fSlJzHhTjd+uT6n16UwsckluDj37enH5/SgBcn&#10;IBGCOMd/w/8Ar09Tgk9cD6AcjOf5VDlm2gDIP69h+tJuHG05A657Y9//AK+DQATRl4mTGQRge/B5&#10;xivxd/a00hrTxdFKvymaJ1I4IO1sfnzj0r9omHQZxk+/Oef8f84r8rf2y9L8u/tLwAfupJIxjoA/&#10;zYwPTHHPpigD81iu24IY4yOF9ew/wpL+PaUOOWOcd8ds/njrV6ZALpgDkgnPTjucn/P8qZfsHhRl&#10;5IOSeRkH0wPz5/KgDkblMNuJyP8A6/es0jq1bl4dyBefk46npWG2SfegBq/eFaSLxnHNZg5IHrWz&#10;bqRGPY9PWgD0n4SXk1j4202YHH7wDGTznj1HTrX9KPwh1NL3wdZtnoijHceo+mf61/MP4ZumsdZt&#10;bhOqSKegOQD2HP1r+hf9m/XjfeDrYhycKDz0x9D9KAPr9SGCg9hjtVeaInJ/z9CRzVe3uNygE5wO&#10;p6/THSr7EHOOT+WfqKAOduYeDkZAPOO/+ff/ABrk7+2L9sg/55/+vXoFxGAvA5+n6fWueu7cgOAc&#10;D/61AHleoWabnG3gZ4ABH48153rGljkgDc3c/wAuMducgYr2bU7ULuwPXvjgD3ri761HKOeuc85x&#10;2xz/ACzQB4fJHJA53joeevuCfbHFa9jeMuADgjGR9Pf2FaesadtYPgAA+hGOePYVySSeXJkEZHTg&#10;/XufzoA9Usb3cMgg4/Htyef8/Wuus7oDAQ8nI9yfTH/1q8jsL/cw+bJwMZ7c/wCfau3sL0sEG7IA&#10;/rx+dAHpMbk4GRlv5d+f8/nU3YMp4Oeo45/H3rAtrgtkLyTj8P8AP+etbCtlSMEBvTv36elAFjJV&#10;uDyDz9B+uP8APeophvhJxyQR0zz0wf8A61OAG7cBwecdeB1/z3pj5IOc/XPHPf60AfjJ+1tCU8Zw&#10;MASzwH8g/T/Cvhm+Vg+0nGe3Of8AP86+/f2wYjD4msWC4IjmX6bXGORyPXtXwPf4Ej4PC/U+vfHb&#10;2oApII1njLcEMM9u/QGv0C+HkMUXh+GZl8tI3KtwTj5QQT6cj079q/PEMxYMOuR29Px5r7m8Aaoj&#10;aCEdQ6syqVXPXbwef5D86APWNXthe2hYLgIVI/2l7dep9q8f1XSGRjtXBOTz7dR/IA4r2lXMtvDG&#10;2GPG1VwDgDBBA49xXP3eliQjzBkDgD+IDqMZ9BQB8sa/ZbLsoU+U4yOnPr65616v8ClNt44gKtkt&#10;Hxu7EMP51leMNFSUiSNS7yNwV54B6evGc10Hwmgez8Y2ny4JUqRjrj+X+FAH7VaYfMsoC2Sdg4xn&#10;OKvhcqflwQOf/wBVYugsH0eycjAaMd+mR/TtW5jjJP8AP1wMe9ACox4Y9uOfpyfyxUySMSOcEn1/&#10;yf5etQduP4eF9/SjlgSVyV/D68d8UAb9ncFged2ffH8+Of8APFa2d+W6g/07VyMMxUjHJOe+fqDx&#10;/n8q6S3m3hRnBHTHv1oAiuYtyn1HU9Oo554/z+dcjqNnlCgOM8A5/wA/ma7mUAgqOB/nt+n9Kwr6&#10;Ld2568jqO3FAHjus2PBKrgkdB1Neeajb53jHUZPt7e9e36laEqcjkZ9u/wBOw6E/SvNdUtMFgAAT&#10;/Pp0NAHi2oWhDFlBHQ8Z7HPPt7fh1rPtpmic7sjp16fn+fBrt9SttxJYZzz0x9c+v+e1cVPE8Lkg&#10;dO/p9aAO50a+KEksfw4BNenabdbwHByePXp/jXhNhdEOGbgL1/L/ACfzr0jR74naucjgfX9Pw/Kg&#10;D2mzuTgc5H1/+v8A56itlJMgAc8euT09f8DXD6ZdBgDnAPv19vbnk11tvIWxk8Een+RmgDQLEgHq&#10;ef58dKYdxGPb0zjFKpwAe5A68Z56H/PSlbJIA5OMH37f5z/OgDxj4zziDwtKSAMxzfmqE8D6nn8K&#10;/BPxrO0t9KuMsvH4euP881+63x8n8jwjckgF/ImAzn+7jnGP/r/hX4PeMZS9/cGXjJHTrxxgH60A&#10;cGOR9M9T0rSslkIQAYy7c4yBge386zgSWOBkjHHXrW3pkayvFG7YDMxOM8AD8etAFO73EFVGFDYb&#10;3I6kn9fxqlkqu0End6c59fyrbukSaBZYEIgQnLZI3P1wPz/zxWG4XJZScH/OBQBPaxNK4zwo98Y+&#10;n1rWSNvtAC/KMhRx1zycf061BYqxISPvkHjnp1I/D+tayxCKaCPOGkccH3IGB9P50AfuD+y4k48H&#10;Fpz85SFWBHog69hj9B0r6uRsdOmMjHqe/NfM37NVn9l8DIXxn5UxnjcqAdOO39epr6XVy3GeeOvT&#10;r19qAOgtJgxIBz+X14FSzJlDt6jPHHI9PfFZFtMEYb/oOe3bPr06n2rVZvlJzwc5444/H9f0oA57&#10;U4wVLnGT6devSvMdVtmJ3cA/0xmvVb1A4ODzx0z7gfTHeuH1W22ZGcjuMcE8f5PWgDxTU1dHO4cd&#10;j/gfauK1NMockgnjPUfjyf8A9dela3E8jcDIJ7Dv/P61wV5FuA2nn9e3H/1v0oA5OCRoW+fgE+/5&#10;V3Wk3m05z8vHTtiuCnVo5wwAAHXjGfw7f5NbthcDcCvp39e3bjr1oA9x0y43EbSSeO2cj39MV6DZ&#10;TrtUFuPr6+v1rxrSLklF4GR9ei//AFq9K025LAAtj8+/UZ/SgDtAARwcke/I/wAMU5eP6e2e/wBc&#10;1Xifcny8Ecdev4/jx/OrG4kjnkdAT+mPxoAQ8qeOOf0/TJqJ88bT3HGf8/5/Cpcgjdng98e/+eO1&#10;Q3DbLeWXGAisfpjn8Qf89qAPyU/bP1Rp9VtrbduMs00mOcYQBeP6V+dF4hZ2kbgn5sHivs79qrUx&#10;deM4oC3/AB7WxZuO8jZBx05r43mK4IQ5AUDpnPPp7f4/WgDI2clcYrvtHtmFvjJQybVzngHrgnoP&#10;cH/GuK2/MOMEn/8AVXc2izGwG5TsLnI6fz+h/wAeaAHwmWLeudjBuW7fL6fXP49q0bCElS7gkMT1&#10;HUnofQZ9+1ZG75QOgJY5I5HbA4ro9OBIRVXdn5c54GB+I/r3oA67QCVlUqdqkMGJwM/z9Priv0N/&#10;ZOsIz9mvn/dILd5U45YuQqk/kcD396/OeAuTLAig7I9vPPLcZ9QR/Ov1m/Zp0hNN0SdkGXNnaRnB&#10;4OSWY8+uO5GPxoA+olHPGcDAP584FPZW4zyPU+mM846f4/U05Rnr1PTJ6E/4Uj8EnnOSeRxkHjp1&#10;/wDr/SgDIvo9qnYSoH+foa4LWIMKQmD19/1/z+VejXKbuMZB9eSfTiuP1NAUPBBPY/Xr/n/9QB4h&#10;q9sCrZGBz26Zzx3xXm17Htk2jof6fSvZNZtyVLFTySevH58/h/nPlOpxKGL469vp2/l7dKAMIqN2&#10;Qx5+nbH5Zrb0+TBUoMjP4dfX9MfrWAWbpj5QMfnjt9Ouau2kxLjqfbg5/wA5/wA4oA9k0OcDa/AP&#10;X8fqM16xpU4wDnBB6dOOcgV4Ro102VHTH+H4V65o9wTgEnIx7cjqOevT/PFAHqNs7FAOS3HHp6fk&#10;PSr6DnpyeAPx5rDsZSRwf6j3/SthHYEc5BIHI49vx9fp6UASAEkDP9P1pNw4yMf55x9KQMzAPg4G&#10;Tj/Pr/npijnqQQD69+etACYwo5zgE98fnTxuPHrycn9B+IpoYcZGB9eePWnEjI54474575JoARlX&#10;AKnJ9Rzg/jXl/wAUtVXTPDEzuQN5APP93luPp29K9Qds5JOccc557nueP6V8gftVeJxo3hS6CkrI&#10;LdtvpvkOB+g/x5oA/IXxxrY1TxJqWoZJeWVse/Yc9cYHHHSvMbuQh/3h5A/L61pX1ywldy3JwT7k&#10;joT1rnS25jxnPt1oA7TwXYm/1qBQobaQef6e9fdlvAlno8UULEJ5Zyx5ztHT/P8AUV8lfCSw82/W&#10;62cI/U8ggcEfqOf/AK9fVN7O3kRJgkJnC/73r2z3/wDrUALa7Io2foBwoPt3x/n3rIsHa61hCibh&#10;uJOeMgHgZP4n+nFWZpxDbGPbgsOTzg888fTpU/hqHddGRTtPJ5JJDcgAHHTODmgD6B8JRHa0WMGN&#10;ffcRznH1bpWhrm4XmwIUWNQuMe3PA/Pn8qn8K7YbaNY0zvYIzEDny/m4Pf16/rUGqbriaSSTJL5J&#10;/Hn+o/rQBmxtjk5OM8dveuisJPLAQnIAxwO5/lj6dK5lMbsDBJ+pyD6/19utbdo3IGOOfXjuMZ+u&#10;OKAPU9GuM7DnkdgemDwMd69S0qUEYbkjB5H+cfyrx3R5ThGU4BPOev1z7/5Neq6RMWCnOSR05x74&#10;6/WgD0OJWbGOMZ+o+nrVkMD2AIBP4+nr7fhVG1l3IoGOAOOvv/n9fSr45XBP09OmQCP885oARcgj&#10;PTIHJz+P4cdqCo5IOSceh/z+FIc7SwORjPPPAIz6f5zT1C7SRznA/wDr/wCf/rUAJhiSQNucgDOO&#10;f5/0ox8igZAHr3Hsf8+lOJHBJzk9Ov8AP8cYpQFK46/gPw5Prznp60AQk4OOuM9M8H24B4P9afzg&#10;kDGP0PoTQ24YyMdfQZ7d89M0zOdqhsAgfXpx7f8A16AEbbtBBJzjI9e3+cUYYZ3A8H6e/PtSEBQQ&#10;cHPX16d6X5wePXnJ/M5oATjdgnIOOMk9Ouf8/wBKXB+8eBkj0/AcdPTtTN3UgYx6j/8AVTieuD3O&#10;CeTk9h/9figAwCQSCSTj1xx1/D/6/aqEykZHQ8+oHH1/CrrE8r1z9OT3P0P+FZOpTR2tpNdMwGxS&#10;fT37fhknigD4s/af8WDTtHmsUbDMBCBnGGbqT+XJ/CvzPmuvkbaRy3ue+B279c19HftGeJn1bxUb&#10;QSbo7fdIR1BYn9Ogr5puJv3DsvHB6+5Jx7f5+tAHHavcbpHiX5iffPXtn34r6P8A2b/Bpvrh9WuY&#10;8C4kEKsR0Rfmc/pzXzSIXurtYsZY8AfU8ZxX6YfCLwfPoHhWEONjwQhQeo86b72ev8PX+fWgDe8S&#10;XkTW8rgFiz7VxwoQdM9c9P5muP0m5bzZXVCC55zx/wDqHHSu81vRHhtw8owARxzz0yf1x+NYulaW&#10;B5jxoxJ65HJx0OfbNAGfDGZrgTXEm2NWxtA7e59uvrX0d4Ct0upbdIwQg52kZOWHAPc8V4M1mtnM&#10;qMCXf24xnGM8nk8n2r6q+GeitBYJcTDBz6dOPl5I7A49B2AoA9dtoEt4xFECoXPP06/nkf41aALH&#10;5j0P+R1/WoVGVAYZB/L3OB79O361JvbPB56jv6dRn9O1ACkL1HQ9s9PbGefp6/hVckElk59Op2j/&#10;AA/rVjjHA5wR9fbHv6D8PZpIKHjJbPsTn6cYoAjIYBTggHJxj26HnPeggAg859f5Hn/9VOyTnAHO&#10;Dx/L/wCt/wDrpSxOGGOMcgH8eP8AP1oAjXk5I9vTOP8AP096AQudpIz1PTAPTB/rQxUg4III/P6/&#10;57U7IBxgZH4cn8x+VADTgYfOR3wefx9Pr7UwHjk5P49h0pS2VG049x9ff3phyR8xwPzzkDoen9KA&#10;I5sqDxktzkY7dvf+lYtyzbScZPHXOOegP0//AF1sz4ztUfKPb8Tzz9OnPSse4Axkj5+R2/PPXP60&#10;Ac5e7OWbgnt0JAB/l6/hXH6i5UbMZJ46jHvjrXX3RK4C4BHrjjj/AD9feuL1JWGSo59u3P8An60A&#10;cpKwLHIwM+vGOMZP+cU0bsg4A6/X8qbNkP1ye/uR+H59vxp0GQQAen0/l68jFAG7ZKUJboT/AJ6/&#10;5/nXV2bsp24AA46ZxXLWeeCevpxn25rqbAElWJ+XJ79Oc45//VQB2Vgrn5cdM/8A1gfT0roRlhu7&#10;cfh9Pw9sfzrDsc/LzyT09x1we2P8mt1SABg5xj0/U4//AFUAOYc/MfXPfgdfwPPpXN+J9YTR9Jnu&#10;t2Cqnbk9z68c8V0UjbQSeCM9c8nPr7Z/+vXyL+0b8QF0XR5rW3bEhHyr6MfbHf8AOgD4f+Mni6bx&#10;P4pmSOQtbWx2jnOTzu+uegrxK7nFvA24fMTgAcDr+HTHFaTyz3Uz3LtkuSxOc89v88Vy+tXSBCgO&#10;WOAccdP8+lAHM+W97eoqEOZW2qvr/h1r94P2Ifgnb6D4UsNVv7YGaT982R/y0bkfUAV+V/7Lnwym&#10;+JHxDsw6ZtLRt75HUg8D9P5dDX9L3gHwtF4f0Cw0u3j8sRICfXn+v15oA07TR47SB5wgyST2Ofxr&#10;i9Ttg0ks8q8e/r7Z/pXr2oICgiUZOOvXNed+IwlvaFV4dxjgc8jr/SgD5U8YWb6ndSpnMZ688bRj&#10;PUjoenPWobS2W1tUI5e4C8AHiMfdH+Pua6LXbffcMkj4E5wRgAhE+9n1z0H1NYrMN7beFBwOvAHT&#10;HHQemKAGZIT1H1yfp+v+RUTDH3jwPXk888evNSbn4x15HHv0P5nn8qrkkgY6hjxn8/8AD/8AVQBU&#10;lJUBc8nPXtgf19efWs+XABBBI79//wBVWpG7EY47jqfQ/r7dO9ZUz/ITypPoTzzQBk3Tn+HA9yf5&#10;8VgMQZCcgHPbjrwa17tyN+zpg/4cn6Z5rHPLZXkgjseuf84xQBLGWBG44bIHvx1/OtGMlgSeMjkK&#10;MY59BWZDnj0HXt2/r7VoqAcjsM9D39O2elAGpAu7GV6H9P8A6xroLbJAKg4Gff8ADrWHbljjJOD9&#10;OMdvb0ret9+F2DI5/AcZ9h+tAFwAsBuGFHHp/nvQyjng/h/T8KWJj94854OPp26/4fShcjIAAPHQ&#10;nH4/SgAOQcsSPTtx696RsYJAOe2D+uOtODf3hgn9D+A6fz700YHOMLkexJ9P59ulACE4HI5/z3qP&#10;O4BjwOfXjrnt/n9anYk5I5B/QY/Mjj/9dRgEn1H5f1/WgCMk8knBA6+pOegP86awGBzgsOvPTOOf&#10;fnNTMCxG4HIB4+nb+nvTcZwMZHpj2479vb09eaAIRuI2nhh/Lvzj+majZsDsOOnQHGOeeeOKsSkd&#10;z09B0Pb/AD/OuZ8QasmlabNdSHGFyORyccfXGB2+nNAHjfxn8eQ+G9BuYg+2T0BPP+f/ANdfl7q2&#10;qz61fS394zO0hJ65+90A9M9T7Yr1f41eO5fE+uz2kbloI2YHB9+Dj/6+ea8CvNUhtInzwSoxjjuM&#10;DJ7/AOfqAcx4lnDEIPvcdB175z9eKx/D2i3Ou6vbabarvluJAoA54JqtPO11OXznce/1/r+Ffo3+&#10;xT+zrdeMtYi8TarHttwwK5GOMjHr1weePzoA/RP9jr4J2Xgzw/BdyW4+0PGvzYGSxxya/SLTLVlw&#10;GGcfQVy3hTw3p+g2cGnWCACNVXIr1S0h8qMBlwf8/X/P0oAVY+mTgDp7muV8Ya3FpGmyOziPAOSe&#10;gHrXVXUyWsDzHgKDnPv2r49+Lfi9r69fSbd8ouDJjv8A3R/UigDy7xHrE2talNcyMSCxxk9B2Az+&#10;tclOPl3ZBJ+vp06frV/dklyMde3r7+lZt6xWM564447gjJoA5WZsnGCCOOnTH+elSQqwGSQRx2J+&#10;vHf/APX3qJ8+acfz6+3t/h071ciQ4GeoI9QOvpQA8ruxg5yMGmDIIzjHf3wOP8/TPWrO0upUjAOR&#10;0/Dj/wCt+tLtO05XAxj8v8j+dAEKqVUZGMj8B71GVYbsjcT24/z9Pr7VacBcbSOe3ORjrn1qKRjg&#10;nqOR6e/QZz0oAr5YDIGAOfXnpngmpCcZx1Hoc/r6/wCeaZuLDjgD1HTn+ntxRt5J6fX3J/8Ar96A&#10;FGd57/j/AE/rUTKcEZOe/wBenH59frUjHLBiMjpyOPw/L8felXqTnIH9ecAe3SgCNdwwOhAB+h9P&#10;c801vlUZGce/cjn0/wA49KsYI+bqB6DGMe/FRszA5ztPv7Y9v69KAI/nwRkZ9evp378ZxTWOAcdV&#10;+o5x/nP9akOcdcgd+n45x+VMAbcQvJAz644//VQBExYKex/znv1H5VA7ksTn73Y9z3x+Xappiccj&#10;J9+P/wBX+fpVZiCxGcjj06YPT/631+gBJbp5soXPUgHJHb8f0r0vRLRVRTgYGP5c54rh9KiV5EPc&#10;kdfb8/z/AEr1HTIB5KnoQf8APp/L+VAGzCnAGOR1P4dh/n1qztIyO3f34HQZ9KWNNpGSCBn0/E/0&#10;qZQQQpwMAdPU9eO/pn/69AFG56fMev8AToB/P/GuO1m4EcRLDjG7jk9eB9PeuwuSUUluB9OB39f5&#10;183/ABY8bW/hzTZpd4RypA9R6/nQB4l8Z/iXb+HbCaFJtsrZwAcEnHYYzxX5heLfEF1qd3Ne3MhL&#10;Pz1PTtn0rtviH4yuvEutT3EspeKMnYP6f/W/+tXhOq3zTSmMHCg/gD7UAZlxcs7ls8nrz+XFR21v&#10;NeXCQRDdK7BVHfJ44+lRLGZHC9c496+6P2afgFea9e2/iLV4mClgIg3QAH7xz+OKAPQPgB8F00XT&#10;49V1OLfK6hpCwzkn5goGePf8q+j7tmWRYYsgynAX+6o5J68Dv6c16td6PZaHpvkRJiC2wgPPOMDP&#10;4/nXiD6ol1rDMgYIp2qACS2DyB/n6UAfS3wvsjcXESWy8g/L746k/wD6q+/dCaDRdLSZ1CMR1Pcg&#10;cc+nWvlb4J6cy2yXskYhigUDce5PUn1A6ZrtPif48Om2X9j2DYu5YwCR/wAs0IPX3J/z6gHAfFX4&#10;h3PiO+k0+1lItIzhjz+8Ye3TA9DXhjtuO1eSewxxjn196fPIZHLE4IHX6/8A1/Wq4wWLdSfb+fX/&#10;ADzQA4DknOAM9fp3/Ecmms2PlUcDpjtj1/z+VBHBLDueoz24z7UwgYyAFA9c/wCe/GTQA4FQpOCC&#10;eRyPXufz544owCpIOQMnGc/gBz+frSZ2v8o4HTt168f1+tGSEBGT2z9Of89qAIm3chTgY9Px+ldF&#10;pcAV8vkA9gcc9uKxrdd7AJnB6EHHbnrxjPpXcaRaYI754x1xnsSfrjP60AeheGLHziMrkDnp+H41&#10;7pplsILdQhySB0P5H/61cL4YsBGgZV54HoP8/j+HavTIEyow3J9ce2OOlAF1RtHzDr6+/wDnmq88&#10;gVdx75/xqcttBC8YB7en+e1Y99KQp3HAOR3zn/69AHL61ehFbJxj+nr1/HNeBeK9QO50Vjxzz1/z&#10;nivVPEl6sULjqDkde+K+d9duzNO3OAc9ef8APv60Ac9PIXbcQTnuAdoJ7E9/pVIuVPHA6j8cc1K7&#10;5zg4J4PrwPrjj8KYwkzgDkY6/wCfTtQA3AI+ZuR+o9R/jTQmCdwBB9vfoc1IpwpYHJ/Lp/n/AApG&#10;XonJx0BwOR0z2oAjJx905wffjHTBHUUiqRyxz29fp/n/AOvTuRgnv+v4UZ6AcDnngY/P/PvQAjLg&#10;HaQQRxz6+pHXpUUnGT0APvk+p/Cpj3PU5z/n/OPypnG7g4z26dB9O9AETMxOMbsfz9vQj/H1qN0J&#10;PP8AD+eO+evSpiduBtJx+HPUdfT6+lDKckDJ6Hr2PT0/OgCAAdMcHnP/AOrpz/hT8Aqef16c96en&#10;OdpwTgf5x7daacMT1J9fUjrntQBG24KBnHbjvzn/ACKTrggZHUgj9PT8KGLHPzDrz19f1/l7Ukhb&#10;gkgDIz3Ppkd/wNADXfv6/p7dvXtzXmHxB8dWfhfTJZppVRwB0PTAwAPf/Jq/4z8X2XhyxeR3G4A4&#10;ycnHP5en5Yr85/iF4+vfFN+7SOTEMhB/LI9uuf1oAreMfF154m1CS6upSIyWIUnoB0H69cfrXlOo&#10;36AvGhxnH+c0ahfM0RG/JHHUjt6Y7dv1rl5Zd7Fs8kY68n8aACdi27uTj/61evfB34Ra78VfEltp&#10;mnQk2/mASNjt3H4ZrnPh54A1j4ga9BpOmxM4ldVZsZA5r+gH9mf4EaD8L/DsKvAr3cnLPjktjt7f&#10;l64oA9m/Z3+CPh74WeFrSzsrZFuGQbmVcFj3JPU5xx+lfZFhbpCAxGXIwcc8HtXHeH7ZIoxcS8s2&#10;cD0GOnTn/P0ruYHCxmVuAB9MD1/WgC+zpEhkkO1VGSfTHT6/SvlP41/Fo6ZC+j6NLtuHXk54jB43&#10;Hnr6DBx1rrPil8RY9IsXs7R8zN90ZHrjJ4r8/fEWrT6ndyzzvvkc7izHufzOKAMK9uprmd5ZGLs7&#10;DcTkkk8ZzWYzdcg89xzzn1/KpJCjMWz+PT/6/r1/PBpgXKE4x6nPA/CgBrHHAyOenoPeoiASSeAc&#10;4xz1/wAKkVSc44A7jt6dx36d/wAKcw3ZycMPx989vwoAhH90d+fz64yefTk+tNAJORgg9P8A9VK7&#10;ncT0yeh5PH/1qQM5PXng/wBOTQAAZxz6++e4/wA5phJP3fuj37+3GKdyeCccD1AGRgAjP1/rUStn&#10;G09en+H9aAF2kHDEZ6kflz/n/wCvTCAfmBwB/F+PTPfg08f7JHA+nB7n0PHH6eyHaAeTjr36daAI&#10;wSQ3Zvf8+OfenEjbg9fX8euev6YHShsjK446cdcn0P8An9OYyf3uevsP1H+e3HNAA2N5IYgBvUdP&#10;TpTSpwdx45+n+e+KcpUjjHpyOn+f8cCgKjAdiP1+vU/T+lADW+UDGSOPUnj/ACOKZkcgjIPPHoP8&#10;9DSt8xGDgg5/wz1/T6UgDAE5znHGf8/hQAjZOcjkE/Tp+FMVpCD2/LGO4H+fUDNSHbg/xY/p/n06&#10;daCo4LZBzz7np26+nXoaAGFyVLEdcE9OD3/H/OKaxy4XPTPb07fl9PenEFSFyc8cj+v09x7etWIo&#10;M8gEA8dOPXggetAH/9DtbPUSyL82SePXA9K8G+P+kLrHh6UiP5kGc8DA9cevPeu9t7/CKucFT/P/&#10;ACayfGm3UNDn3cnyzgDvnsfXOc+1AH45avCYLkggFAfw49R/jWlYN5kQTaCV/H/PrXUeOdJjstSu&#10;VK4G7p6eufr/APXxXD6RMRNt7+2MZ9elAGsVSMnAzwM5HB9foexxWTfjCs2ORnHTI+o7fTqa6C6Q&#10;K3C4znv6/X8/85rGv15BHftzjOe/88UAcHLkOy4x2+gHeqOBuHv/ACzWneLtlPGP59P881mt14FA&#10;EqMckg9M/j3r6p/Zt8S/2V4hiR32gnAOcd/f86+VEGcc8fSvRfh5qsml+IrZ0fYC3X0/H6UAf0Ve&#10;GL37dpkNww5IGOn4Z9e9dKhBB3DoCcZ6e/8Ak14R8FPEC6p4ctiXJO0dTjn0/wA/pXvB9AcY+nPt&#10;+OKAHMBnpn17fnnpTgeSfTt/9frUY3EjceOM59v8/wD16kJyxOcYIzx69R/nt6UALwc7OST3xkY7&#10;fjTzjOVIAP8AjTflGMHGPbI7ds0K28gYIJx19PT6jr/kUADMCw44GfY9uT/Omt0x6+/TikJ4CEcH&#10;8RnA4P8AXqKcSSMnIDD35yMfh6UAOL8jaOcHvzz6/wCeDxS4BHI5UDjGRxzxTB3bqPr+XvUiZBBJ&#10;JAx0PT/Pf8KAG7e7LgDv1/T8KQrg/LzjOeM9B6f59KeWP+rPfnj1/H0/zmox0B6lufy/z/nFADhn&#10;73U+w9On0oLMP9nnPTp2p45baeMemM9OnWkwQ3XAwTxxyPbnigBrkmMqG4YH19MEGvyu/a98P+Rf&#10;LqCqC4OAeORwRn2PTH1+lfqhIvXnGF56cdj16V8SftY+Hxc6BLesM7F3E45+Xk/5z6UAfjuySJdy&#10;qw249u+CTz1+lULtFVSxOML7Z6//AF62dXRWvDtwvbjsR2+mP0qhNGWVADuK8+w9f/rdKAOX3AK7&#10;EYP1yOfxrOky2Wz9K0pwnmsqgquT2x/j/hWfKRj5fQc0AVHPAGeT+P4Vbs2AkG7n+YzVB8emadG+&#10;05/zj2oA9i8K6tCs4dyFC4BPPUHr9fp1r9H/AIMa6b6xSFWAAGfXsc5/T8a/JfT7t4pQynBP6H69&#10;q+//ANnHxCxuo7V3wQAeSSTg8YPr9fyoA++YyyBXzxz3wD/TJ7itmyv3Q8nAbA55I6Zxj/P6U+XT&#10;y0AlXkFffOMZ55/Kshi8DLxhfwHf/CgDv7PUCuckD6jHH+RXW2V2Wzzx/nBx9PavKra6CnJOccnj&#10;A/z/ACrprK+YsFVsqOgzyfbI/wAKAPTIZSwCnAz/AIdu9aCPheSB16DGOf8AP8q5G1vUI64GfYjr&#10;6f4V0VvMW288N69MH8enJ/HNAGhwvHXOewzx/wDqpA2QCM9T0Oc/h7Y596iD8DH8P5D6f5/GpMsM&#10;8bgD+PXof65/xoADlh8vAHPr+tKxAB457nHH+f8APvS5JyDgZ69888cUigBjnjj8gfX3/wA9qAEY&#10;MBnOMfh/n+lMIA46ke348/5/GnkAEY6D6DH49hSEKNwPIOP1H0/SgBq5LHBORnn/AOt24FPxuBAH&#10;Ix68/j7YpV4xtPA/H8Bx+X608FQpc9fr7e/B/wAKAK55U45xn/I/z9K+Af2zNLSTQ5bmNdxjaKTt&#10;x2Pt0NfoCw+VskkgHA6Hn/J6V8i/tVaQb/wfdMoyTCx6DGVwQM4+v6e1AH4laiB5zqq5bOeDzn39&#10;6qM262x17fh3J/z1rT1OLy5XO3BOO/Uevv8Ap71mKytA+R97P8u309fWgDFnh/ctg8kLisJlGT29&#10;PeuhLMUdByWGMD2/PNYzq+4nHrx/nmgCkOoretImKFuv0z+X4isUA7+elddpCo8ezGCCef6j+v8A&#10;kUAUYXaOdH6bGBz6Y9DX7jfsh601z4RiiZ8BowQO456Z/nX4ly2xR+DlhyMd/UdP1r9Wv2KtZb+z&#10;YrGRgeCG6Y7+3p0zzigD9RdOvinU8Dp/9f6dz9K663uFkBBHBz+fX2x6V5nA7D2z178Culs7sZGT&#10;k/l+P+fyoA65hvB4yPf/ACazZ4SY2JGM/wCe9W4pVkUjOScfh7D8PTvSyqCGHA/Mc0AcXeW4IPfP&#10;T1rkL+wHVV4Ga9LuosqFxn+f9PXmuWvoAynAyQMZ54/D+nSgDyfUrUFTk5QAdfwz/k/rXmWq2Pll&#10;3VNvpwfx/wA/yr3O+tiCyg8njrjt6Vwmp2AYMeg5/DHt/k0AeYxy+QwUnnHoef5fWut0+/Ix83tg&#10;AdvT/wCt+tczf2/kuCAcdMcj64plrctGxGeOnbI+hx/nj60AeyafeAgqxzjHbH1J68fzrqoLgnC5&#10;zz/nr/n+vk2nXmTycEfyxnjHr6121nd5Iy3145/pj/61AHcxE4BHIOf8MelP+XB5wR2rMsbjIG88&#10;jjjr+Q/z0q8XPDAf/X//AF0Afk9+2hClvq1nJtxmW5XceeOCR/KvznvkbJUjJHX259M1+mH7bcEp&#10;mtpVyALqQE+ny56dTnHHrX5qX5VOcZI3DOfvZP04xQBhxRlnCJ3PX0J/Hrivr/wLJDY6PDLvOZFU&#10;7zgk8YOMfkO9fICyGN1kU8jBB6e1e7eCdSki0/dLIdqdF5OSfbP5UAfT2j6oF2W6HcS0ZB43Fc85&#10;9Pxrsb+OFUTec5bOfY9v88V4DpOq+dfrGzgLlec9Bnpnr16fn1r2f7W0wRVJZhyTnqcdf8/SgDL8&#10;QWsDWqRomGZcg9ep6Dp0/TpUPhLRJLHxRaTsMJkY/vZIyCcfrWlAsd/eRqzjI+7z/EB3/wA+vPr0&#10;UFqlvrNjcMfIlLFSh78cAc8//q70AfpP4SkMvh/T36p5S/ljqM/411G4DIz+n5/lXEeBHZ/C2n7+&#10;T5ZBHHUHj8/5c/XtVPIzz9Prj86AHsAeoxg/hnvk9P8A61IoAHJx9P8AP+fenL0Pqw7c9/8AOfwp&#10;uM/JjGcZ/wA80APAK57Ae/fH+f0zWnaz7SAeD/h/SswHJ5yfbnv2/UZH4VKjD72QSepx/P1oA6sO&#10;rIABnOAQf6nFVLmHIHAGOOeDxUNpP0Qng/5z71oEqd3oBn8MHqKAONvrfPzHkAdzj8xzx6/jXnus&#10;WhYl1XJwfT3/AP1cCvXr2LKkdz0Pf6d84PPNcHqVu4BPUDHX8hmgDxHU4F3EueMHPT9O/wDj6Vwe&#10;o2+BkZGDjjnI9R0PP+TXresWp3PuHI57/j/j+def6jbg5AHXI6dvT/P496AOCWRopQD904H0rrtK&#10;vSuznBJ79yD9P5/0rmdQhaN84wR7dv8APf8ApTbK6eKXBbknPfP+cf4UAe76VfAhcdPlzx37jH6D&#10;2xXf2F6jbdx5Hv8Ah+PX8K8Q0fUmJC57H8OeM56/4CvSNMu9uPmyM+vUe+TwPzxQB6dHLuUKp9e3&#10;P/6/xqwwXnvn3z05P55rBspmKDBxx6+vXt+da6udoz1Hp2z1/wAnFAHzz+0ZNs8HXe1wMWkxyB7f&#10;57ce9fhV4oQtNLycA+o59a/bf9qC7eHwZfgHgWrfXBbsff8A+ufSvxS8XKLWeWJgd2eexwf8/wCe&#10;tAHno4JwM9e1dVoSxbk8xRjL/MRkdOAfauY3DJPQHt04/rXYaBCJSmRgEMc9uD/M/wAs0AXNYmje&#10;wMESYHmfdAGM9Tjp/n24ripISZArjn044H4dq9Iv7VBbRuqk5c5fjjjjHHGTnPb2rkpYS0hSIZZj&#10;1B5PqfyoAsaRaxygKoz7+nU8npjjt0q5FGh1O2WVsgyICcZwCw5H061oWcElvBjH3xnjkDA545/n&#10;RpdqJ9XtkBLFplXI65J4x/n2oA/dT9n5ol8CpHFzsk+Y4yT8ox/+sete9dhnpxxg/wCf0rw/4F2x&#10;tvAdorE4k3NjnPQcn35Ar25RlueVH5Y9+9AEiMQ2fvAY9uSPz/ya1YpAygZx6+v6VlHcrFckH3/W&#10;popMgZ4A/ED9OaALE43EqOvP4/h/n9a5TUYwQ2DgnHAGP84zXWMTt54B9/Xjpn69OKw71MJnOCM+&#10;nQdwPfjNAHkWr2znfzgAZPPcDt+NeaXqHcVUZJzjp1x+mf8A69euavCWYsw5PHT9MjnrzXmGrx7Q&#10;+RyO5Ax046f/AKqAOGvkBy+QCB+GR6+v+eKq202x859OnP8Akf5xV64f7xIOTnHt26f0zWQfkZRn&#10;Bz9R7df88e1AHpWlTkLHlsde4PJ/zzXpmlXWSuOMH9O47eteI6ZclX2rwOB/+rNelaTdjKK3JGDy&#10;fx64/H+lAHsVjOHQM3OeevXHGfXHetMfeUsODz9PX61yWnXX3d5+uTnoOn+NdXFIGTIOAfQd/Yfy&#10;6/ryATgce/Ofy6H/AD61zviabydDvZCdv7lx2wDjBx/X2NdAScgDtnjP+fauA+IV0LXwveZJHm7V&#10;z09z+P8ASgD8Q/2g9QF5481dgciPZCCTnOwf0JxXznITkjPJ69zwPWvUfihqY1DxRrN/xi5upGxn&#10;/bK/j2/w7V5QGySTwf6f/W60APt1Lzovcnp16Cu7DNFaRjgArzt4565Off8Az68Xp8bNc5HG1SeO&#10;3v8AhXc3EbCVAeVG0DPsPfH49qAIojJeMFhQEHGSBxx/L3rprdo4VWKI58sMxAHBwMc8jqcf5zWS&#10;rNGqpAVR5TuGRjAA9eScf/qrZSFbe1j8vJLLuY9CS3QDPp19KANTTJYWuUQgOWlhjJByT6njsT61&#10;+ynwHszB4VeY4CyyFcc8BEAA9+eB6fjX4/eBNClvfEOm27LkSSA+mWUjgHvzgA/Wv22+GGnyad4I&#10;0ppE2G6jMoyDn5mwCeh5xkcZoA9IABJ7D8M/z6+1RuOT6Dr+Z/8A1inBicknA/P8R3/WiQMRheno&#10;Oo49OO9AFG437eDkjHvj+tc1qUYwQPz5P5+n+SeK6Uq7A7+p7/zOfr04rIvo90R6EHryORz2/WgD&#10;ynW4iyHaOB0Hv/kcivINZh8tiCMYHTPv+GK921eIqCzH5QT0Htye3WvH9ehJXGORnIzgc84/woA8&#10;3dEWRwBj0J9SfX/CpIeCSwx3HPU9z789v8addsUY8ZB6nP0/PnvVOORsgZIHB47+3+fX6UAd5o1w&#10;GIOQSMjA5P4+mO1etaNcbsDd1yDjtz6c8/X8cV4dp0w3jc27Bzjv+PrXp+g3ZChQcYIx0B6/Tv0o&#10;A9u0yclVAPH8/Tv7V1EZYKoY5G7uO+OcDt69K4LS7hWKJ3Gcc9eD09K7a3YPGM5zzxjt/hntQBey&#10;ccHIX2/x/wA/SlJ6ZOAP09OM1FuYMSoyOOoHr+dSAkAkcAdM4I/xwP8AGgAyuQM89s+mef0py8DB&#10;OS3t+femdOGzxjn+uP8AIoV8qGB6jt6nr/KgAccY64xz0xzx/k1+Vv7aPi1WZdLSQ/6VOe5HyQhc&#10;fXr/AF71+oOqXK29jcXDHcsUbNk9se5/pX4hftQ6x/aXjd4GfItIV43fxOdxP1HHTvmgD5Iv5RJK&#10;5Jyc/wAh68VnoN7DbznHT3qSeTe554/l7VPp1u91dRQR/MXYAY+tAH1J8JNPgg0/zJAuUQepwScn&#10;Neq3czyyiJG4PGSPl6YHfjH/ANbvWB4KsFs9BRgMMMnJGAcdP8atXd2yykQghzkHvj1Iznp2oALu&#10;XhYkPJbILEDOOn5nn9a67wvDhfk4IKsxA7dh/n6+leds/mzESHIPHQZ5PQD+deo+GUWWaLB2B9qg&#10;DqWJwPy6+lAH0zolhDDph2ruO3BdhkhnPPYc46HqKwb+LDFcAHHP9ePyH5d67/TbZzo8T7NqyklA&#10;fvbV+Qe3UZ/nmuT1eIbmUDgevHBHPbr7UAciDtyAMZPoOPw47f5Nado4BB6DPfrjP15/z0rEdwHY&#10;Z5TGMY7j6/StC0kx8rHj29P/AK5/l7UAeiaS5UqMYGCf17DtXqOj3G0qgPI9R1PQc8V49pcoGM5w&#10;CDjpxn2P6V6fo064TBPQdOOnvn/PFAHrWnvlcA5z2x07YraB/wDHuuO35/hXM6Y4dQxOAB0H15PT&#10;/Oa6LLBQ+MAr+Z/+t0/PFADxtC/MOvfOe+elKdqqARxx16Egev407b1GBgY44wMflxSEDbsBwDg/&#10;Uj2oAUupwCDle4/z/k0pI4zjjPHv7Ht3qNS2drZI689vocf0/lUqsFUbCVIPQDH1H8//AK+KAI3Q&#10;DOT1zjPf29TTRtJCseR06dvX8Kfkqu3PBz6dffH6UjEEkgYIHp6dhj1/zzQAoIZhs9Oh68cH8/X0&#10;pDtfdj0H5+5/+vTcsAM9e35cDt/9enuzeuSPf36CgCEjadpOSePX8OKZhmJGcA9gPp/9bkU9+vK5&#10;3Yz7c/8A6+KN24ksfX09fT9aAGFj/EMHkA8c/h+NeU/FjxBDo3hu4Zn2bkbdzyFUH+lepuV2lhyA&#10;CefQd/T6frXwd+1X4wa206fTrd/nkzCOeSCOSOf89/SgD89fFOpSa5rd3qDHPnOzDjt78+mOPWvP&#10;9Yu/LUIT8w6jpweM/XnFdJcExJ3B9R1PoP8APHavP9TuBNcNtPGcHH144oA9M+EHhr/hKvG9pakZ&#10;gtz50mB0WPngdzn/APVX7C6F4Pmg0mws508oyDz5M9Czj5Tj2HFfFn7G/gOG5a51u4jMsk7rCFHL&#10;BF5YjPr36/zr9V7PRvPuJbhUwiKAgI6AdAO/HGP8mgD5i8WeHd06QL8xUD6e3HUev+eJ7TwutrZb&#10;nQAseQByVX+WOv5d69vuvDv2/VHbYSqkd849fz6fpWhr3hwW+nkbtgI27iOnc5/r70AfHy20cviJ&#10;FePMAl+cMOML6j04H+RX1N4fLx6Zb28iYc7nbgjOehx/KvM9I0G2F9M7AtJKVjL8KBk5JA6AhV/U&#10;A16fZTea4KZCAgL1OFA44z/n2xQB1oYsoPTA9cdB3oJPGDgnv1/DH/1/ao416KBu9AMdPrjnpxU5&#10;ULkcY+mfyoAa24Yzzn/65GR2/wA96AWIK5z2zxyfbp0peDjBOPbH69M560q55ZTgn8frQBG2AG7+&#10;3HbGRTzng8/l79P88e1KM7ck8/X+fpz7e1NUDb0BPXp9en+RQA3AwNvU9SR1OORjt+NN8wnDEYGC&#10;CP8AHgfn2p5wAR3H8h+WajU46HJzn/Dt/wDWoAVixI45OPqATz9cd/akBDLkfMT/AF44PT9afgKO&#10;mM8nAH+f8801l6DqcY549+BQBBMVAIzkjjP9PbnrWPc+3GOAPUk/4dq15mIBbPJ64PvwMVh3LHyy&#10;McjH068c0AYN7ggtjAJ6d8AHqcVxd+F+fBHOQSePx/8A1/8A166+7YqvzHJPbH55ArjNTckDaPX8&#10;fb8v88UAcdcIAwYepz/Xj6CprfgjAyc/164z+dNnPQY79/8APPt+NSQLhlzwRxz1J/D/ABoA3rLb&#10;Hhs5AB59+9dXZnj0HA45z6Z/l7+9czajB+bPH9eg9q6ezI53cHjj+n9aAO1sGypLLjPPH5ED8f6i&#10;tjJKEYz9OOtYWnvtwzDA7+3rke+PpW5uIA2HJ44P9eKAMLxJqqaTptzeM2Ai5Ax+PGOv/wCqvyI+&#10;OXjOfxN4ouIFcyRQMMAHPJ68enoPbrX3d+0N48TRNEltxLtkC7VH95iOP/rc1+WtzdS3Est3Od7u&#10;27cRk89waAKl5MIrUoTtA4HbJ+n+c1586T392sCAu7N2756D+db2p3EjYi3MAQfTp68/579a9k/Z&#10;r+Gk/wAQ/iHYWzxF7a3bfJx1x0B4IwTzigD9bP2BvgZD4b8MQa/qloqXU4ExJXBJOcA8dcds96/U&#10;aKEjlBtB/wA/pXJfDzw5b+F/DNnpsUYQpGM4HTjpXoMWxUGTkk+9AGPLbOmWcbjXmHihlUPvOCRx&#10;7YHP5V6vfSPs2RjJPHv78+g/z0rwPx9cGK3mTfjzSVHOCqfxH3//AFUAeIapcx3UstzHyHYovGfk&#10;Q4B9OTk1j5YYVlwBk/TpmrkreY5K/Kp44P8AD249vSoAp6qcbj16dsHjueaAIRlgefvH/PXiq8uc&#10;sMgE+vfvye3v/SrJUnGD1456/n1/Dt+VU5TjkDGM8e/r7+xoAzpmLnOMjp/j06ds1l3DhQTnLf5/&#10;zmr1wxYFc8/ngdhnGelZF0QQw3Y/lnnPA9frQBi3XJIzwv4dO3OPqRWO24ZIHPbI/DkDr/T6Vfup&#10;BuO49849Py/z0rOySSUyoznufw9aALkLAgMpyBg9f5/Tv/IVoxgcFh0OevHOOQf8+/rWZADu9ASP&#10;075Gfw71qxjAzuz3/D1B7/T60AbEQOxAhxnOenT39a6K1QhASMkDrnj/AOv/AJFYloflDep9Mc/5&#10;/wD1Vvxs2EOAM89+cdvT8MenagCwdpPC9ff/AOt/M01cqMg9c9Pp096VApJI+UnpgkfU+vNNX5wG&#10;OT9R1HfOfQ+lACPuDgDgdO/B9fao8kg4PByO4x7/AJ1Iq/LgdOO/b+v4UvzKd2Mnjn16f4ZoAZlG&#10;zt5J9zxx68cUJgE56g+gb8gM49PzoYAg56Ht16/lTdxx1xg9fX9D0/pQA4jgdVz+P+fQ1G+QAcZB&#10;4OcDp3/r+NPJAHPBA/zj17/0qNy2wEHoP8jj19e36UAVLiXy4yznCgfy9/15r44/aC+Ja2NjNYWs&#10;uGYkDb+XPP4frX0D8RvFdt4a0Ke6dwr7Tj2x2NflJ488UzeKtcnv5n3RD7mTx1655/z3oA4HVdQP&#10;72V23u5YE4PJ/wA9zXmOoX0s7lHOAe3U/n9a6fxBfKimFW5OCQPf1H/6q4+3t3uphHEpLscKo7n0&#10;FAHonws8GzeNPFdppqoTFvVnwO2enpzX9M/7OXw/tPCXheztreBYiyLyByBjjivza/Yz/Z6W1gtN&#10;f1NPnlCytlQSOOADX7S+ENKW2jTy12oigAen+RQB6Np1mIxuCAE+3P1raDKFGTxk5FZSTrlYozk8&#10;Z9cVFrF9Dp9i0zNggEDnnn3oA82+KHjCLRdNkRWzKeFAwPnP+FfE93eNdXDzylmd25ycZJPBNdt8&#10;Q/FB13VpI4jutrYlVPXLdC38wDXnasMkE9cH9P6+g/SgCyr9VJxjA6HJJ55x/nvWXqDZXd1A9Pr3&#10;P+cfrWgM/wAOcD2GPwrKviCCp5Uc+/Hbp/nIoAw0DA7sYJ5PfjPXNasYCru68Z7YODx6e9UVHQZz&#10;g44/TjvV9BwOcEenGT04x9eaABjgcDp3z/8Aq60HAOOvHp1yMf4fX8adnHzEfLx9MeufWmtgY5x1&#10;Oc47/h9P6UAMJYrk9R0xnkdx/hURXcCpHy/098/XpUjdc8Aew7+v/wCqlKggjrnjr16Y/n/nsAR4&#10;+Q7MYPA54A7dqYyhnDAev4fy6nv/APWNSKMAbhzwR0z/AE+nNNYLjp+g59cdv/1UARkbckDgY68f&#10;Q9KcvOCoz7HseuPx/DtQQAcgZ9j9Of8A9RpdpGdwB3Z6d8fh3/z0oAjBLLxwW/Tj/wCvS8cZGfwz&#10;19vb/OaUjB3AYHAxn3/T/PpTMtjkZOD6Hvxn2oAexAJA5yBzx+OR2AqDGfuAk4Htjj+vf/61DH5w&#10;WGcdz7D26d/akb7o3Dpj8c9u46d8dhQBBJ13fXPQdB29arAFgOM/57f568d6mmYDOeOMdf6VFGok&#10;lAxkk+/Yc+o4oA6/QrVyVbaASfyGa9QtIlARep4yOOeOma47QITHGCRxjpn36/ga7e2VsL3z+X4Y&#10;/ke1AGjkZOMY+v8Aj6/l60MzyZI4wPy9c/TmlUuVODweePYVn6pexafavcSnaEXPPfuP8/qDmgDi&#10;fG/iO20HTJbyWQDYp2++B1HOPx/lX5C/HP4pXPiXVZ7K1mLRKTuIPGMnOPw/KvdP2kfjK808ukab&#10;OwJ+Xg5wMck/j/8AXr86NYvZBvlkbc5IJOeTnv8AhQBj6nf5/dowI6YyfTqe1ciZWkc55Pv2qzPI&#10;8773PU+3H4V1fgHwVqnjfxBbaNpkTSPMw3bRnaucEmgD1r9nv4M6l8S/E9rI0DNYQSLvO3hjnpjv&#10;zX7w+C/hnY+E9Bt7SGJUdR8+F4VQOBzWT+zb8AdP8A+F7HFsBL5a5JHJYjOSf1+veve/GIGlabJG&#10;mGlfIxxzntz9f/1UAfGnxQ1i3juG06xXzDuO4L0z0+v0/lXn3g3RrrUdajijVA2eAuCB3ycfTk/W&#10;vQfEGiN5lxe3DFFLZ65Y57DGOTXU+B9JjsUaVf3U8ql3dv8AlnF/ez7g4FAHuC6xZeE/DgCkPs6D&#10;j55QM8ewP9a+fdR1G71e5nvbqQvLKSWJPJyf/r9Pp71e8Q6y+q3Wc4giUrEuRxg8fnj8a57eCPmH&#10;TvgHp3OR+WaAFKBclv8AP+GahIVW5GCD27EfhU24jJHXjnAI9cdv5daj3HJwcDjr2H+SBQBGdpzy&#10;AWGeuSPT6UFAu7jIHH5dsfhRgAfIAM/hk/QZPfH5Um5s4Y46jgevqen+TxQA45GNo6/jgjoQO2TU&#10;WDgjHsM/454/EflSkYYEnB4APJI9s/j71GHbBCcAf559e9AGlYwt5oYjcvoPYdcelepeGbTzZgpG&#10;BkcYz065rznTAWI4IyR07da9v8I6fhRKwGT6fQH0x780AeraXAsUYDDp0+p/zjFdRC20dOD0rFtA&#10;FBGcD+foa1ASDjuPX/GgCeRztLnj09snp+hrltRusZHrnv8An9K3J5QFI6Hp/wDW/nzXn2u33lRM&#10;Mjj0z0oA8z8W6krB0U5PTj6fzzj9OK8VuZSzFuo5xjjHPUetdh4lvTJKU3ZAJz3B9P8A9WfSuHfd&#10;uxjI7d/bn098/rQBAcA479h/n8u/14prHgv0Jx3/ACP4807D8gnk5HXv3+vtx+lIAfvsfz46dMYo&#10;ADkADbkZ5/AdB/X1/WmAcHPJHtgH0/8A11IVZiec5649+344qJhn5W59cjrz1Pr/AJNACYONy8qc&#10;e447fhTQCyjByefXv1H/AOqnMQMqvUHhj/npUfKAMTwP8+9AC57gEAd8HgfX64pp3crgZPGM+v09&#10;PSlAKEFRk8Y5xn8McfShs9CeBx19e44Hp9KAGHdnGAQQT64/H/PamlgSB16c9fcde/alPIGe3PXP&#10;HoPx4pPmkIbPUZHPb0Pf1oAVsgHjjGD6/wA6jYjcQxwe/wCX8hT8OCTxn+Q6/wCP8+tNKtgZbOB2&#10;P+RQBHvDKWLcHnPTjvkd/wDPFcb4t8UWfh2wa5mYISpwO/HU9ePWr3iPXrbQrN5rhwowTgkduvp0&#10;9/f61+fHxU+Jlz4k1A2tvKRboTnA4Pt1oAyPiT8Qb3xPfyxrMRbAkZ556YP0x1/KvDL67EXCndgd&#10;fcjFTXl2qEh8A8YweoPYe3rmuRuLiSQ8nOOnagAmmaUkk5YD6/jXReEvCWo+LdVg06wiZ2kYAlQe&#10;M+341R8O6BqHiLU49OsIy7uRk4+UA9yf6V+s/wCzx8GtD8F6fBrV/H5l03zLvA7AZYnr9KAPWP2a&#10;vgdpfw/0yHUb22QTuoLMw+bJHA5/X04r798LAYE1x0BG1R0/AfhXhOl6qkrIsSiK0i/U9yT3/wAK&#10;978EQS6pIjsNkMfpxjnofr6/rQB7XocTz4nmOEHYcdO1c/438Yw6ZZtbwtkleg4HGeTz/wDrqbW/&#10;EFvpll5MHU8dcZx/j/k18s+M/EMtw0shfB5/r+n4/nQB554316W8mfzpC7sSSf6c5x1/z1rx65cy&#10;E4PJx7e3+R/StrV7szzEsQBnr6fjnvXPM6HPOM8duooArn5s7Tngdvr6f49aRtpwnQ9+efp+dS43&#10;ZDH/ADjBz3oC7lPJBHtx09PU/jQBB8zN0ABx9D/n+VKRnJI3Efr9cU7b26Y/+sOOe55pwyzZYDBP&#10;6g8Aj/Pc4oAqHAyGOM9+w98Z6f8A1qYuON3C59M/menJqcgjOBjOfrz1A9/TNICxY5JbPY9DxQBE&#10;DhcZyT7557j6VEBjAHY+p9eO1ShdoGOQMAe49uOexpDk4XnHOT24/wAaAG8r05H5E5HA/LmkBYE5&#10;P5/5PalPzHB5z69/Qf1/H1FKVJIBJB/kfegBpBO7JwQM/TPT+frTdvIP+R279M9f608evf06fXH+&#10;enSnNjBbsT9c/hjB/GgCrsXG4DIIPXrj8x7+3vik2/dKjJP+fz+nerCgKoHXjjpn2/WoHUEduM9x&#10;wfcdutAEYGMBRgc+/v0HX60DA4BwOMcZz04HryafhVPJwF7+v4c9/X/61PAPOBzxznt7f/W+lAEe&#10;AAWA9vy/zntUbHIDE4J9/U46Z/GpcKhIIJPQZ6EexH6U1U3ZXufb9OKAHwwh3J69umOR2x3GO/8A&#10;Ot20tdxCrg5yeoyf8OuabZWqYDYyR/D169+eefy9BXofh/RHuJkbbgA8g9O2OaAP/9HC8uSMHPAH&#10;bsDntUd4fOs3jJPzIe2frx745Aru5tNQrsReF4/I/wCPp+Fc3fWBRCCMADr9euQD+dAH5rfGTTDZ&#10;6zK2MJID1/n05rwGCQW8w28AHnjv654z3Ixmvun44eG/MhaZE5B9z/n8a+HrqFobjkZweO/T/HrQ&#10;BuSpJKqy564x+nHv+FVpozKC2eBkHjJ5/rx9fp1q7aYntt7c7Vxz3qnIyKxB5PPHpjtjv6n60Ach&#10;qsKqSzHBGOnr6dPyrmmIyB/+v8a2dVuN7bOuOawsgdQaAJkwOvIH64rQ06YwXUTKcYP/AOr/APVW&#10;YvtySKnUuCGBOc9ec+3+f1FAH7MfspeKBd6TBA0mSAO+QT/nvX3wDlBt4yPQ9+Cef8/zr8bf2TPF&#10;wtdTitZHwS23BPcn8Dx0/wAa/YbTrhZrNJEOcjsOD34HFAFwqSAFPtgHr6cf/X/GnNycHrzn8B09&#10;f8/m4LnKg5zzj+ff3/x9KY4zkAY6+/Y8UAOPZWJx6/qSPpSoAcZ4JP5Y9P5U3aFJJB54LDjn1/8A&#10;r4/GpF42qc5GD2OT/npQAAAYHIP4/oP8frSq2SM8YyT1PB456/8A1utBxtG7jH8Of5YxSj5l+Ufn&#10;jp04/wA/kcUAR8EjJwQe56+v1+tOBHHPByevp6dPx/woIYAvn72ec/l74/zmhck4XnA9+R+fpQAu&#10;Oxyx49cexPajLEjtj0OMH3GO/wDhQDlNpOCOeR+Xvg4pVIDdc49OnPWgBx+XnrjHH/6+9N9WJ6Dt&#10;056fl7Upxx2PI7HGPWmbsAbhhsn69P5f5FACvnHB5A7d844xx9cfjXg3x50I6v4TnjKBjsI5Hp2r&#10;3gjIIXjvn/P4/wCeK47xrpw1HQriEDJCs31I9fWgD+eTxNbC2v5oyDujZh93GOfpjj+dYSt8rGQ5&#10;JzxnsemB+HIr2H4z6H/ZPiy9t1G2Mszr16H9O9eNQ5UADgEeoyRj/P8AnoAYN2uJWKZHr7fyJ5rJ&#10;mJ3EHoa6TUYmwJRwAMY649aw52iAxjJA/IcEf5zQBlycNx0FRg5+tOY5YnHWmj370AWY3GBz0r6a&#10;+A3iVNO8QWcMrt98c59cn8vTNfMCYyK9E8AX39n+IbOYZ4dR1yOvA6fWgD+hDw9CmpaDbzKN5ZR0&#10;6Djv71k6ppbRlm28hu/H06+nbP8AWpPgpdpq/gy3kBzlQ3GeuB1Psa9A1LTNwPcMDj3+n0P+eaAP&#10;FXDRko2ABzz1556fWr1peFdqkgE+5H14Hp+v61qanpLxsXA6Z9vyx/IVzRWRZRuyPfH5Y9PU/wD6&#10;qAPQLO99CCOOh6kcf/qrqrO6YkEnOf1/H147ivKre4aMkt0z19+o4rq9Pv8AkfMCfqfX/wCvQB6X&#10;BMMj05z24x3FXgSyjBxn259cg9ef/wBdcta3YeNW3Y79e+PwrcgmHTOR9epHYdaANAAMBg/n1J9R&#10;049akz1IAyOeOtRI2cEk4GfzqXLEE4B/LOD/AJ7UANDZBY9+O3X8P0xTeR1OAfXj6E/5/wAKdndu&#10;JGB/LHT8s8UYGQMZHHT29R/9f8qAFBxjHB9RnnHPT6UuT97HA/yM+x/KmglTtIJPTg84FGeSVHPO&#10;ff8AmPyoAa+44YDA+n6givFPjbpw1LwjPERkMrpz/tLx/Ifzr2wDGcgjHPXj6f4Vwfj+yF54cuUA&#10;yFwevbv6/Q/SgD+ebxRbyWlxcQMvMbOvpyp49cj3rkbZiYjubJJ/TGee4r1f4oWEtr4l1W2dAPLu&#10;Jlxjp8xx/k/r0ryKEsGGCS3IHuf/AKx/OgC1p8cPnlpSAASMevHtx9BWddxgysIlODz06eo/CrMW&#10;Tc4IwTjk5PT2/Ot6fTlSYnGdxJXjr7fh79+c0AcK0ZU5YZNdhoNuZIzxkk8cenv/APrqnd6dgkrz&#10;kj7v05GORx34rq/DVqqqAQSD/LqKAKN3GIyY1Uccn345Oeufb8hX3j+xnqD29+IOih8f07989fzr&#10;4y1DT9w3AY2k9/fqPSvoj9mbV20zxWtogKCUqevQg9MevXv/AFoA/bKJiME4we3XH+e4FXkl2/Mg&#10;yV/Hjv07Vj2Mnm2sUvXeo7+v+fb6VfyRlcYIH9e9AHV2V4GUK5//AFZ//XXRLJvUMec/rXn1vKVx&#10;zyOPTHXg9u3+c11Npc5y39OT355/zz9aANCZNwwBn9M9q567hIySOueeenTH4V0rMAvTOf69ayrl&#10;VbOeT2/LqB/SgDgdRtx93Oc/j2rhdQTovQ4/lz169+e3Fem30WQUYZHT/H/9Xr9a4bU7fK4UdRnj&#10;vx0PPWgDzHUrcSq3GOP/ANXuPrXFzoYmwD07dM/h1616VexFcrznnH09u3XNcTqEQYtgdAenBHH6&#10;Y/zxQBXtLplY4PP1/Pr9f/r13lhfbsc8n19+/wCVeYnMZweAO4H41t6fcspzuzg9OMcdh6AdKAPZ&#10;bK7zgbiQfQ9OgH5+v+FdFFOpXryRzn26/wD1q8zsbxflXPQdfXHv1rrbS63Dbn7w9uSfb/CgD8/f&#10;22YWFr5vXF0nLdt0Rzg+/wDjX5a6lHsfexyDnPvzjOPav1p/bKthLoUsyHBE1u457kFcfr19Pyr8&#10;o9TjYthh846nv1wc/l/WgDlSSSATyPx//VXrfg+RfsoXquOc/T16fTFeVFcuAOMkDPp/n2r2LRIY&#10;INOSK2GTgfMeOe/Ht2+tAHVQziO4WRSQqjB9wDwD79PpXskOsxxacio28sD83fGO568H/Oa+eNSm&#10;+zlfIf8A1fJz0ODyB9P/ANWO/SWWtJLbFFOcsML0Ix6Z6j6/SgD3/wAOXMlyfMkO6Ns7iR1J7g9e&#10;ld7b2oub/T5Zh5kaS4VlP3dx4J9MHvivEfBOuRwuGXO9jnbxhucDI/z78mvbLK9nR4JmG0pKMhRj&#10;GSOTntj/ADmgD9EPh2TJ4bt+d2wlScZ+77cnnr/+qu6GRxgYPf6/Q/1rzr4ZSCbw4rMBgSPjvgHn&#10;r7/56V6OBnBGckdR1P8ASgByEhcYxn8uf8jt0P1pVYuCV6+3QjjijoDg8cdM8jrnvTWX8cnHbnnt&#10;x3oAl5yOeBx1/L6dj/nhwA3EdD09f8M035sjjnOfy6Y+vFIcYHP19PpxQBchlKPuzgAd+P8APPH/&#10;AOqt2GZZPu8H8M1zG4LgsOD+h+vf0xWla3GO+Mdvcev/AOqgDSmQMNwBwM+o445+v8/oK5fUbYvn&#10;Izt57fifb9a6wMWAbPqev+evb/Oc26hBTGQQR+f+NAHker2ZZCR/nH/6uc+ory/Urba78YA54Pf+&#10;o96911O1X5jjOeOx5HXn+X1rzbV7PDFduCcY/p0/xoA8b1OBWVgynjv29v8AJrk2OyQkcZI6cgfU&#10;fX3r03ULUrlWGSD7ccc/07VwWpWrAlk5x/Xof8/pQBqaVdkMOcEe/t69z06e1en6Vej5GDYz6n/P&#10;414haT7TtBJA4z/nPUc13+lX2QOuRzx/WgD3PTLwYCoSCc9OmP8AOf8AGuvSZGQdQD+HI9vbFeUa&#10;VeHCgc89u+Rjp/n9a7ezuVKjaME9B/8AW/z9aAPmv9qm7EHhW9+YAm3XJPTl+Rnr+Xv9a/Grxm+6&#10;6mYNuG4ckfQ8eo/z35/Xj9rW48vwjeOWIxFEvU8bnPbHX8s1+PXjBzJO2eGB5H06f4UAcNuydvfi&#10;vQ/DZ8m2WTaThJGAwRyDxj29688RSflUe35+9eo+FrZpLQhVPEbHOeo3YPsR+dACmWe8YxyHMe4g&#10;DGACOuP15/Gs5bVBOuOQW7emen+P6V1a6ZKF3jaIi33hjBPt2/rVeK0iFymBgDkjr2PU+lAFjyVh&#10;skUDDuMcZBI9PX603wvEv/CUaSrLvJuIu/B55HHqP06VtyRExqiLjAPqeT0xkGpvCumzf8JdpYAI&#10;fzV9ySp69CfXA/WgD9vfhHGo8C6USf4T+PzcZxnr+fSvVF746nHTv6/gBXmXwshS18FaUqkOHiVj&#10;1HzYGe/Ge1elBjjdkj6HGPp/WgCQnDDdgcent6UmWKkoM4OR0P0PWmZYMWyOw6dNtKOz5yOnbJHf&#10;OOv6UAXkbKfN+X16E+n+NZl2AULE4xznt/8AqB/zmri7h6j/AD26/SopwGxuJ568/nzQBwmqRhgR&#10;xjB/3jzz/wDXry3XLUhSMcc5z7dQK9mv4fvbQOmOB/P/ADx0rzrWbfOTjp9Op7kH24x6+1AHi95F&#10;5ZYdQM+mf5/59Kw5gPMY9z7frk+tdfqkJWU4BGePbj/PWuYnj4JUZBzyOMeuOPzoAdZT+WyqvykE&#10;9+fp/hXoej3QAHbn06evpn2/OvMFcJLwM4/l9Mdc11mk3G113DaRkduPx7//AFqAPbdJu1IXBORw&#10;OR29v8/0rvLKRigAHI/x7/54ryPSbssw4yOgx69K9I065+VQvGM9e2Oh/nj/AOvQB055UN0444HI&#10;9K8W+OOorY+EJJWJGwPIcEdI0POOen1r2dCgUNxyM+49utfKn7VesCw8EX43YAspgOccv8oGec56&#10;fn0oA/EzxFO00hl6mUszdOpOcfWuML9Qev4V1viCUByg49ec55xx+QPFcaWyS3rxQB0uhq0k5VAM&#10;/Kufx6c8civRodPFxdkSkvFG3Ppj6dPpXIeDY99yWI5Z1HI645P5V6XcwiISSuPLI+YqARuGOvtz&#10;wOKAOcW1ifUIIl+dCMdcHrzn8BW9dzGaZIEH3Cd2eMHnOOnfjp2xVS1MELm46P0Ayeff6Y6D8av2&#10;lsRH51ycysScDrkHgf5+tAHp/wAHYrhvG8F1Gyl7GGRx5jYwxXGQD9TgV+0nh+AWuiWVspJEcEag&#10;NgfwZI2+xzwPr16fkr8BND/tHxfI0u0lJooQrAD77AHB7nA6elfr9boke5YyxQEhSeCQPXGeePyo&#10;As7wMDocZx7+9OZgwJDYxyPbj+meaYR0wcYxzn9DipDuH1HPpnuKAKkm04wMH0+vtWbdqcADg9vf&#10;8Pxz9M1rtgEnqePw9j71nzYYkoMZHTnj/wDXx+tAHCarApVhjaPz7f55715RrlsMMrck9/bt+H+e&#10;5r2rU1zxjHX3GD7f5x715jrdtGSVC/d/HOPX8f0oA8N1eIxSHHQ/h/jXO7nLfLz0+v5f5zXZa/bk&#10;kluf8ff24/8A1VxTIVJd8gHoM9vT39qAN20kKkYbp9cdefp/KvR9Fu24Hbtj8evSvLLZ3AAB5HGf&#10;8a7zSJT8uDgHj0z3xjr/APWFAHt+iXOWUOecnGfb/PavSrGYSBdp5B57/XHf+n6143os5+XBweAe&#10;ew7+n516jpcgACkZ6d+Pcf54oA6lflAAOQD6df8AOKcGUZUnJ/Ln/wCtQrE4wfcngj2+lD52jHJ5&#10;9/8AOKAFIPXOQevOc8DpQcbTzgjp/n8eefwpRnHBGBgY9fT/ADn3oZgBwcA+3GD1zzQB518TNSTT&#10;vDE53FDLhcngYPJ/SvwF+JmsTaz4k1PUJm3GSdtp6/L2B7jGMV+zf7TXiUaN4Pu2WTayW8mOgOX+&#10;VRk/y/8ArV+GeuylpDnqcZP9ePr/AJ5oA5Z/U8fhXaeB9Plv9agVOifN/nn8v8a5FVDPk/417h8H&#10;tKN1qv2jHCsqg49wf1/x60AfUmlaMbTS7e2YZzGDknA3Z3Hv6VzmpxiFgV5YAHdjknHce/8AnrXo&#10;+ozJHIbeEZU8cdRxyPbNcjNpzXUpknY7lPQjuSc/l/SgDio7ZpJhvIUE9O5//XnFe6eBbVZr9Z3A&#10;WKLEiqcYHYf/AFuP515TPa+TdRrFknnHPbPIBx/n3r3X4WaVJqF8Y0BIZkHoNo5OTnk8dqAPqB7f&#10;y7KOHIIRABjOAMZOfz54/SuB1mEKrNnBP49ecZxj/wCvmvWryEtEXcAE46epxgdRjFeZa2gy4AHH&#10;f6/5/wDreoB5PcsonZQDknvznHsP8KmtJVyFI68dep4x/j/+un6ha4OAOcn+Xce5/wAarRKyuCpI&#10;BPzc9f5fX6UAdrp8hztzgj9c9e+fxx6V6XpMg4JbIOCRzjn/APVgj6V5NYSFNozz9O2On+fyr0zS&#10;ZQ2zDYB4HTj+Z5oA9l0piUTtj69cDocdP89q6ZBuUHOcDjjtnp/9euH0qYnYwPXtn+mffGTXa2rF&#10;ohxgsNvXGKALabSQSMH37dOR+P4UrYycjAJ4Pc/54P0p23LH+vKgHvj1/SlBO3f1Bwe306+/+RQB&#10;Go+YAnIPHPv0x7fSnHDbe2Mkfh+vB9akVW3jIwfcev8Anj3pjAbhyAPpjpnr3yKAGZwQwyc/gM+9&#10;HOP3eSOfwz3IzTvusM9SOTx9cH2p+xSc+n8x2H+fwoAhVArAsQMe/UYo7DB4AHoOe2T6Z7//AF6e&#10;eAM8FsHrxk9O1G7JBxk9u9AEBU8sDjOP/rn9cj+uRTMbeG7nv2x2H1qyACD75HP0/X2pjHGFz0Pb&#10;HP4Y/Xj+dAGNrF4ljps9y52iNHPJ9Rgcc9PbNfkV8ffEq6x4wlt1fetpu3dwHfkkj1ANfpH8ZfEK&#10;6F4ZkYsFyrFumQoB79eff61+NeuXx1HUb2/mbMtzIzepwTkZH0NAHG6xc7Ubc2CQe44HbB98/wBK&#10;43TbaTUdShtoly8zgehJJ4ANW9auDK2N3BLcc/nnuK9p/Zr8GnxZ8R9MikQtFA/mMcDAC/49vzoA&#10;/ZL9mn4e6T4R8GwvaQqZjCiM+D98j5jjvmvrO10f7PYBjHgkck9ecfkKd4D8JW+keHbK0EYG0by3&#10;HBYd/wCXau51IAxCKAbgCACRwf6n1oA8z0/QkWQylMncWOR6DOD9a5fxwqjTnt9uQFLkL/e7/rx3&#10;969vhsGjgZ3XcxHAHYf/AF68t8aQiJX85d4KMW4Awx70AfMc7tFMYwMGOJVGMDLyncx79BXQ6Wd2&#10;MAgfr7dq5K6uJLi8VXO4rhjj5Tz0B55wP6Z9a6nTWwU4xnPXnpzx/n8qAO0hOYwOuOhyMY/qD7VM&#10;2exwDxkf5x+P86gif5VOcZz9SBn+dWE+YnBwR+GP1/HigBh3HBx07Yz/AJ+v5U9c524B+v19O1Jj&#10;C84OMZ9MZz/n8vo8bh/P6+nr0zQA3rnHGOPw/L/PJpo4AAPPp3x6+2f8mnbs8E5Ptkf5/H/Cgr8x&#10;V3BBx/kHr/KgBDgqASDjjHTrUeOhbjPGc9qkGSQuOn4Y7Dt/nFBGenUflx6f5xQA0MAMjkDv+PTP&#10;6U3cMEDg44+h9OuaUgnO444/XnHP5007lIx1P1/HA+v60AU53LA9s8deT/np9c+lYs4+ViTkYzgG&#10;tqYHDcYx+GMev19Pr7VlTquCFIIGTnHT8KAOYu8eWcnJGO2cn65/SuO1Lcik8jHfsec81214oAZG&#10;PPTGOOTx/n3ri9SRQSCOnsDjjpgdz9aAOMuM5GSD+Z/DPOKntD2Xpk9OmeAD61BOA7shPOfx/wDr&#10;dOCavWYzyTtJ7dgPXHc+poA3rVtxBPP078euP84ro7QMxA3ZyOvB/L8f681ztrwR2+hP6/T2/wAK&#10;6KzzlUzjPH59ffFAHZacQOBxnGfUjofp/n1p+talFpenS3TnaVXjP5c/j36VFaMViHy4PH5ds/59&#10;Oa8E+PnjiDQNClgjkG5k+7nqT0HP+evegD4f+OXjOfxJ4kls/O3QwEnB4yx9OR0FfPt9cCGMqDwu&#10;DnOPy/Stm+e7vbqe+uWwZWLN+Psfrx/9fJ4fWpAo8rdyvJ4754zjpjP9aAMSZmuJxEo3l2xxk9e3&#10;Tr/LvX7d/wDBPv4Qvpugxa5d2g86c72Zh0yflGa/Kb4CeA/+E78e6fYlN8CyhnwOo4IA9uOfSv6h&#10;/hN4RsfBfg6y0u2iEbLGN2B1P1oA9IVCgWFDkgYGPp/StUAQwjd1H68Y4qraQ8mRuMZolkEjEHkf&#10;nQBQu5cRPITgAH+X+RXyj491r7ZqLQxnKKduM8cHkgdvp9K+ivG+qJp2mS4OwhOPqf5mvjy/mM1y&#10;87kHOTzj/Pv/AJzQBUkJOS2SDznpjsOT2qI9OuMcD6n1/wAacVJxjBA46euP8eaYVHJIIz7+vX60&#10;AQMS2cHOR0GOfQe/Q54qlLjlTkdeOmemR/8AWq9Lu2k5wR9Ox/LrWdcdN54Aye2OnI/HgUAZEj4B&#10;Uc/jz/Ssa8cKpOcg8/j+la0xBAHPHPf8hnNYl2y7BxnPPTP4H6eh4oA5+7c+YzDJB9BknJ5xjnPP&#10;1qpGygbc/gD/AD/z/Kpbg75CoGcYOOOPTJH5VHGrE4yMenP5f56UAaMHzDLZI/Lnvz0rSiAwCMgD&#10;9PXB7j2//VVK3U4G0559ufXn8MfSteNCG29Spx7ducE+3XNAGpaqTsGMkfz+n+fwrfRAFB3ZBz2P&#10;P+RWVaIAQCBgEZz7fnzWyMAE4Jz+PJ6H6UAKBuO3GM57f5GeKX1cnPt1+v0zxTuOMd+fX6HnuKDg&#10;5VTnPf19z/WgBpJBK54/z0oIO7PTH4Z79aeMcZI/ofTjp+Jpuwg4B5Pr/PHvQBG4PsB/P1FR7V3Y&#10;yD15/DoRz/hUzg8sp49ueCP8/wCNRnhRnr+f5+3+e9AEYzg5+U4/I/yH41Q1CeOztmmc4VRkk+nP&#10;J9x/WrbE+oHbBx+Ar57+NXj+Lw9oksSNtcggYPOR29fpigD5X/aF+JD6lcSaPazYQHDbT05/yK+M&#10;9R1NLaFxkMW/mRx/n/8AXW9rOp3Or3899cuSZGJwe2T26dK8v1py02CeevHv/nrQBl3Uz3MxdjkZ&#10;/wA/5/OvpD9nX4XXXjfxRbXLxb7aGQZGM5IHpXz7oGkXGuapb6ZbAs8pxx2A65r9w/2YPhdF4Z0C&#10;2lSDbI3f3wefr6/QDPSgD7j+EvhO20HT7S0gVQUQKemPl96+lnu7fTrQKmNzYH4968r8LrFYQebK&#10;ckd/r1796nfWJNT1L7NCconBPbj/AD/nuAevaVJv3SvyBnr/AIV4b8Y/GzQQHSrN8SzDaCGxtXoT&#10;j3/x5xXo2taxHoehO7N5ZCHJyMD0H418O+INZutY1KW/uHyXJwMHhQeB9KAM+dizjPzH2GeOv6/h&#10;RGRtBznp06kf57A1V3FsYOOOAe3Pr196lUsxJ+mOnYdf89s0AWC+1SpHHOPasS7kLOccZx+A/wA+&#10;/Y1pzPkYxg8emOf89fasZ/v46qOvGT+HQYz0+v1oAWIE49Bjt19PTIq6oHTgenHHHBx0qvEqjnsD&#10;9fpj6ev6VZxnBDfUg9McHHrn37flQA1vmIBbI/Ht7CkIJGOTj26nOOxx6CjB9c47c5wOh/z6088b&#10;e+4HPttI4P4f/roAjYr0JJBB9uP896aWGDg8LjPv6Z//AFd/XoN8xyBuJH+fWhTuU88duOvrj/P+&#10;NACcEAk89cD8+/8A+ujnIUnAJH3TnnjoOvNKW6kjIH8+v4/54ppLZPXBzwD/AJ7f57UANIOSM8nr&#10;n6/X3pgZhxnrj9O/4cZpzIATnJHHfPH+e1CqD3wCemc4U8d8f4e1AEC+YTgnIyenP50bMlh8wGB+&#10;X1x155GPyqwFwAx6D16deuc56+hqIIQeOw9x9D7d+n4dTQBGG2k9xjpkfUfpTJSCSV5GCcjnHb3w&#10;Pc1YwednXknn29f8Pyqm+5cgjnH1PXgfXHPNAFaZs/KCMH+vcVZ09GaYbeVBB/Lk8+1UpfvAAEA8&#10;9fTrj/Gun0S23YwMH36cdeP/ANVAHfaTB5cIyc5z+RPTJ4/UZrqYFwMjg/iPyzj/AD61kWalVxt5&#10;AH4DPP41txjooOTz0Jyf8+tAExaNVJzheOfT1447V8dftF/F5PDGmy6ZaSjzHU9D36dPx/lXuHxQ&#10;8dWng/Q55HcBwrY7Z456kV+MPxH8b3Pi7W576eUlMscBuD0B/L/9VAHnfinXrvUbmfULpizyksN3&#10;Ye3tXkV/eyTSuWOM/hn065ro/EWphmMUbbwR3568g89P0riwPMPT6fjQBb06wutQuY7S2QySynao&#10;A5JPFfuZ+w/+y5HomnQ+Kdftgbm4wx3jOAOgH0718m/sTfs3XPjjX7XxTrFsTbQsrR7gee+f8/nw&#10;K/og8NeFbTQNMisbZRGiKBgDGABQBCljDp9mI4lCogCrgcfpXini1BP5k8vRc4zyB/8Aqr3LV3Hl&#10;lBkhf096+YfiTrDJEbK2G5mI3Y/hyT349e9AHz9q09ndauFELTwxNjOOJJSeB0/Ent+tWb/UGtrT&#10;+zkCiVmzMy8c/wAKg/3V6VlRZtpPtuepIiB+8PVx3JP8J9BmqLFmOSSS3PfqOev5GgBZHGRgYJHU&#10;4684IPSoVVgCCcZ/LkZxz/n3p7MB2wR9fzoz8zBTk7fXvnr+lADWAIDjqOnp17j/AD2pCcfw8Dj/&#10;AOt2qUgjjkg/pxzmmbQE2kc+4zyO3b6UARMxK9MkHr9On64pmO7DJySTg89uR7deaXBBwBwehHHX&#10;1/z+VO8sY+7jGcE+59Pr/k0AQufLBPUDPtg9s9ecVXXqQRnpzjP449O9WpM4IY4B9T0/wx+fSmQx&#10;GRhxkn15we3bp60AdX4fgMk4+VieO3GB1wP8jNfRnh628iIblwGx7df8968j8Iabl1kZME984/zx&#10;XulghCoRwMDjuM8cH/GgDo4cNjHY/wCf0q0WPPqPoaoIWAAzx6+nbj8xRJLwcHjjPf8AwzQBBfzn&#10;2IHv2ryLxXqBVCrEL1wOcn6V32qXPlIxL89fw9s9PY14R4nvlkc9zn1/L6dOcUAcBqEpmlYMSQeO&#10;/wCXH51lEcndnHr6d+f61dmO/OTjPQj+eeo+tVm2kD6HPtg9M8fpQBARx84xu9Tj1xk/0o2gZ7d/&#10;p7fh6mnkBcHGQOOoz/k+uKDnBGMEgY5x/wDX+mKAI+NrMBnOOBzj8u2P8KQgZ54HQZHbPt3qVvm+&#10;U8kc8fXOOuf6VGQu0szEqMex69SOnJ6UARMuGyeQT+nb24oUHPJJx/nBNS/dHTcTweenJ64+v+el&#10;AO3Pp1x6/nnP4UAQeWWAUg9+fcnt6dajIbhhxnI9ufQ+xqdwMYAwCOp7ZP4/hmowuScnHb8+3v8A&#10;/qoAaMZJwMHt/nmmsvO0c9u3HtxUhXaozxjPIPX0H4Z//VQ2eATwenft+f0oArngsSCAePcf57Zr&#10;D1jW7bS7R55X27Rn0z9Kvatf2+nW7z3Jwq+54/8AreuK+FvjL8UJNRkfTNMlwpJDMhIwM9PagDnv&#10;i78UrnWruTT7GZhCGIPPbnjt/nrXzTd3iR/ODgnPfg57cc4p+o3wUFmfcxJPJ5x/j2x9fauLu7tp&#10;2yTwPr+H/wBf+VADbi5a4cux5546CrmjaNe67fR2FjGXlcjpzj3PtVXTrC51G6S1tYzI7EAADk5r&#10;9If2efgrFplumqapBmWQBnZh2H8IOfXmgDV+B/wPt/DNhFq2pQZlK7mJH3mJzz7D/wDVX0quqbJD&#10;AsoCJ8vBHbnA9BiovFOpy2sI02yOHcAFVONo7dOOf554rldJ0+4nulifLZxkA9v/AK//ANagD6N8&#10;ArNrl3Bb2yF4lcZJ+6cDqenp1/Dvz9n6Z5Gi6cEhGAAPQFm/yK8g+FPhL+ydMS4uBtdwC3HIB5VR&#10;7/j9a77W70BdiAADGB3PHb/GgDmfEOqtIJJpHJ69z+g/HBHFfOXinVnmmwh+U/1PX/PpXoPizVDE&#10;pVWx179ePT27mvCtTuhNMxyOcnPXr60AZc77jl8HHp6+mOo9s1RcB8ADkY6dvx9fWp8Hnefy/wD1&#10;Y69f6VGDk8jp79M+v+fpQA0DHUngY6/49P8AOKGYkH1Hp9MemetSBQBgE4I654755P0zUMikxnJz&#10;9B098f5z3oAj6ApnJBGMHJPX/wDVzTs5JJBA5PI5/wA+lKsRwcnAHpxj074/KnyLj5uoHuTkZ7H6&#10;0AU8hiozkDt3J9ff/CnbM424yeB/X16U/G5xngHPrkfXk9KkUFn7jn6dRjjp6f8A16AK5GMbTkHr&#10;jjH1P4UxhtXIyxPpg59j/QVMV2oMkkHByOO31/XFMdCcA5wc+3B/z6UAQn5h04bpwcnnjPP8jTud&#10;vmDtxx6jrxS/MuRjk+/4cVFIGUcnPsD698/zoAUZz6ZJxzn6kDt/nBpGYjOOf6kZz6/l/WlILHLD&#10;r+eD/THSh8HkHj2HP+e3SgCIn7u7gnPQcDnjntntxTcbuVHf3Oc/5xUnIAPJJ798AdOcY/WmnLDP&#10;JXvjj8fp7fSgBv7pXBBwO/bA9ff/AB/GlDZ4JAwPXB545/lR6EAkgH6j69jnoKb846nJxj357fl3&#10;+nFACH5iOCpAwR9Px/n/APr1rG13ONwO0nGduOnqDnrVe2tnmkPGR+g/D+ddzpmmliqoCWP17d6A&#10;LGj6W08qhASBg9+R2r3nw/oiQQ8oD+Xb+tYfhnQ1X964JPHr6cY9z7V61Z2ohQcZHb/PagD/0vWL&#10;nTm5IXI9euR7AfzrnrmyBUlV4I9OCcjj/DFew3mngZXZkDPrwfX/APVXMXmmA5BGcjt0GOvP4c0A&#10;fKnxJ8KpqWmSjZkhfz74z3//AF1+Xni/Tzp9/NbYK7Gz+Pr/AJ/Wv2x1rSPtFo8TrnC+nUH9eK/K&#10;r4++GpdI152VMJMD/wCOnjsOnfP4Y5oA8C0y5Ygx54A7Hoc4yfamaiGiYMvAP0/p/Q9/pVWw+W6P&#10;OACeckfiPr6VsajHkDcSN3b+We3TmgDze+VvNLMBk46H+lZvUjj9a6HVYcSFlHA469fr/nqKxhHn&#10;jHH54z6fhQBXX2GfxqZRvU+gzn8vwqIqQQemK0be3cRF8Akk/X15/D1NAHtfwR8Qf2V4nsgzbQrD&#10;8Mk4z65z1r93/h7qqapoNvMxAYqudp6E+vfrX86nhKdrDWreXO3a4/H6/wD16/cX9nfxPHqmhQQq&#10;x4Ud+/HXv09uvegD6kJPHA69OPwxz0/GpNrHheT1Hucf09aiRiwPy4x6HHGPf9KX5COecevv0/x/&#10;pQBIQEOScep/TjtSKPm+Vs4IwMYyPbP+fSnA/wC1jp/LjP4/jR6HGR+HXuMc54/yaAJA5YDnsMnO&#10;c4/LvTTuHzsME55z14/XvRjGOhPbODnn1A/pSHa3ToM/5/8Ar4/+sARsuSAOMZ/HP5VIPl6D8iT9&#10;fr/n3pu7r3I7/r3/AJntUnfcMAnpg56jPHp/+r0oARowOE4Hr0poByG6DjHt9P8AHvS5U9slf6Hr&#10;T2YbTuJIJ6fTqef880ANyVAIGOe2MDP40gzkKBgg457k9Pbj0pmQCMcEH1PX+VOAOPmGCOvPTPb8&#10;fegBAozz09+Mj/8AVVW7hWe2kQrxKv068c5/zxVrdtz68/U985pGU4Izg/z7kf5/pQB+OX7VHhxr&#10;LxMtyg8tZMp1/PP/AOuviGWMwOUHB5PXPfAwP89q/U/9sDwxm2XUQmQkgJzzww598f06elfl9qkP&#10;lXbquMEdB/n/AD1oAz75kNtsYjeeo57muVaNS2G4AH+cV011GzKOxK5BHcewNcxLGysc5GMHHsaA&#10;M2YAOdvSoanlUDnNQUASxDJ56V0+kKIp4p9wAU5//X7f5zXLLwR3Fb+nMHcKzEAcjGDz34x3oA/d&#10;/wDY/wBbGq+D0QyByowB349v85r68ubRTlmXgAY7+v8A9b/Jr83v2GPEANuNNkfOHPXk4IHH+cV+&#10;oktse45I559Tyf6+tAHlOpackivxk8H1wcjkivOtU0toy21CDx27/wCcZ5r3W6sQQeMjHuSc9h6V&#10;yd9aCRWUgEHP6n04+tAHhcoaIjqMYzzjJ9j/AI1es7tgw39TjH+ce/Pet/WNIWMfLz6j15/zxjNc&#10;c0LQucjkHA9QfX6jFAHoNhqILIC2cZP0HGfw7f411ttfqcYOcj19exzXklnelGVT349xj0/+tXV2&#10;V+oCgH5zx+PfmgD1KCfcdynB7/8A1v8A69aAbPOeQcf0/wA9fwrjbW63ZJOSR64z+H+c10MF0XbG&#10;eDj3x24P06fWgDU3dTjhe/v1pPunjGB356DvUavvOQcHHYfmffilHKjJyc+p7j/PNADs88dfQ44z&#10;05607HB5wPz4zjn/ADmkDYf5TnOAM9f/ANQpDz8uMAe+en+f6YoAT5Vxxxz+GKw9dt2udKu4j3jI&#10;xj0Hr9eK21wxUZwefx9R9KinjEsLKeRICOuM+3+f60Afgj+0Jp/2Lx5qiY2+bIHzyc5HTGa+aGbZ&#10;KUPAyev6EY9a+4P2r9GFn4yNzsGyaN198oxyT64r4dvFdZieg4/Xt/8AXoAngcreo6tknI7cE+le&#10;gpaC8VJACofGOOR3/wD1j+VebHcskTPzhgevUf5717RodorWEUgO9kYr16bsfoMdP/r0Ac3d6c0W&#10;0DnHO/HXJ+nGeBj0zW74btVkdUbr1B9ce316cfhXRz6UZVMi8AenXB68envV7w1pji8VQMNu/Dnj&#10;PPTP596AKOraYIiGkX3A4z9P8iuw+EF3HY+L7N2+452hunPcH/PpxW14l0uFLccHe3fPQ+vfvXLe&#10;EIp7PWbG7XACSjp6HuM/1/woA/cnw5ci70m1lU5yij0PTkZ/D0roFPGTxjkD6+gH65rzz4aXguvC&#10;dlITkqoHGTwB6fka9EwSp9B+hHr/ACoAkSQMwGOR7+3X+XbtWlbzCJx83Hv7np/+vntWSpG3KnkY&#10;PPXP+f8AJp6uV5J4OMc9iPw6cUAdvBOGUbTkDPfpnp7fjTpGIHBzj/Drn/8AXXO2s5XvnP1/z75H&#10;61r+d5gJ3AE+/wDnjH60AZN2hfOef68+vTnt/wDWrjtRiIJZ+3HX8vzruJlDYKnoPw44+vtXNalC&#10;AC2ckD/Pbp680AeYarAFClRgDg5OOc8jP+NcNfQkZyMkHJ/DqMZr1LUbYO25hyAPc49v8+nauHv4&#10;Bl9w5Pp/nPP/ANegDgZUz90Y5HT2/T8/SoLaR4mO3Pt6AepIrcuLUEkgglcY/UdD/nt3rImjZWJJ&#10;yRn9fb+n0oA6bTL7yiFzjB6HnnH+eK7OyuQdo6Dnn3/z1715NbzNGRgknn/9YHb6/Wus0++w4BPB&#10;4oA8B/a1hS58KXkr8ALA/YAbXGc88g5r8j9SKMx+TBbcMZ/z1Nfr7+0wovPBF8EOD9mJIz12sP69&#10;e/4V+Q2pKV3heAPToAen1oA5KRyGyp5/z0Neh+E7uYod0uWA4z159f6V5w52k9v8812XhidIcknK&#10;EHd1zwc8UAdVqsUflDBwV3Y7/wD1/T865SfWZ4Gwr4Pt9eQD2re1e5AsyIiATnpxweTn/PrjrXnF&#10;8VDHYPlzx6/jQB7n8OdXlmuEfJMaE5wfnIPBH8j+g4r6dsdblEKTj7iMqiQH5jz0deT09q+CPDN+&#10;9ldDYxG89R27Dr78n+VfUfh/xDBcJHcSEee+1JWwNmRwGxxj60Afrv8ABqVj4adWw2JMjByPmHr/&#10;AJ7V7AeSOwPtwP8AH9MV4L8Cp55vD8q3JTeCpJT7pG3jGO2Bn+ua972AAcfX35yaAHDkFcZH+enb&#10;rSgZ5Ax17549x/LvQcMdwGAOe3OMZ6j9PSkCjpnge/X2oAkAGMAZPU5GBz0/z+PrTcgAHqCcd+Mn&#10;v/jmgkgEqcZ756+/6Hp/jSAk54wT1/L/ADxQAoyVVRyec+38/wAv6GpopDv3A8jt7e1Q5DgFu2fX&#10;1wcf5+lGCjZzyPr+VAG/BL5qAk5yPXg/T8xViVQQTjPA7/y/wrCtZQpA6HHHHGcntxj/AD7VsCTK&#10;5J6Z7fpQBgX8JJJIyeecce+e2PcV5/qltknjkdMnGPfn17V6heQhgVAyfz6/5/z0rjNQtSylQOB7&#10;dOf8/wA6APF9XtSGbnIH+f0HSuFvIw4KKeB/j6etevapbL8zgnPI/T/P5+9ed31v85ycAY64/OgD&#10;zO6jeCT5RgnJ/T+mK0tNuihG44Kj5uPTt9ee1Tana5Jbp+fH1P8AX/64rBhAjcsv3Rnj0z/n0/xo&#10;A9h0m+O4Kegz16/r/n9K9Hsb0yn5ug5/Xr2NeFaVesh3M2AM8ehx1H0r03TLsFQSd2PX9cdu+OKA&#10;Pm/9r+9/4pe7iVuB5AHI+Xk4Ofr1x0r8idbd5LuYl8ktj3474r9Sf2urtX0W5QEHdNbDvzjOfwx0&#10;/E1+WGqEi5lG7ODwfrzigDFUkA5GR9emOle6+ALA3FqHkOE8lmAA3MQD3Hof68c14UMAHnOP6V9I&#10;/Cq2M9suDnFu3y+vzDjv35xj3oA1r7TpHRG2nYgbnPB9x+fpnrWHaWIe62rGST9eCenP4/8A6hXv&#10;B0aA2C7wBn5c57j/AD3rB0vw0BfCZl37d2c4/n+X/wBc0Ac1PpUdtYrIRglcj149PrVHwckX/CW6&#10;c7jGXBJB/iOcE9v1/Ku/8RWPmotvFkFcjOMgDGT+eR71l+DNI/4qy0VSHKln54I246fTHH50Afr3&#10;8OlYeC9JULsKQqp6ckfxfr+Vd6pJADDOc985/E4/SuX8G262vhrTUQ5AhiPIGSSgzkAYrrFXIKgZ&#10;z/jz+WKAG8KcY4/+vTxgAbe3t1xnJ6//AFqb1cNnI/PPSgMR3PIGcnH4f4mgB+R95j1z39v844pc&#10;k4Oen0wAP/r+v0phGRn1Pr+XGP60gPzAgYJzz1yaAMy5jwoV+QR79fY9sd64bVIc5+X6+px3x26c&#10;c16LOg/iOAc8emenH9a43VItxYjjI547/j1xQB4zrNsNu/kjue3PYD8zivO75CGPU4+mM/55r1/W&#10;bYMrEjpz/T06+3868r1aIROzKcEZ64H9KAMN225Ycj8fxrRsZgJlJIGTwfXPHtn/ACayHOSwY455&#10;GPyPH+fwp0LbXDHAAJwQSc/U9j1H0oA9b0a8+ZBn+o+h/wA/4V6ZplzwF3HnnjH4855/lxXhul3R&#10;wATkn36d/wBfb/CvTdIuywRS3HXG7k/n6fpQB6/bTKUAJG7Hv7Y4/p9a+D/2z9a8rQLy1JwJPKiw&#10;evJLHA79P58V9pWdxuAxwMdccD6nj8/8cV+bP7Zutszw2yvu8+6dsZ6iNcc9cct24x+VAH5sam8k&#10;twWJ4/kSf0rF6tjufT1rWvpiHZcg5OeO/wDgaygGJ4GfpQB6t4Bty0iCLG9t53Hp93r9a9Eu7SAx&#10;B2OdifM3UFh2HIz6/p61xXgW28u281jwYywGPU+p/wA+td79l3R/PwoAJPODzz6/ln+dAHOwWb+a&#10;9zOPkQ8DoCBwPp83H4HpV+LcoSAtsJbLHgnHXrxjrUty/mqRv2xKx5x2HTj3659eaqRopljVkIc8&#10;nBO8k+vHH+H04APrr9lm2kvPEUT2ibme7EnmNzgRA9B79ST79K/Uy3BSJVcjcQCT/XGPXsa+CP2Q&#10;9E8uC1vZQqFYbiQLzv4IALn+n5199wE4HOPX09v8euetAEgXd25BPPPT09/8+lNznJz07fUY5qUn&#10;cxzxn8+v+eaawyCemCBwenXt7/565oArt/d69umTz61VnyMqx656ADHsee1X1ztKY3dOMc8E1WkT&#10;jeOSTnr+X49v8igDlr6IlWZRyOTg/wAv/wBX4153rEbZwRkgHjHT3OO2P616vcrkFQeScZyfXOfS&#10;vPtXiA3bjyo+o+gx9PT3oA8P163XBdRjHGfpzmvNrqMxMflxznGeOvHfrXsuvwfuy6+nTvnv/nvX&#10;kuoptd8DqfXBx/n1oAz4ZcMOfmORzxjPbIz+v4etdbplz5bAdMnkZx3/AM81xUbncWzgnp2AGPrj&#10;2resZCpA5APbj8/f19jQB7VotyMjb0Xjg+nQe3WvV9McAjad2PfH+HXivB9DuSVRV5Ckd/qa9f0e&#10;6JRGJwe/P9KAPULN9wCBs598DHrV7AJLevuO3Q1kWBVlC5wR75z+H/1+laqtkDnk/U9B0H6/070A&#10;MGCpbOQeM/lzSM21cqM4AB5xj1Ht9fentnbnOQ3PPHX/ACKp3k3kW8s5I2xIWPA5A7H/AB+tAH5w&#10;ftpeKESyfTFbJlkVOuG2xjPr0JHpX5X6jP50zso4/wA8Cvsz9rPxKNQ8VJYI25Y4zIe5y7Ejj/P1&#10;7V8Q3DbnJB/+txQBCAvmZbkD04xX1V8EdPm8oyKNqOdwYdQVPI/z0r5Yt0aVwqnJJxx9a+3PhjYf&#10;2V4fQk4ZoW7dCxPP5HnvQB6FPdo9ycnJAHfluK1IogVEhHLk7vp6/Tt2rkrCQXN0XDkhQDgjrnoP&#10;/rfyrtpbjJSNRk7R8pwDyOeB6Hpj3oA5O/th5iZ4UdW7H3x2PPevq/4E6YnlPdgcrHuz1UtIeCc9&#10;CB/hXz9JZCVYQiElyFC467j/AI4r7H+E2jy2OhvcthI5iAqAchUAwM+2RxQB3F/B8rhjwQT+HqfS&#10;vMtYt2kJHXr1xzx/kc165eIiqeORgk4/UeuK871eH5cfez1z6+nX0/z1NAHiup2+2R+OQccn9R/h&#10;msGMIXwCBj056da7TW7fDHHGCcH0JHb1/GuOAKN0xjPGevt26UAbdm2GQqTxknuD3znnt2r0HRHY&#10;kbjnOO/f2H0rzW3chhgHntxgjHT8fX/J7XRpskJ1z068g56n8f8APWgD27SZBgYHJz+Z7Z6jp/jX&#10;eWcm5Bk7sfr9PUdMV5dpEw2KoOCfUZz9ffnP4CvR9OkZowcnPHXHGR+X+etAG6TsUkD5f88/1/Lt&#10;Sheck4P179+KYuAu7qf8OnsMVIMHCEk4P54/WgBeTjvz6468/wD6v8ajA5G5Tgd89ifoaVfvA5/L&#10;j8MUnJG4n1/n3+nr+lABGxOVIyB/Tjj3qTdggE9P69evH+elNVmwSTwQc+/1+n0oYkAqBknj2yPX&#10;6UANySCUOOnb8z/kUhYEcHI9ef8AP4U9iCwGB0+p6c8/4g/Wo23DLewGe546d/wFABuUDjj3/HjP&#10;+frUDyYUsMZ57+39MYp24jtjGPxx6nrz/nFYuv366dpF1dMcMiHH+8BjH60AfBn7VvjhTZyaZC5L&#10;XL+WNp4wvXjn6egr87L10RHkJ4OD0+v8u/8A9evavjv4obWfF8sQO9LLKgZz8x6nPTPU+v4V816r&#10;fFogj4OR79fegDnbh/On3A9TX64fsA/C9iw8S30BCScqzD5SFHHHWvyn8N6XJqur21jCNzzOFAB6&#10;9uPw71/TL+yz8NrPwz4A07ehMkUCxgYHU8nHHJ9yKAPo7SIJbxmGMxpgBjwCPYfWtuWGMMeN5H6f&#10;5/Cte2gWKM7RsznP4e9NSzLSea5wvX8qAKDIiwmRu49M+/Ir5v8Ai7fxwWDo8mGmIjO0/wAHVvyF&#10;fT2oOkVs+1QML154A6/5+lfAnxy1p59RS1R8ADoeu5uScew/Q+lAHk1rN58u7OAxYjJ9+Bnpx6Z7&#10;fjXoGmHBB59OOcex9+nX/wCtXmmmyYcEDAP8uR9PrXoekEbkOewOc8+n4Z//AFUAeg22Wxk8jHbj&#10;1H5YzVjAOFIxnHf8vr/Kqlrgxjj8CcY+v0q12zjPAHGB+Z96AJOinkjoaYygjp74Jz0/zn0pUOSM&#10;tjAx1/UDvSgkgd1Ht/SgBmOT6d8YPH6/408YB5IBHHX0HpSbhyO2e/09MYpDwAuenUdMA/hzQA7G&#10;OT0P6/8A6v8APrSchiG5A/Hn1pgXJ64zntnH4fz/AP10KD3ODwTz+n15+tAActndgY68f0HOaax4&#10;PHA7/j1PI/Kn9Ble2R16/qT/AJNMJOc9cDjp+OPrQBUuMM2WBBGfXBz0xjrzz0/mKx5SMEgcZ4/r&#10;/j/Ota4Xru6gE+o9+D+H+HFZUygqVPTjjkZ4zz9f07UAc5eL8xJ4PfIOM+o9vrXG6imcYGR3HQ+3&#10;512l6QBycgFsY79iR7/r3PrXI6iVwWbqc9MHj+mKAOOmQMApOcH+nPT64H4fWp7bIKgDAyOOvvkm&#10;kdV3DB4HXjn1HHPGadDhiDj5ux4/DvwKANiyDYGSR1578ev5109kWKgKSSAPcY9Sf5fhXOWu0bdo&#10;zjPp6+vbGc8V01rgZ2jP+ex5/nQBs3F+mn2Uk0x2BFyO2DjjPoP856V+Yfx98bvrXiI6cj7kiDFs&#10;f3u2D249a+z/AIyeM00Hw5Om7YQhJx+mP54/wr8rdU1B9Sv5b6U+Y0rk88k5OQT+HQ0AJeXmbV/M&#10;68DHoSeh/wAR+def3MwluMlg7EgDkHPb/P8AkVqa7fMqOAck44Gevc4/pVj4c+GpPFXiuys9heJp&#10;FLcdtwGPQCgD9bv2BfhLZrEniHU4AZZcSDIPCD7vvnPUf/qr9m7UhowkIwF4HFfCv7P/AIe1TQvD&#10;8VtZ23lsqJnqMKqgL+f88mvufw/aXEFpELpt0mPmzzye30xQBuuCqeXnOB/nNQqkUMbTS8Y65+n+&#10;RU+AzFSNx/zjH+eK5zxfqsOmaa5JHCFm9sDue3+eKAPn/wCKPiJby6awjOSud354xnsOP5V4xI7b&#10;tqgjJ6evHHtWnrGoS6jeS3bjl88ZPQf56VklmHKnGT9fyPWgAJLHb1B9z+vH0qPcvCk8Hv259Ovc&#10;9+lTNkKeTj/6/Bxz796jJzlc859fU9P1AxjtQBA4zgtwOPw+vbvisyY8FTg/hnGMYz3/AB6fnWjL&#10;lVBY5I9QOecYP481k3GQckADvznn34oAy7l1DcHJx+fGRz/KuevW+UgnBHv07fX6Vt3eGxnnPc/5&#10;4/lXPXYVRnGBnPHcDOST/k0AYNwNsmc5x9c++P8AP0p8QO4n7vUD/wDV/wDXqKQhXPHUHv37YPf8&#10;fenwjJJQde3bvkf/AK6ANeBSFBHr6Dg9/pk+orZt1Xhs7snpnkHsev8AkVkWyKmGyTz17nOex/L/&#10;ADmtuEY2bcEduTgcccD/AD7UAbdqp+VmPKDt/OtlCAcjgdevGPx7Vl26/OAfmx+laYHy7QuSc+gP&#10;9MUAKAR82cEdO2Oeh/KmkdVIyeAR7nHX8KVVH3scDjPf37Zx/n0pWbhsjJ/Pn/6/+FADixOVxwTk&#10;846+uO3rTG/u8YOO/r6f56+1NYegPHft1H+ef6U0tgEkYxjt1/mKAHHB565Ycj6YHtUZIw2Mg9Of&#10;8PwP/wCqpOBn0/T8qhmcRIzk5A4/z7UAcx4j1SDSdLmupjyikgZGTx9a/Kj4z+O7jxNrU1kkhMSN&#10;gjPuPbHPNfVP7QfxKSxt5dOs5cu42gDqPr2/H8a/Oq9u3YPdStlzljnP9c59R/8AWFAGDqd8lknl&#10;oRuPv09COT19sjtXCuXuZdxGSx/nVi/ujPKQDgDjHQf5/wA+9dh8OPC9z4p8RW9jBGzjcu7A6+2f&#10;egD6m/Zc+EU+s6zHrN4mEXByR6jP5flmv2f8MWcGlxWun2qYTCjcOM9iMevrXzd8HPCEfhbRIrby&#10;lEjKM4APOBgHpjHfp9O1e6NraadbJLI21kPT3PXnqMdf59aAPTde8WW+lWKW2/a78dcZ9a6P4d7p&#10;In1K4GUZj07+gz718dR6zqHi3xPBbQszx7wo/unvnBz+n519d3Gr23hLw2yxtkoMDqAXP+H+e9AH&#10;K/Fjxa99dHRLVh5cePMIOSSM4H07EeteGyneRxgDtnHtUt1dS3M73MpLSSMWJPbvn/D2qodvPy4I&#10;/D8fzP1xQBP1Ydcnr69f8/hU4XaNnQDGBnP9f0/HpTELNjjhcf5PSp1cbSScdBn+uB36frQBDKAE&#10;O08D37f59az/AC+ozjOOgyf89f0q3I+UG442+3b+n86q5IICjg4PTr9ff+uaALUXGMjJPuKeCD94&#10;EkAdc9fqKYCFJUDg4/P6mlDN1BwSfX9ff+n60ANZfXLAfrz0Pp2pzKuBngDP/wBbPrSAEDHUc/hg&#10;jqO9P4YdMEDH17HIwPb/ABoAi3ZOCeW+uRx+Ocd6Zs+bah44GPY9sfyqXcccZHb8KY2ACAcgcDrg&#10;Z/Xnr+YoAOQuAPl9cg9PamMOc5AA569v89KkbachgSTj1JPbPrz7U3AUZ6AenQnHBxz9f8mgCJty&#10;lge2Afz7f/roBAYdwf5Z/HjtTzh+T0P6+vNIVQZDDvyPX057daAGCTnC9+PpRzkMBjP9P89vSoZW&#10;CnG32FP+9t25I5GT7Dp/+ugBxKEjuPr37/5z+FZ0x2sE6k9+mD0P+I/+vV2aQhQcZ+X36fln/PrW&#10;bM4VwSSC30yfYeuaACNHeQAcnOenpXo2h242hiOnvnGP/wBf58VwthGGkVvcf/q/z1r0rTolSEdy&#10;OO3A6Dt6etAHSwbeFxgjPU5zUGua1baLpst7cOoCZIz1OO+fbv8A5NHmpChlZvlXPpxjse/rXwh+&#10;0v8AGdNPt5dE02ba8mRgHoCM0AfPP7RXxbvfFGtXOm2Mpa3VyDgnkgc5+vtXxnrV0bWPAJ3npnr/&#10;APq/Wuh1TWiTNd3B3yH5ic9c9s/z/KvI9QvnupmdjkH+vtQBBNI88hbOc9a+g/2fvgtq/wAW/Flp&#10;YQRFrRXXzG9QDyB+FeR+CvCepeMNcttG0yEzSzMBgA8AkckegFf0tfsd/s46Z8OPC1pe3VqovHjU&#10;s7D5uR0z2z370AfQfwR+FGlfDrwpZ6da26xtHGoJA6kDvx0r2uaJpV27iAPz4rREMcSDBwABwB2q&#10;jdSYQ7OD+goA4LxRdwWMDyswVVyT+H+NfF/jbVjJczQdXdg0jdypPAH1HU46Cvor4kazb2Nq3muA&#10;5zhWPyk468Yr401O9lu7ppS+Q5PPv6j+Qz0HHrQBlzSNK4dhjsB0wAOPbgcVGfvgqOD9Dz35/wA9&#10;aCCMBTgjHvnPHHHWmklsEjjj6/TH+f6UAKy7iFzg+gAPTsP8aj+bLHGRngf1P41MygnDZ2njJBGP&#10;w9s8GmDGck4JPTqKAFUqQSxwAM+uQB/n+tI3y5APPTjtzyeOvp1oaQkHJz+GcgDj8+maQ/MT6+2O&#10;55wMfrQBHncfXn+Y7D/9frTuMZJwQPX2zzTW4GW6DqO3Xj8ec1EZVVyFOCD/AJ/zigBjjPQZxk8H&#10;gZ/P2rV0m3MtyhIx/T0+hrFU7i3OepyR7cZr0Dwvp3myrIw9Pp75+nr+lAHq3hqxWKANtyTt5616&#10;JbZOVJx/Xv8ArWBpkAjiXAwMD0+g/L6etdJCAOpwBwPw9B70AXC4z0457/y/z/hVWdyob27fUf0N&#10;TM+M55PHtnPSse+mEaFuMYPX/wDVQBx/iK9MURGecEduuemP0rwbVJ2luC27IOR7j05/ya9A8UX7&#10;tvXOQBjg+o5//VXldy5ZizYJ6jrwO3+NAFMHqRnP4dO+fSogCfuZYH2P8zzjHp3p+0eYBnI7np26&#10;5qFScjgYPfH8+n8qAHBck4OT0/LH5/5NLwpGBknOD6Ecc05V9COfrjP1x/PrTd3HAwPx/L8PwoAY&#10;3yjG7GME+n+en+PemMh2gdcn04xj17ZoyEBXO0jow7e3P+emKcpXle/PGetACFskDBGc8dOPXP8A&#10;n15qNWLMM9B05zn6epqRvmUhht6+vbpxzyf/AKwqAKQoLckZ5/i4/SgBwXKFgDkc8kn2696a/I6/&#10;jj/POBUmMkN0Yng9OvH/AOo/jUW44AxkY/8A1cUAJjHfqff0GDj86zr+9isIDJcMAijpkH/9f+el&#10;T3c0VvE0sz4VBzyePfr/AJ/Kvkf4y/FQ28T2FhJhm+Xg9euc46H17UAc38Y/izJJ5mk6Y+SflPU4&#10;9cfWvjbVr6d3d5Dkk9ST3/nirGqatJLLNc3D73csc9yO4zn6f/q4rhLu/edtvQDsM/rQAy+uWlcn&#10;Py9B9M9KhsbO4vrmO2tkMkkjbVUdST2p8FrJdSrDEpZnIUAc5z271+nP7J37LNzfTReJ9ftiZDho&#10;9y8Ip7nPf0/OgCP9nL9mvy4Ita162zccM+eQo/uj3PA/OvtzVtPj0WxEVtEEI+WNVwOB+v4nvXvk&#10;Xh+y8OaeltawKscYGFx95uuT6nP8vpXnWq6csXm6lqJ2nB2DA49T9f60AfPl/pnkLJczoWmbOMnn&#10;Oc49cda9i+DvwvuNRuTrGs5QlgyrjhV49uvoO1UPDXhK78a6ss7Ji3jLbBjBIB6n2H+GK+xtL0+1&#10;0Swjs7UY2ABjj5iSOc9u3agC1O1vY2qWtvhEQYHTj6nv9a891m/EURkQ5JI75rf1S+ARnZuBnp+n&#10;8v5V4z4o1cxxmIHOfccA/iPqKAPPfEupma4I5B6DrnnI59/6cY6V59KxJyp479Onf+vH+RqXcxkl&#10;LA/eOT269MH+tY7B2HCk4J9j+Hr07e/FAELMNxJGQRxz7f8A6+tABAUg5IHrwM+h6d/r+dTFdx9A&#10;ueo5x+XrTcAfnnt2654/L1oAazAY44xgg9OT2HT3/wD100PkEkZ7jpxkYx6UjHlT0OMjHY9se3+c&#10;UhYKcnnjn8e+P5UAGdq4YY5Pvjr27/4/gaQtuUKeM5NMJwDxgnnj69RyPfNB65xwv9fU46exoAQ8&#10;nuM479c5J+vXsaVSdy5BBHHoRxgd6ZtBYNjOfy6c9s/5NIEQgqRwfxx7DGPw56UADZwcnJ579fX8&#10;s1EyHJwMEZ757ce3+e1TMzEjPGAPx7D6++KRTwSRk/iMenr1oAgBz8xzgd+nI9P8+3pSNF82ASD1&#10;/H1HfipGXAw3IPbrjnI/w+tRkbflcYz37fh9MUANYJGpyMhsehH/ANb2o4Zsdc5H4ev+FKxJYgEg&#10;Dj6H6jGOvTp/Oo8gsP5dOf5UALzw2cgHg8Y/L/8AX6UhO44AwTz6ce2evJoZcfNnAB49QfXP4/4i&#10;jJB+X7vT/HOOuKAHN0DdME59s5OOe3OabHFuAyeQR0/T8D/hTB8x44J5Oeev09R/T0re0+1MjDGQ&#10;CM/Q/wA//wBfWgDY0mwGBtHzHp2z/n8f0r1rw5oplmVyuFx6c/X6jtXO6FpLzyqSv/6u3t/j+Ne+&#10;6FpK20YJHIHtzz/QUAa2l2CQIqoMY/I56e1bYjHGDjHX3GaSFSMDjPb1x/TvVpyI4ssc+o/Tn8/8&#10;9gD/0/sm4tQ2QBkk+v8AMVgT2DYPUlevAxwf09u1d0YlGGxxyfof51nS2qMMbcAg8Z/P/wCvQB5b&#10;f6ZgEKBgjnjv7dsflX59/tUeEHNgL+JMbDvzg9M85/wr9PruzRwe5Pv1Hv8A55r5k+PnhIat4Uuw&#10;E3Ao3Pqcdh2/z60AfhbJGbe7Jz0IGO2R3NdW0SzWwGQ2FOP/ANX9Kp+KbFtO1CWLYQyMePp3NN0u&#10;6MiFAcAg8DqPegDKurUSRvvwccHtjI6Y4PbmufitWWQpjcee2ev5f5+ldq9tmYnPJIx749Paqi6c&#10;ouvnG5sjgd8ntnPFAHGy2BBB55/z+tbdhaMYQiDcU7ep9CK37rTjtDsOp/XHtxyDzWjpFhuACJ1J&#10;/McD0/8ArfjQByENpJHdBgmCCOcnPBx1GRx3r9LP2T/EzREWckgBO0dc9Mcj3/r618AahYm3lKHg&#10;A88nt0x9K+gfgR4ibSNcjh6B2BHf8MHI+n1+lAH7WW8oaFHJ4K/Tk9Mf4Vbyc9Tg/Xj/AA/z1rhf&#10;DOqC702KcHIx9egB7npXYxzLIOoB4/x/Xtx60AWxkjONwH+fpT1wASo+n8+v169RUWQM4OB0+v06&#10;0mVUBvTuO3r2596ALO0knGAeTj0z1B9ahJAA6En/AA7UuTwx+Y47d+fX/PSmkADeO/P+R29uf50A&#10;PBIOWPJGBz/P/IppOCcenbPGDn2/zigbVPI9c/5+tIAR94YHr7+mefxoAcoAXI4J79TweM+34e/v&#10;TizHBGAeRn0HbPY+tNQnI7kD65/DFKrD5eeeDnGD19RQAFdvHJB9uh/LoaVlwoJBBHH5D/H/AOvS&#10;jAO7qR7dTjnP5c0nykew9uOfX+VADDkkE46euaFO75eh5P8A9cY/zmkb5Tjg8f8A1sc03hWHcc8d&#10;c9f0x/nigD5f/aY0J9U8GzmJS0u3K+gK84P+f0Nfi34gtminLuMkHp6Y9f61/QD8StLGqeG5oHGc&#10;Ak88nIPOep46dK/DX4o6YNI129swhykj/gCT+nrn3/EA8pjBuCfMIGen9cViXUR+0OrnAxke4zwP&#10;WtW2WSRyxOAcrj3HIrP1KAGbhvujnnr68/p/k0Ac1cCJnLKflH+cVRJGeOBV5ogXKZ4XP41ScKG+&#10;XpQAgrQhl8va6nBGfes4Hip424x/n1oA+/f2KfFr2ni/7HLKQS64GeuSPY9cZr967XbPbJJnIZVb&#10;27cHtX8yv7OesS6P8QrORSQHIXgng5/z/Sv6VvA96up+G7G4BBLRLzx0AoAlntgwIAH684rmby0L&#10;AlRn/Hv9K7+eEs2R39vyzWJPASDxxk/57UAeW3tgJFOVAB/I9evSvO9V0g5O1cAnPp+fP/669xvL&#10;IEE9B+XtiuRvrBJFbcAT/nkf4UAeETI8XVcHqOowO3+foK0La78vGAcjJxg8ev8AX9Paui1XS/m3&#10;IMDnp6Y6VxU8bQOykcd+T9PbH+NAHf2GoBh8xwR9QBnp7/ma7K1uwcANgEDp/If49MV4xBeMGU7i&#10;pHv098f5+ldpp+o7gS55P6/h6GgD1SKYOoAOCc9jya0FJZw2cE/y9/8A9VcZY3QwAOTxjmujt5gO&#10;G56Y/LHf3oA1M8bhgn6e/PpwKaAMA9CccdOn+eD/APWqPepwoJJHUfzx9KVTuU5OTj3/AD70AOOe&#10;e4Hpj/Pb0prZGOOo/rj/ACRTge2c4Hr6dMn8M0xiMBRwD69PyH1oA/Lr9srRvKu4L8IoVZ5Y8tx9&#10;8ZA/H696/M3VI9sueoJz6dP6elfsP+2Toz3Hhi4vEXJQxSZHOCMjn2Nfj/rQ8uQgHgtkZP4Ef4d6&#10;AMaRgsLYGSc/X8uma+hPASQ3ukNbxDcTtY8cjnk+vbGf/wBVfOTMWU54BPPqOK+i/glcxGKRJSFY&#10;Blz1zjkA8+n9OaAPWE8LyXEDyAYRc7XHzA57ED3+varuh+HWS/j89CdzE8DgEeteh6Rb27wsYjgD&#10;lM/dYNg4OPT3restPRLhX2HBz94Dr3zz/X/CgDlfFukQfYhiMHO0Z+nTHr04/nXlc1jNZlJ+nlMA&#10;e2OeDXuHiuT935YHAGD2B9D6fXivN7t7cwvNOpkdVHTJU44PJ7jv/wDWoA/Sv4J3/wBp8MomeQFP&#10;BBxlf8/rXuOCAd/Uf09e3NfJP7NGr/a9FERPLKM5/hx+vGa+tU5G5eh/mOn+c0AJkqp+UkDHXv0/&#10;znikUAgJ1AJ/D6/59qdg/N1wvP8Akn+VOICru3ZyevoenPfrzQBKjYwvXH649/8AP8quRXGDjJ46&#10;Z9On6ms7ds5ByT1I+v8Aj1FPVgMdwMjr6Hr6UAbe5ZAPQ5+v1HSqFzHvbB7j8DxUcc5PDHbjHfnn&#10;HJ/yelWgVdd5OQen4f4dqAOMv7UnoOvbsfX/AOtzXIahZE5UDOTz16jp7c4zXp91CGJZBycE/X+f&#10;8v1rlryzLglh0GOpBOfT6UAeWXlo29+Tg4/X8unbnk/SsG4t8j5Tg9OuPzr0i8syGOO3HTnPoR/j&#10;XLXVqFbJHOSOnX2HH5GgDgZoihG0YGcfnnPqO39asW9yY2GOducDjn+lbN1ArqSOAO/+B7VzbRMh&#10;K7sDnHfk9/xoA4D42v8Aa/CU4bkm2n6EjAwDk9x0/KvyR1XOG+UgBF/EDrxyenHPT61+tnxPDXfh&#10;uRV5JjkUgY+bK1+T+vIYoypGDjHsBn8jQB5zKAHPv7/pW9o8xXMaDLHPPbnufp0rClADHucmtDTG&#10;/ejIyM5wfagDqbslrcrkMT+Z98H0/rXGX4O8c/zP411WpXTTRBEbb07Zxz1J9f8A61cfc5J3HOD0&#10;PPbqaAFi4AJOB/j0Ir0Xwnqdyt+VVtiurAgHjpnI7ZrzWIgkNnv3zzitzSdVFncK5Y+Xnn27+vSg&#10;D93/ANmbUDe+GIjkktbwnJPUdD9cYHHufSvqcMOMD8+OnuCRiviH9kDVXv8AwvbM+Mm34XvgMffv&#10;n8vevt5BgAA4zjge3v8A5z70ANGeF7EZ9Pb9fWkJUE9Onbr7Y44p3UZ7nrg/nigsxPzHI/LJ98EZ&#10;oAcV+bAyQfY/jzQBkDnr6gnj+n+TSHy+Ow/z/L/9VOHUYGT/AD/Tj+lADVYZAPXGPXt/9Ye3rRjJ&#10;HPX0PY+w4oZsEYOAO3p+Xeoww3HHOOevQ/570ASBsducde3+cfXpWrBMTkdx19f8/p/KsgsTgL2z&#10;7euMDt74/KpYn2kAng+/cn9CPX6UAbkgUrhjkn69umT6msO/hGD0I9PX2P8AWtmJgQR19vbHT8/z&#10;qOeMeW/Jx+fH9T+FAHl+pWxOSRyM9s/n/n1rzXVrVvmDAdwRg/gB3/z7V7bf2wbJJx068/h+OecC&#10;vONXtwo+bgYx39x06cUAeOXsR2FG6n14IP6iuMuojDJuzgEkEnjGB/n+fSvSNUhETNjjH1/z+XTr&#10;XG3cJZWweev4f56UAULScpj5hx/nr0969D0i83KGJ5z/APWryws0bnccZ9ug7Y/pXS6deAPgnaPq&#10;BjHrxnnt+IoA+eP2q7gS2Drv4N1FwewVGIGfbpX5s6uo8xyAQC2f5f5FfoT+01dCW22Q5Yvc/Nno&#10;ML6847fnivgPWvKQO2Mu7HOeeP0/OgDlAG5JHA/Cvrr4PKrabEcHc0W0gHOSWGD7V8lDLMvNfWfw&#10;ODSWqb8fJ14PC+4xyf6UAe92diLjBdON2eT6Z4H8j6d60/skcYbCAKuTgnt2HvVq3YbhsG0ZbI9w&#10;TyQPrirE48qJlU+/fnP0/wA9KAPP9RsJrufysbQ+Vz/CMdSefw9Pwqbw7p8dr4gs54F3MdyyP7dD&#10;j8env0NaMiNNJvkAWMcY45P4c+/p65rb8PQtPrkJVBsETMAemR04x1oA/SjwiPL8O6eHJTEMfXIz&#10;xjvXUcEYYjA9D09fTtWJoDD+x7QJzmKP2yNo+graPQg9TwO3H/1/agB692zx7dOffpn8PSk7A9Qe&#10;vYg4ODS4LAFj6f8A6/w/nQfulgOOv/6/cfWgBMjI9sjjpwOv+IpASMHuR+f4Z/8A1U4jBBzkDHbk&#10;4701gOTnj6H06j8+lAEEu7GQM49fvEcc/wCea52+hUgnOD/TH9e1dI+MHHC/rxnH1rLu4t3GMEDP&#10;5/8A1+lAHl+rW+fk6D07/wCTjvivLNYtSrsWH3jgDv8A59ute5anb5JbBUHv9Of8815frUH3wDwv&#10;T8T/AJ4oA8juUKsQxzkntn6/4cVXVtp+fgk/l9fcVr38O3d3Xp1/z29fyrALYXYOT9Dxnt/OgDpN&#10;PnIZVkOCOc47genU9Oa9G0a8OE5DY9OM9ePofevHrW48thkkjg8e/U8d+x7fhXeaVdvlcklfrnuc&#10;5I4/z9aAPcNPuR5QckHCnHI7df8A6+a/K79rDVDeeIbSBCGKLNJ2/jbAwfoM/wD16/SeLUhDplxO&#10;T9yOQ55B6E5r8l/2jtUNz41uIAciC3jHQ9SSTn88n3+tAHypfj94eeDjg81DGw2lehI5z/T3pLmV&#10;nPToMfl9abaAyTxR4zucD8zgD8aAPovwnpuzTyoUcIqjPfjnHB9e/euwuoljgjhxgt8vTPCjnntj&#10;/HPrTfClnHHpqAcuXOBgkkrxn1OP/r1Z1eye18q6cAb1dhn0LcZ79Dx15oA5O5WPHkrhs4Unj1ye&#10;e3WljhYSPJklhnYfXPQZPUAZ6+3rTobVmZOoPOfZvfrWtBFDEXiHJaWNP9rA5PI9T/SgD9H/ANmG&#10;0Szs3ZBuP2JYyzDG0ySBiMc5PA5/CvsJVI655Hvx6f59q+df2e7Xy/DctxtAD+Um7HUhM/NnvyM8&#10;YzX0d8vA9R/kd+/egBcEZ24J9MdT6U05PTpnnHY9zQ2zfleT973/ABHFPIwBjnHvjPPfj+lAESgg&#10;A/Ln6/0qOQrtCk8jIz79/wCn/wCrkWQRk7sY/pULjsOQPTqOOD1/z7UAY90jbSwGS2e3f+dcdqac&#10;bgBz7A857D1I6/lXcXKjhV6nuQDz69P8+1c1fQ7lPBBA498Hn/63txQB4zrkBMbDgZXgjPHr9TXk&#10;Wr25QEdBXverW25H3HHB9eef8a8k1q3IJ2jnH4Enp69DQB5g6+WxXu3HP06itKylZSOCD+g9B7et&#10;V7tCkpxgEZyT9eM/04pkDeWQFHr2J/H8v/r0AelaFKAw59OPUc/y9PpXrOjTLleSG/I898V4do90&#10;EfsQfrjnj/PrXrmhzcAMfTrjjtnnp/kUAez6bMp2qOQOc+/qenvXTxMWUsep9OR7kfXrXBaTc7iv&#10;PTrye39OvHNdrbEYJzgj8Og6n88UAW2w33jjPTHt2z6epriPHV4LDw3eyE7S6lB0xlgcgdsev0rt&#10;WZsfMAQe/PPoB/8Arr59/aD159I8IyyI2NiSSNgD7qg4wfbJH5470AfjB8adW/tfxvqtyH3okpRe&#10;eqrx+GDXhzBSMk8n/wCtiut8RXbXV3LOzZd2LZPXLds9uvTNck2Oy8dPpQBq6LbPPexRxjcSw46f&#10;5xX2zo3mx6Ns6BWC4HGQq859evP09TXyR4MtfN1OBgOjj+X+NfTU2rR6fp8cUTfMzFWGeuTjIPX3&#10;oA67RgokeQZYg+nT6fTv3rqrSRrm+AByCTt98dM4/wAmuB0O4WK0SaRsuWclj3UdPTjp79a6jwzO&#10;01wkikFBluM8Htkf5/OgD2jRrMz3dtswSCDwcfd9+2OuenrX2b4Qsha+H7SMH5tu78Tzj8AR/Kvk&#10;3wdYzXuqLFHwI0GH7ZY4wf8AJ+lfa9lbraWkcGQ2xVXPbgf5/lQBUu4tyksMHBwR1+vfnpXnerpy&#10;zYwQef8AP+fSvUbhdqnaMZ/TpiuI1W3yru3Oc9uTnt2oA8P1qEbWYYIJz9efzrg5kIywyDknP1x0&#10;/wA9e/avVdZhBBA4OfQfpn/GvPLqMLJkk8ZGOmMen07D1oAp26YxkAAnnjBP+f8APWus0uTyyCpO&#10;enc5/D8hXLx8NycZznPPIGfoeuP84re05xuBVsjGP/1+uD1zQB6/o8hJRj14A5456k9/rXpenHIU&#10;M2Q3fB/n/ntXkmkSj5A2BkD8cdfz4xj+tenabL8+7pkcds557fXANAHZwjK8jIH1OOeSTgfjRkZA&#10;xkn07en58VFBiUDup/l7Zq3xjg9ePf8Az7CgBUX5iUGSCD6/59TTQnK9e/HTnPr6UFlXLZ5J44/U&#10;H2zwevWlAIB4yc88A9uuKADgHk8c/wD6gPX9KM5BUfw8ds984H4Z60jHIx2xztJ9P/rc/hR02qDk&#10;Dkfj+HOP8igBxXHTgAdBn2yPfNRuEIJzzgccZ6cZx2+ntThwpySTwPTI9sdf89KbuJGQOBx2yM9B&#10;0yePy570AVzg5yVyP/1ev4fn714J8d/FCaJ4ZuBuAZY3kPOeAOnr179K95chQeeMZ/8A18c1+bv7&#10;WnjT92+mQMd1ydnX+BcdP8KAPz917VJ769ubyc48xmbn3PHfkdP8cZrzi5lMshZ2z+uf6GutvhtQ&#10;ys2cjk+uO2Pr0rix88gVev8An+lAH1d+yd8Pbrxn8R7FlXMNswdj1Ax7H16DHvX9PPhTSYtH0S10&#10;6BAAkYB+vfNfkZ/wTy+F62lgniW6XcblQ4PfBPHPHA9q/Y6ANISnVR2x2oAtyziMhEAdu/TAJ9T6&#10;+1CuSeoJ75/pUF3LFaoWc4I7DsQKp2lyWzK+QBnHHWgCj4nuBa6dMznopPX+FeeR7kV+Y3jzVG1X&#10;xFcTbw4DdR/ePHT2GK+7fi9r32DQp2z5YMfUdeDz+dfm/c3LzTyTtyzsWPTqTzj0wKANrTWIKsxz&#10;jkcf/X4/xr0rSGDKhz9OmfT1/wA968y0+Qghm5Ge2e54Gfw616To7kKAQQQMD8B7fhQB6BaENGpJ&#10;yT0PHP07f56VpISSuAOc/wD1jWTZjcvQ449+uOp9R+dao2hdrcY/x6UADDpk4B/w69/y96O/Xbml&#10;ViQQeDj/ADj278j+tJ1JY8dM885J4yf8O9ABjLccA9s89+QO3+c007QBxg/55qXJbnGT9B9OaYec&#10;OcnOM559vwoAaOucYI6jH5jv+WaQjB4HJ/x649c0oA3YAySDweeSP8/zpAckAdc9T29OeeaAHHO0&#10;nBJI6H8unFQbCvzEkEZ4HbJ9M9+wqUgkBTwBkjBHU9PqOO9MY8Hfxj/Occ0AVZmI7ZwO56f5/EVm&#10;TkgEZ655459/61qydSNwHXv/APq96zJ1Iy/TP0zz/nNAHOXiOwPvntn6dO9cfqW5x8wyM/j7A/4/&#10;yrs7wEnAz9QfTt0+v14rjtSC4bk4B/Dn16fQ9jQByU2Sx7g55J4zjsfr/npT4eCDkEjGT6Z9uBTb&#10;gDcUwQAT+JPT+X+etOhBLHg+vUHkf55oA2LRQTswVJzwe30/z6V0BnW1tpLiV8LGp56n3xxXO2mS&#10;QCcEDpnofT+v4muM+JfiiHw/oUreZgiNmGMA5/8Ar/SgD4//AGgvG82qamdJt3G3gvzkdTgf5/8A&#10;rD5ikTZCZCRyTgZ9OmfQ84Nauuatcaxqs97cEks2efY9a47XL0tH5W7APoe31/T+fSgDn9RmNzcv&#10;GgJAb8ev5V+l/wCxZ8ErnVbm08QXsGInk3AkZOxTn+dfn78OfC1x4u8U2WmQIW86Rd3JPyg85PYd&#10;a/pT+A3gvSfBfhCytYEHmvHgH0z1A/qaAPdPB9lHZxRRQxYV8DgdAvA49OOK9XVmjiBYfP8A09aw&#10;9DhiSLzMY49M4rejP2iQOenp+hoAlhxCjSScAD8uOlfNfxY8TG4mbS4mwHIZu3HYD29a958S6iun&#10;6e/IXKk/XH+Jr4p1y/fUdRmupTku3fJyM8D8qAMRsAeuR9eMdf8APtUDKTlc4zye3fryev8AnvUz&#10;Z59eTnHB9M/TtUeWJHOenbqT1/n0oAbtYccHJ+g5PTI54z+PpRgADkkjH14/T8zzSMxOfm56/wCP&#10;1/8Ar8VCrsrZwRjjjOB/jmgCOVmHPUH3z+f547e9Y8rjcVUAj3/pzWtcFcAknBz6D3P51hzbss2C&#10;oPrnn0/pQBkzsAOSMD3/AE/+tXOXb4D7RyAP/r8fj0xW7ctkFR0AIP8A+v3/APr9a5q7cgEk9Af8&#10;/l/9egDJZifbPr3x6D0qxEAwO7gHvxxx19unaqpX5gFPcjHYfXpj8ODVuAFT8o5GDknp7npj8KAN&#10;u1GMHALD9f6Vt267SMdexx6dD+nH9OtY1vgBVxgg98nGecjPQ1vwKuFz19c0AbkChQCBkH8Px+vH&#10;+FaQUDHICgH+Xr/n1qjbAr8oHAOfyHP/ANcH/Grw+76dj19OMY9Dg44oAdkkkBuf/rdP659qjODh&#10;TwBj3zj1HtjjPSn5UY4Awfr9cD3p2V4/z/L/AD2oAgIIYZGMjPtn0BzzxjNOBbgMMH6/16H8PenE&#10;4JOcdP8AJ7U0k8kdPfgEeox/UUARsg4GAecD8DxXm3xC8SweH9FlkdgJCre2Rjj8+1d/eXaW0LzO&#10;cIBu9yO2a/OT9oj4ltcTtpdrLkuSp29uo+nTr+XFAHzv488QXHibWJ76Q5jDNtB7kZxwfX/ODXje&#10;vXbLCY2AGMDHTvj6/wCc1vXmoMsR8w5JyccdfT8OMV5xeXcl3KVY8Akfh7HPt2oAqWtnNezpBECX&#10;c4wO/pX6ifsxfB97K2TUbqLazgMxIHU4/Ef/AK818i/AH4d3PivxHBcNDviRs8jqQev5Cv2s8I+E&#10;U8P6CkbERlV3EAenb+WaAFvri30a3WCAZfIGevHbj+Z5rzXX9ZujDKqbsnnnAOPT9TW5qMF3rOqP&#10;BCpWFev8we1YGp6bJdalDp9vHkl1B/2VHUn6g9aAOl+D2iXsk58R3T5MbFUHIwx4z7YH/wBavQfG&#10;WunUL5bKEkw22VHXr3OMdSR/9erCMnhvw8sFsdplXagAHT+JuPXPBPavO2c+YzMcj35xnn3/AM+l&#10;AFpXHygHGc++T75/Knx4IOehzz1HT61UVtoBzk+/QY7/AMsU5WOeTgc7uvTn8efb2oA0FbAHGc9e&#10;OMH/AB/KrZLhWUHgdc5H/wBbiqaHo698+nXPOO9WHO1TlsB847Af57+/vQBRmzgc43ZwfTnmiLcx&#10;BYevb8uw79Ka5beRyc8HnP4D6VPEACNp/wD1eo/+tQBNg5DZyXPTPTjp2700rlQeCO3rxx+uKeGY&#10;Aqc8ehPQdPr9fSnZyACOv6ex7fT9OnIBHjaOecjJ/wA9/wBKUnkE9OM4PP0H9aJOFGSRnv8AT+hx&#10;SScg854x0/T35/Q+woAOckE5I/X296jZcE54zjtjP+P+fWnjjIBwOmR3/wAPrSgsvy5wTz1x27fj&#10;zQAxSVQ9ueO35entTAzdjnH6c/5/nTmbHGT6cf5/xpmThlzycZ/Adj9eaAEUktkcgeh4+n+JoUEj&#10;ocH2POffpQWPRRwPy9iR/kU4dR0IJJ+o9+3Tn8aAIGiWTG459+x4oVAAMHI/+v8ArU2VJKk/qcY7&#10;k0wkqCGOAR356df8n+tAFa4Y8IME9Dxnn2/z+FZUuHIOOAOOT90dv8/0q5cSZHfB56//AFqrRqWf&#10;BPGfrnPbNAG9pkIZwzckdODn/PvmvQLYkRhAMA/UcnJBxXIaeuEX5ecZ54H09Kj8S+JoPDunzXcz&#10;hTt49uvTp9OKAOI+NPxLtPB2hXCLLskKn6nI6cfh+Nfjd408VXXiLVrjVLmTfufK8nB56n/PvXrX&#10;xu+It34x8QTorn7LESq8nn1/+sf/ANVfLuqamnMSE5Hv0HPX/PSgDL1bUGuHKnOAc89z/Ws6ztZ7&#10;ydIIELySEKoGeSTxUPzSOc5Jye+a+8P2O/gFe/EPxPb6pe2xa2iYMuQdu3oSf6GgD7L/AGDP2Xbm&#10;FYvGWt2+JZcbSw7Z7H0/+vX7daZpcWnWiWsQ2pGAMc+lct8PPCNj4T0G206ziWNYowoAHQ//AF67&#10;+RgMdv50AREJt29Sfz4P+ea57xBqFvp1i8spAIGeegx3NdAzIkbSt0X8Pwr5F+Nvj59z6JZvhm++&#10;QeQPSgDxL4heLZPEGry7ebeJiqjt6A+5yK85yemGI4+g+hqSQneJDwxPtnnqc/hURfgZ4wemeh/D&#10;px6UAR7XAyo5bjPv+Pp+tR4+c4A/nx2FWGK7QSvXAxxTTgA5Odw/Hp/9f0/HNAEbjgAHj+v+P/6s&#10;VGM8nH/1vU8duP61MTuYOO+Mn8ecdunTrSYwuWGCPU9AOP5/pQBXOT8y9W7HB7dhyakBJw5HTHPO&#10;Dntx69ac68/3jz29qaqZbcg55H3eOnT19ce9AEJPUZ6/ToR7HJ78VX/iGeAD16ce/Xr/ADq5IABg&#10;HJHQYz27ZqgCSxHoeg7fTPPX+VAFuwgeaULyR9c9Mnj8q9v8M6d5aI+AQP1PTn+nSvM/D9n51wjF&#10;MHI56k9f5+vNe8aTbLHGgPAwP88cfn+dAHSWiBcDAA6cfl3+laqE7R2J6jPqO1U4gvrtx68mrQb2&#10;49aAC4cBOecY/wD1D16Vxmt3piQkn15/r04966O8lAXBPI647c+/+fpXlXiS+PzgH5uRx/n3/KgD&#10;zvXLszzHn5M89xwPX/8AX1rlmVcj5sA8duTg9cf59q0LxzIzMTnJI59//rd6zyDzx+J+v40AVSuS&#10;e5HbjsMdf5VFgEqc9c/p/MD+fWrG0rgsd2cnt7ZxScjIwQTz17/hxx+FAEH3QBu649s9sDr+dHXn&#10;GSAfy6Cn4POSMkY56c/55/Snt1Lk8D0/SgCBkbdxyD7d8nr/AJ9DTNxB4G4jj1+nr+VWGCqSwxgZ&#10;454PuPf+dR5yoyWA57nH4D/D8qAEJJx+X59iM/8A1zx25piDa25MkHP0Ht+ntTvl47H3PXHfn+ff&#10;2xiggAHcQAOnfj/J9KAGY3cMeT0Hv2JH+FQyyhELucKMnPQceufelklEfzZAByfXAxx+fOTXz78W&#10;viZbaBp0lvBJmU54HUnHb0oA5n4yfFSLSrV7Kwmw2SMKfmz+X659+lfBOu6vcX91JdXT72k5HOeM&#10;8DFXPEPiC61i8e9vpN5PQei59fXpz+dec6lqXnuVTgDA+ooArX141wzAE4GP8c1ThgknkCIpJJGB&#10;g5J6cVGivIeAe3+fevv39kT9mLVPiVrsWu6vbOmnWzqwDD7/ADnvigDsv2Rf2XNS8U6hbeJddtds&#10;O4GNWHYEc/8A1hmv240HwjYeF9JSxtkVRGBnGBkgV0ngnwHpvg/RoLCwhWMRqq8DGB9fw+lb9zZi&#10;Y5YfKP19TQB5RqNgJg9zMNiKOAc4AFePalpc3ie/ht4cx25fAx1f1/4DxXtPiq6Em6ygOFOFYjue&#10;mB9ec1X0HSo7SP7Sww7gDHTgH7o7YB9vfNAE2g6HaaDaBIFBkZRuY98Aflj0/Gpr26KAg/KR6f56&#10;Yq7cy+Wu/OMD+ntgfl71xup3eBuY5/L8v60Ac/ruo+XE4zycjOR7fyNeBeINRknuCWOQM/5/z612&#10;vijVTh4854PT/PavKbmTzGJDYye49R2P160AZzjJGeo6dD1+n6VHtIAX046U9vmXaTn/ACc9P60M&#10;FOOrc9B/hQBEQQNxBOM854HPX8/0qsxLSbiePUHH+frUzEYHp06n8cYx3/z1pm0nq3P4+v4UAROB&#10;g4PA68jvzgf5/wDrMJwRxwef8efyqTAGVByQPQH6gD/9VNYAHlSAM/dOPz4Pb/8AXQBGT8pBGAPw&#10;PHTPXpxSAgHPUqQRz/nOOv8AnFTOu04yVAxj8f8AP8/rSFQVORk/Tqcdz/n0oAbt2k4AGOv59/Wm&#10;KMDdkE4z+XTvUh3DBA54J57f55pofABzznrxkjr+Gc9jQBGV6H+JgM56f557UuODjqc9Pf8Az/nN&#10;SlQpG44wD15x0wM1GeOnYf48jNAEJ2Bhkdcfn6VG+7JUjrjjoTnp+fpSycEnGP8AA+o/E00ZDDgK&#10;f5D8f89frQAxizYB5/THHA6+tIPl28Ag9/8AP41I+GPXAHHpn3/z/jTVX5h3z6jI68ZBz/ntQAwq&#10;WbGcjt3B/mPx9qacYG0HA6cnkVMRjnABPsOc8j6YqSCATODng47H3PTPI/z6UATWdoZmGQe2cdPx&#10;9M/SvRtJ0tZCkSAEn27f55rI0u0IwgGSMerfX8q9p8L6D5jozIMcYPt/j+FAHS+FtBWOMM65HGeO&#10;p9q9ShgVVyOB06e+OP8A61VLCzSGIIBgDoP8AfT1rcjRcA44P9aAIVRY1Jbp/n+YxXNa3qcNrbvN&#10;M+xFBJz04HOP1rZ1O/hsYHmmbaiDnJx/k96/NL9pH9otbKG50LQJvnfcuVP1BJHcd+tAH//U+347&#10;iNsLjJPpzj1qywDgEcKB0A6/59s1ycV1t+8SeSP8/wCFbMFwGwi/5x/L60ATzQsDtbg9/f0/z/Su&#10;F8Z6Emq6Fc27r1Rh+JHb616IriQDB4PUjOe/FMlhWWF0zgFSP/19ehoA/na+OHhttF8XXttsypZi&#10;PbPPPv8AyFeKabJ5U+1hnPcj+fp245r9E/2wPBgsNZfUkiwsjEMVHABJxnpX50Sh47kkHHJPuDnr&#10;3/OgDqS6tKsobeSev0Pr2981vNaLLsnRc5PGP1z+FYKbTaCXB3g+vX19xXoHh9Uu7JIyuGXJJ7DG&#10;M0AY/wDZLvANyHtjnGOOh/Q1a0uxeOcIRwQcjBPGfy6f55r0HR9M+1I65OBn6nj2qFtLktblVYNg&#10;njJ4PHvQByep6QjqJAmAc428DOf85/pUvhQHTdVgmQ7CrLzx1B5J/LH+Arv5tINzAWK4GDlscnHA&#10;/wAa55bB4JD5ZwQeCOoHXn6jjj/GgD9RPhbrYvPD9szNkhR0OOP6ducV7Va3ajhjycD8unT6frXx&#10;J8FPEUrWxtXYqRjjvg8EnP5dD9a+rLK/ABBOO34c/wCc0AekxSrgDqPoT7Z/+tVon5huOVzwfTpw&#10;ev5fyrlLW6BH3gQSM46c9sVtQzAgc56e3H5/h/hQBpD7wOORnr1GPf0p4OWPOcY4/HpioUcFRg8d&#10;j0wPoBUnAb5uc8Djv/n86AFDBSO4PfB557fn+macGAwCeT0HtjnHPPX6VCuD0yD0PY1KpYEc4OM8&#10;dvy46dKADAGQCDnn8/8APelUgkAjJyPb8v8AP8qCGwMngYA9aQj3wP5lep78+g//AF0AS4BYc5Gf&#10;59fp9elQnaPm6Y9+meRUijP3uhI475HoPp0pnzEEnoT+fp+P1oAbwQe2OvvTNgyCOoxj06euf84p&#10;cZA3cj6fn9f88UdF3dfc+/sf5dKAMnWbQXunTwPyHjK46c9vxPFfip+0v4en03xncuF+S5DYPTJH&#10;XPOPev28kAAbnAII/wA+lfmB+2B4ZZbhL6NeFZg3B6Hnnt3JoA/N2KRoWfccYPHQcZqhdqWUMDgE&#10;enPXgf1q9eIIbgg9A38qgu2fygV4Kfj9B/KgDkLgOshwOTzWeetb16qEYGcgnk+nbvWK7DlV596A&#10;Iqeh5HpTKcvUUAek/Duc2niG0u0GXilRgc+/r7da/pA/Z88QprPgu1G/dsVcduqjGf5V/NN4dnS2&#10;ugxOD/nj/Gv3D/Yz8bJeaEloz5OFOPTAH+P5+tAH6Luisp2H73FZssHzeoz6H/61X4X8xQwHOfr2&#10;p/lbgMDIz68DjrQByNzbggYHAx1//VzXMXVom04GCce+Pp9P8+leiXFuDksMjP8AnisG5tiSSBk/&#10;Trx0P9aAPLL+yDAq3IAPbH6/5+lecatpeCWx0JPv04H1x6/417je2QyzjBPOK5K+09HB3DA9P0I4&#10;4PT+uKAPA5onicqFwB+nY5x+ValndlXUYwMj6+nT1/8A1963dc0baSyjIHXjr6f4VyDRNFIeMAH2&#10;wD6++PSgDvoNZiicRE5OOD9D+FdtZ3xYLhuD+PQe3p3zXjFvJFI6tITnHcZ47Acf5713VnfAjbnH&#10;t0/p9OPSgD02CUNjPX9fbjr26VoxZYnnBOen8ief881yFneAY3ng+n17/n/kV0VrcBwuWyR0z9ff&#10;37fWgDQCnOCcke3Ue+e1RbTggc4z36ntn/CnIy46ZJ98Y9aVRyUxgnn8Dz/nnrQB80ftI6SNT8H3&#10;gC5320q455K8j296/DXxHEouHjYkAY69Tjr+Ff0K/FTTvt3hWZGAIUEewDjGPXnv+vSvwI8c6W9l&#10;q91buSDDI6H0+93/AKccdKAPMAnLDPH5/wD6/rXrnwhYvri2xfZGWHzD73PHv6V5LIAkjY4we47f&#10;1rrfA2oS2PiCJ16EqSM44B/X6UAfoxo4ChEiXykCDJ9cHHA4z79K7izFupWRDy/U5wOvGR0yB+HN&#10;cPpYH2CCQPtRuYm/ut12v+eP/wBddbZXSMhwNpU4f/ZYdSB79aAOO8ZDMJbO0YO8HoSP5HPGK4a2&#10;jhk014lO0SjhcH5SflIJ9/b8K6zxvOskIUHBJIzx8pz19+9cSmnxf2e8xudzHGQDhgOzLnPHY4oA&#10;+qf2ZpjbN9mbjBKgZ5BI6Y7DnrX3Su/yzkdDj6ivzX/Z/wBdNprZsHkztkVsjtkY5x16/Sv0khKP&#10;EJMZJH8+tAEpzkkHIBBAz+XWpF2jGegPX6f1/Q03eByDjn68/SjnJx/EfQjn69DQAhJOG6Hp9Of8&#10;4p2QCDnJHvyKZhQN3Y9CcjGenH16UD73TgZ6ds/55oAkHRQo6j1APPf8vWr0LHucggn8eOcf5+lZ&#10;6q2AAMDp754//X7VaiZsDuceuMHt2/8ArUAXXjVuvOR6Hmsu6swMtggEDj+eBWwmCAD0PbJPX2/z&#10;3p00IYEoOCfbt1/z+lAHn95ZHa5TJY46dSPT/JrlL2xYnABx347/AKenb9a9Vu7U7CFOcdOmO9c5&#10;eWQIHyYHpk/5/wA8UAeUS2rDDN1PHIx1/A8e/WuYu7Q/fUEjv/8ArP8AWvUL6y/ebgNgyfU9fb37&#10;n/E1zF1Au7aRyePqcenf/wCvQB8/+PYC+iyIQQQccg9GBBJ/D8c4r8p/FsbR3VwhGAjsoA7jOBgG&#10;v2A8daeG0i6bHAG70+7z6e/XH8q/JnxxB5es6nGQcrM49f4skD8KAPD5VZWIJz/n2qzZrukUA85+&#10;hz6jjpTbxMSFwMA+g/zzTrJiJU9Aw/Hn86ALssnmMkajCnIPPOQep/8A181Q1JlMu1BhF/pwfzp1&#10;xxM2Bwp4/wD11VuW3ucDHzHigCFWB5bp/n24pVbawyMgYpF6DJyKauCwwOPp+tAH7J/sRagbrQre&#10;N258uRRznHzf/W4/Tpx+ia/dGeAcY46/4/55r8t/2FrlhYQRsd+GlTHoACePb/Pev1FBI+UDJGPw&#10;5z+P5UAPz74J/P8AL6GnDeoGRkH+dNwGBIOCeOPT2oHBLDnGfxP8/wBaAHE4B3j5Rg9h09KToRgj&#10;HGeeo/HGKcAVG7GCen4Hp1+uaCBgZPQ89Tn0zj/PrQBGQOTjGT1zx/T9aXbnLDJHcf496e2DgscE&#10;/wA+f/1/4007RhvvcHnPX2P+H1oAYcHB7/T2PX06+9KOwbqc9+fbHH9aGRv4jkfoffrUgG05+nGc&#10;+2TQBchkwfm4PToSfrjvV5myB6g/pj9KyU4OR7ew5PTvxV+OQsAhHHH6dM0AZl7EQhbH/wBYn/P1&#10;rhdVtWIYqpJ57fgOa9IuE3khvU+mTjp19a5PUIMBiBz/APX/AM9KAPE9Ysw2QB3+nGPX1rzm8iCM&#10;yntu/L+nWvbtVtQwbg5Pt6f/AK68t1mDYxIJxjIzz24z7CgDzi7jIBBGQcj86Zb3BjcYOCeB9R0/&#10;GtO8iJ5YYPc+gHtmsN1ZC2RggAntk+mKAPnH9oe7M8CxbgVe6I69fk4x/wDqr4X1t1YbEGFycfXo&#10;fyr7N+Pkj7YefuTuT6529T/n618U6ntDEHknv+PbFAGMOB8v9P619afA5jHaRyL1O9OeFPQn6n/6&#10;9fJnByB0zz3/ACr6g+Ddw6WsJYk7Wf68gY46EetAH0tZzlpSXJYruPbjB4OP51pXN78u9zhR06bh&#10;kc5z26VxMGoxC5FtH85BYbu2QORjoPb8ak1jUDHbFVYhe4X370AUbi/mkuTGAp+9yTjp6D26fn9K&#10;9H8HxzXGq2ZmmyREx6cnHTHTv3/yPn7StZW8v490hdDnaOuGzn9cf/Xr6L+HkLS6yEA2lYNwZj74&#10;I5zn+nT1oA/SDw9FHDo1nEnKJEoAzngD17j/AOvW4qgAnHOBjt161n2EaLbJEnIVV556ex79OKvq&#10;Bwep44x1P/6qAJQV6KSSo6fhzSfKSVB5P6j65/TrTCDtx2GO+ep6ev6+nakHKblHBPTigBWyxOOc&#10;cn0H/wBbmnbcgAkkHt7/AF/Om4z2HFOC5AGAMdPxyefrQBCwIO3GM5/+t/n/APXVWUBjnocfqeMY&#10;6f5xV1hnLjkHsfb0wO1V5So+Zjkc8nPOOeKAOU1CLhypGCRzz9OP8K871qzBSTjGeeMZyf8AIHFe&#10;rXaAg46Afhj/AD271xGrQuY2P16H16gDA65/CgDwnWLcozc53EjqOex644+lcVcIcjb8pP49D2Of&#10;/r16vrNp975ck56DPQ4I7f5xXmt5E0LHaeBnkYPQ8cdunNAGWrspwwAHIOCR06j9c59K6bSJ8OAR&#10;yPUj8z7fWuYJ52t8xyfx4wOKvWspQhkJGOv0z1J/zgc0Aek316y6Fd4PBjYHnpk84Ffk18aL37b4&#10;z1aXGd0u38gBwffrX6Z67qDLobpIdpdgGwenPX1/Cvyd8dXX2nV726b70txI3Q5wDweTg+36UAeX&#10;z8u2eo7e+ee9amgwefqlomM5kGfw6n8MZ71lSH5ssa6zwZHLLr1mkYBIbv6YOSOlAH2n4Ps1ttKs&#10;5wuHIkJzg/ePGAe1ZXiDTmuZj83CY2g4GCevH612GkiKy8P2Me4hWjYbiSPmL9v5Y9qY9nA7GdiS&#10;N2D6MB+YycflQB5sNJeG0LoCRjI6nt16Hr1pmj2W+9giUlzIR9A7HaBk9AOTj1xXoeoWyf2f5S5J&#10;OCBz175FR+FtLhi8RaerDJE6k4zjbGGc59vXjpxQB+lvwesDZeEIZZG3GSWXpwMKcdMCvYMMoCgY&#10;J9vy68/hXE+BYjD4U0tMYzDv78mRi2fXPOM+1drEAcNjBHpwRg9u/wCfFADgQ2cNwOvbn6+lODA5&#10;54PH+T24/wA+ifOOT0IHam7gcnsPX3POP0oACVH3eMd+nU4H+f8AIa24/JnBAPH/ANb+tO5OQBx7&#10;9KRcZ5HA9+/P9f8APFAFSVDsB6jn149s1iXcIIYMPXvyMDt+fAroX+XgDrn8P16D0rHuFBY7OM49&#10;/wDOaAPONXgDBmUcDt14OPbnj0/pXk+t2o+fjAH9OnH+fxr3bUrcFCBzgHk/4Y6DPTpXletW4O/5&#10;OB2Pp7nn/wCtigDwfVLfyiRkj0zxn271jjaHIJwP85we2a7bXLZdxwMFvwx/+uuPZFEmCB1Of5YJ&#10;z+OaANzTpfLlVsgqMdeMg8/07969T0S6B2KpyRz2HB/z+PTjivJLRjGQGPzfn37f5/Ku80OYghc/&#10;xZx7evXoecj+eKAPddGl249BgdcZ/wA/nXoVjKeQeoxx68cfTjjP415Fok6nYxPB/wDrd69K0ucM&#10;F75z19R/n88UAdS7qcZ4IH58Z9a+A/2xfEpttAn06E8zbIDz3OWbB/CvvKSXEZdz2z7/AOc1+Rf7&#10;XPic3Ws22no52lpZnA56cAEe/XPpQB8F6uWa6JzknHccDsMf1rBZfmHHX+VaF/IXuHY9D04PTsPy&#10;qnErPIAOCT/P/GgD0/wCux/OcEoOVx/ez17D/PSvSZJ21G9KkEqGJyfbuPfHYVwXh+0kSy2l8L2A&#10;HH+fp9a7a3b7JEXQKudxx7npn6f59KAN271A2lsAo2qFKqcnueR7eld58ObsXLBQ2Wk3EE9B5fQZ&#10;7Z6n8q+cdVvZpZTGzfIvHt9evp0Fe9fCqRgI0JxIEwvI565yPcUAfePwi06W8uoLooVeVhvHUfIP&#10;Xgc8V9ZmPjAOMfrjrgc+1eD/AAU0wppkV3KMPtLYwBtZic+or6CIySp5B6jPv/QD/OKAMmdBtPGc&#10;HJ9fTNcpqcJIOT6j39vfp/8Aq7128q8HC5GcAZzj07Vy+pQgqT1/XPc9qAPI9WtzhgM4/DGe2c9P&#10;8/WvLr6FEbB4x65/AfmOe/8AOvZ9XgzuZucHvnH1z615fq0Sq4IGQBjrz+fvQBzSqCOwxknP19OP&#10;Q4/IitGzY+apI+bge2B3NZbht7H7uO4OcH0zVi2YD58ZzjHTtxn8en+eAD1LSZWwDwG6evUjn9Py&#10;5r1HS3LDlhge/Oc9cdseleN6RMTsXO3OCOO/p+Fer6RKzYOMjA9+fTv+dAHots3A3dB94Y6Y7D/O&#10;OKusAQGJwSenJ7+v1rOsmJG08r+PHritXaBhuoPr3/yeDQBFiPgcjnp0796FOAFycEHPf+VL8ueB&#10;j9fz/rSBfu45x/jjnp7ZoAcSueDjr+PH8/8A61IpVgOOR+n4+x6008g8cn07/j3xTgWByOQAfw5x&#10;/h/XPWgBpBJwOR6dP0NRjIG4HBHYYPsP881KR8uCewHvj0z+tNdhgh+nGR2z+tAHN+JdRTTdIuLq&#10;Q42rxzgEkf0/yK/Fr43eIx4g8Z3aFiY7b5Rz6HJ4z3zzzX6e/H/xWmg+G5tp2lI2fHT5h0/LAr8T&#10;fEOrXNzd3E7Nl5nZjn9P58UAc/rd55pSPdkqPmx/P8R3q34M0SXXfEFjpyLvE0qr+Z7/AIVys0jS&#10;v8x598/1zX1h+yb4NHiL4i6fNJF5kcEyZBB555I7HFAH7/8A7MfgWHwr4EsYygVvKUdMdRnI496+&#10;nRIIoS6jBGa4XwosVno9paRLgBRjb0Ax/hXbGGUgb8YHT0/KgCgLZrp/tM5zjkD19PpjtU9158CB&#10;0TjnI7gD/GrcT+Y+3oR0/Dj/APV3zVLxFOLTT5ZWOAFxj17n86APiL4+a9dxGTTnn80SMOnQLjPT&#10;p6A/n2r5Q+cNtIIwe/Ofy+teofFXWP7U8Uz7TxD+76+34/iR2ry4MpJCgA+oz2x06igDoNNIVht5&#10;II/ljn0r0nSj8yvkEHnHPrzk/wAv8g+XWDBXUYwCQeevp+XavTtM2bQ3U849cevp+nNAHoVgxaMY&#10;7A+vOR/k/jWupIJY8r1x6fSsWx5XAPb06nr+lbqgE5Ix26UAAAHBHQdz+gpyrkBlPAz7/X/OcUzB&#10;HXgf4etPGMnnn/IHH50AKTjk8dPp9fp/SgqcFkHy5/n1FMMhjYhiQPzIHcZ4z/n1pobJ+btj/wCt&#10;/nigAKjgAZ455OePf8ajIZuAM55I7nHbvnNSAEYBPU9TjHr/AD/l9aArkg7sHqB6fU9j64oAF3HO&#10;evp06ZyP07dPanEKFIB6/h06/wD6+9AGMb8Y/TnP8u1I/wAwz1BGP/10AU5WJBzwRgfXnH09vr7V&#10;l3AYAMTjOPbt6njmtKdSWzjJIHPfj/Pes2VSBgjPPbn16fh6c+9AHO3/AAR3OTnJ9vQehrj7/Jzn&#10;gqfwIJ444rsb9cxkg5YfgRn146c/54ridRVjwe3v/TigDlZgrMRwMH1HOB/I8U+EZ27flI5GOc++&#10;P8/ypHwSQDh+7fyAPr/WiFl4I4OR1X8f1oA14ZEhi81wFCjpn+vYdOtfDX7QHjGS+vRpNq5IflsH&#10;+HPA+lfVHjTxBFoujyuzAEg9zkD2PbNfmx4o1RtZ1ea+cbyzfLz0APGD/j2oA5O5kSJSCeoz6deM&#10;98E8+3r78DfXMk8pTPA9OfwJ7/nXQaxdrESueSOmT16jP6f41H4T0OTxBrttYwoWMki5AHQDr9fS&#10;gD9Cf2Gfg1c+IdU/4SC/UpETuTjrz2yOx5r9srS1t7D7LpdqP9UAufpyT+dfOv7M/g208CeCLUSL&#10;slEYY5BBG4nFfRemOs85kbnJ4OSDjvigD1SznKwrEB1xn3rp7RWCHsuMn2/z1rlNMQSyoBnAI7/l&#10;/wDXrb1m9j07TTuYIcEnnGABz6UAeHfFfxEHH9nQtjdyx7bfT/OOtfPjPuJ56Y79+x+n410PiXUj&#10;qWpy3RJYHheeg9ugx0rnXVSwGcAYzxxk/wD6uaAImY4OCAeCOnXA+hz75pgA5JOA2B1x0peoHOD9&#10;OvPf/Pf2oZRkjPDc9+mO3p9aAF2qQfQemO3b2/l7+kT52hupH4E455/QZ6VMcqxOcAYz7d6ikBOd&#10;p5BPJx37denrQBmyjHy42/U9+h/r9axLgkBuMnnPP+OOBWtcv5hOeSeOh57fkP8APasS5IABY4IB&#10;HHv7/wD16AMe7+8VJweRn1Pf69v8K5G9flvmwfpnn2+n+cmuluXOdmTgj69OufxrlLojo3Qc455H&#10;tzQBXUdW6gdR7diPp/StO2UdhjHHOPXrnODxn0rLUbfbOBx+pAPQf56VrWy5Y9ic5+n4d6AN23Vj&#10;90cc59Qc963bdWPIHOfX054JrGtVHPOc4zkDHPPP8q6G3wxOTxnpzj+f60AasAwFHoCTz/KrwUBl&#10;bA3DGc/jgfT1qCEFgB3Pfpz7YqwOwJwD1/lx6d/UD8qAEVTxt5AHHUZ7Uh4U/wALcEZ+np27c+nS&#10;nNkHnOT/APrNMDZ5BwB6c56cZ6/56UAD4JwTwT/k/qKZJJtQsDkjH4YPXn0pW2kdD24x7d+c/X8a&#10;53X9Ti0uwlnc7QASB/FnsP16UAeP/Gnx7D4d0G5jEoVip78kY6D/AOt/hX5O69qlxq2pS385yXOR&#10;n056e59a90+N3jt/EeryWiykxI+M7se38q+Z9TmEMJI6g9AecD059KAMDVr1gnlhueT06egPTrVb&#10;w3otzruqw6dbLvMjDOMnjuf51jSPJcy+pLcf5/Gvt/8AZW+FV7retw6lcRYAYkdjjnPP6jHpQB94&#10;fsz/AAaTQ9Htr105ZQenfuTkD+dfUWurNEg020BJYBevp39q7fwtolvoulR20I4jUDoMZx2Hauh0&#10;PwyL27+33K5AIb/PH+RQB5W+gx6No73U64eRc7uhGen4V55o1lG2oS3cpAa5GN2Qdka/ePPTOcV7&#10;R8SpkeR9LXiM8tyRtUdfpngD615BO/2G1MEY2POQzADlVH3Vz1HTJ+vagChrWoPfXJfOUUBUGOiA&#10;HAH1FYRbYewB59xgdufbinyElhu5PJP/AOumg/Nx8w547Y9en8ulACMW4/vnoM9j27/rTkbAC78j&#10;kevX/IqDJ5ycg/p+H9eP8bMIz0J78enbg89utAGjGjMqlO3Xp261ZkYOM54I/nk/l+neoY1YqNpy&#10;B7DHr+FOkB25HOB/nuOlAEB3ZHP9f8j3qZTnPBHtjHHuaRFzyTg9en+J5Oatqm1eSQQR16n8P1FA&#10;DA3I3DOOP0/x60KoGABn68/5ABz/AFpGyGPcj1x0x/kU8DKBwTgDp+vHpzQBH1UbRj88YA//AFYp&#10;zAnBABx74z25+vt6UoDEEgZ4x1zn/Ipw3FMtxjH6D8P880ARgMpGeRjI46Ypc/e2AkDHX+f+fy5p&#10;XXP3gDnrnP5flUbqSTlcDnPA5/z/AIUAVyD0IwW/TP1/LFKMoo5wQB/PipVUZO04JHb6dKUnBK9P&#10;149P0yf85AGHIYnGfp0xjnikUBSMgnbkDH1wOn+NBDAnJyT64yee35fWj5cYxnDY6Dgev+Hf+dAE&#10;bk8AnHfj8f8AP9ahZgBlec++McDv781ZAwoz9On5etUZtxVcHBx/n279aAM5ixzt6HkDt7fX+lTW&#10;0eGywzyPTsOO/f8A+vUZUNkZ4Pt+HFXLX5VLnAAGcnIwfy/z19aANuW6isbdric7URQxOcZ//WP/&#10;AK/rXwB+0N8XHuXfRNOly78Ng8KvcDp9P85r1744fFCLw9pk1pbON+CMZxlscDA9umBX5oazq89/&#10;dzajdyF2c569Pp6dKAOd1e9aMSM7biTydwOfTFeeSus0hOOST7fgBWjql158hEZ+VSce+f8APSjR&#10;NJuNZ1GDTbRC0kzBcLz1OM/rQB6v8EfhVqnxN8VWmmWcTPAJAJCBkf5Nf0+fs7fBXR/hr4YtYIoF&#10;WbYu4gAEnH07fTtxXyH+xF+zzZ+CvDVlrmpwr9pnjLEsASOeMHGa/UfTQAgCjCqMccfjQBuJGdmE&#10;4GD7UCMjG4Z68+3Q/wCc0B+Bx1/WsHxJrcGiadJdSOFIBJz29T9OcUAcB8TvHFp4f0yVVcBwNq88&#10;lj7e3Wvz/wBWvJ9RvJb2d8vKdzZ9/wAfeu48eeK7jxPrEspfFuh+QZ6+/pz6+wrzhzyCT6ce/Ye3&#10;/wBagCrlSAxwTnnoOeowP/1ZpSqZIHA/Pv8An0PpT2G5tuMg5x7+x9+nNRqTubJ4JI6+vBPbNADG&#10;255bAPv+X61GoOVwecdP0H+B/oeszlT8p5A7ZJ6Dj8aZhgRjkDJx/nFACFWbP05/DsB/nn0pqrwV&#10;Uc9v8Mf59Kmwp6Dgfr6cVG20vsHT35z/APq6frQA0KSvHHTqfToaXgYLcAE8ZzgexpWXflSATx75&#10;9Rmombap2nG0g/n/AE9wKAK0xY4VOg45GO3bp09R2zUEStKwwCRn+fv/AJ/Oh2JB2nLc5wfyrX0m&#10;0E06ZGAD2HvkAehoA9G8LWUiBS6YJ+n+eler2q5HI5H4da5HSLQxRJsGB049+vYflXaWykRgDv8A&#10;Q4545oA1I2+UY5OP88dvrUzHk44zxwenp+lVV5GM4B56dM4qOaXG49xz2xzQBm6rceVA+05AHA9e&#10;ec/nXh2uXzyO+45yT79vrXoniO+2xvGpznrzn6ZHpXjF9JulbPIBPpznp7jFAGfKC5BU5+bPA5Ix&#10;0+nSoGPJIOevGffj6delPc8/MMkH/PemtnHJyQfXpgdB6/lQBCxO0c54A69OPx/D3pCGwcjjvzzn&#10;P170MpC4I6559Oc//qpC3IOMDkjH14A7fXPegBhADNuOCvfvz/L2prHk7WGOfb8f8/SpCrrneOQM&#10;Htn0x0puTg4LAdvy5yOP8/lQA0gEkoMgc8dPyoAO4A9QOpB705Y8gKTwOnHfvkfzNObhRk4HTg4A&#10;/P3oAhIYgn17/wAz/npUb/JjePlHrwOP8/8A1qcwxjI5Xn/6/HHtj9K8v+IHje08N6bIWdfNC59+&#10;nf1oAw/iV8QrTw7p0qpNh8EHBHTPGOfxr83PGHiq8169lu7pjsGf4uvb17+3681p+PvHV14i1J3a&#10;QmLJAz3x2/l/k14zqGovNmMHgfX3GPYfy6UAGpXxdmjVsjpwcge3+TWIF808Dj+fvSHLNgdf/rV9&#10;Nfs7/AbXvi34otraKBxYhhvfHUZ5HSgDt/2XP2btY+LHiK3vLq2YaZHIpOVJD854P0r+kr4V/CzS&#10;fh94fttMsYFiZUG7AHJUevbrWD8CPgnonww8NW9jaWyrKiqGbAGT9cev+eK+iGGPlTg/yx16UAYc&#10;0APygYArhvEmopZxPBGcELyfQf8A167nVrmGztzI+CR07Yx/Wvn3WNTl1e/aOMnyoydx45Oe1AGf&#10;a2puZvtEynaMjGT6ng9ee36VuBgq8nAwKrRKscOEUADj6c+n402aQBcHv9R29aAM3UbkAH27/wD1&#10;s/55rzTxFqRgt2weuMf5Geo/z2rrdQuflOWyCCT7d8dq8S8U6nuZlB4POPc560AcXq968sr/ADE4&#10;x3HHv/Lqa5t33EtnAJ65x7jH09Ks3EhckbiSf545J9OBVQbi3Pb+np9KAGhcEBRu5+vXAx1piAEk&#10;J159O3pz7/pTsbsDoPT8unbH+FN6k7jwD36fln9OtAED9Ouc46HqPX27dqccLj5j6fU9/WnuowOo&#10;HXpnuO3+frUAbawGSMd+h4HQ9jQApAKkAcH39/Xvn1+mKTYxyueDx25/r9aeMnjjkc/T/wCsegpc&#10;Zz29weR9B3P9KAGbSox03Ht+XHt0/XikbhiynJ4znAP65/SlcsAfm5/DJ44zULs7kZwfxIH+H+c0&#10;ABx/GcjnPrmjawXkHPIOPXHb1pFySuWxjGPf1/nz+tRlm2EHjt9eP89M0AKSSwA5Ht09eP5/j2pP&#10;ve4I4J5HHP8AkH3+lJvPBzuY+gx26Z6f40uQcL68HgYyPb+tAELBvm39T3yPTp/n3qEsTnBzj9ci&#10;rWwEcjBAH/1z+n8qifdzznPAyOn4fnQBGo+XnkZ7YGT17VIwCgdwPfnJ7fypFJUZAAA9ug9/UUox&#10;gJjAJx7Hn+XNAEce5mUJnBPX/P0rorC0wRhck4zxj/P51m2URf5mycH6fz+td7o1g8zKgGc/l3+n&#10;0/8Ar0AdR4Z0h5pFLjcoxz65/D/Jr6E0nTlt41wvPHfP5f561yvhvR1hVDkn649c+mPyr0iBAiAj&#10;BGD/AF459aALcUYwPQY5/wA/59zRf3tvpto9zcOERVySTjHpj0pt3eQabbyT3D7AAcngcen41+Zf&#10;7Tn7T628U3hrw9PlzuVmU9PXOD1/yaAF/ab/AGmYLRZ/D/h+YNK2VLI2cevQ+/XHsK/KPxD4qnvJ&#10;2upnMk0jZYscnntVXxJr91fXMtxdSmWWQ/M5zjnr17ZyB7CvNrifdn5ifqcgZ7UAf//V+rw/IOOh&#10;7/oT9fwqeOYgjGRgnuOnTNUSRgcY9z2/z/nNIrBfYgn/AD7e9AHS2t78pBPI59xn8v51tJKskY4w&#10;QfzHX9PTNcPFJtY7Rz27ce59q1rS+C439Dx6/wCe3+cUAfKn7WnhGPVfDMl4kZZ0U4PPHcgev9K/&#10;E3WYDFevE6+XsY9OvXgD8a/os+KGlQ6/4XuICMvsY8/Ttj061+B/xP0NdI8S3Nrt2skjDHI7/wCH&#10;9KAOWsMSRFVOMbQBknp3/wA9fSu88ETILoWkz8k4wT19j+fNecaVcOG2hsAdPfP866XS7n7FqyT8&#10;hCwJxxjnvx39PwoA+qPD2lw/aQIzhHJIwfX1ra1Lw1E0jMRuPT9eT/8AXrQ8NLaXWn293AVJIXLA&#10;Zz06n9K9BW0iuFUMeuQD2HuKAPNYdHU2yoq5AHp1OOQPzya5DWdIFq4wpJbGB149fy9K9skskQu0&#10;JIC9f6YH6jP61z0mmw3cu0jc6fiA3Yn8/p14zQBl/Du+bStQRGBA3DnJH58dfQfzr67sdXDIjYBD&#10;frxn+fH418vR6YtnLHIvBBB4wMYPb/OK9o0O+MtqBvBC8Ht9KAPaLHUVPU5J9fbtwfwx17V1dpfK&#10;+A2CFP8An+leP2l80bDn0zz19Tn611llfgkZbOMfl+Y6dqAPUbe4LY3HIH5j/PetJXBUr27/AInm&#10;uDtr8/LyQT6HGfXPH6V0cdxnAU+h49+2aANwZP1H88evP+e9SAqPmJ2nA7jjPA4/x/nVOKRXwVAw&#10;f8/SrKyZ5GcAjvxwe+f6UATnqRnB9T0H+fSmFgOv8uvH403qeAcn8P5H8KGbBOPlA9eD+f55H+NA&#10;D+Dnnkn1yc/T/PpSEEEhlwP/ANZH86CMkgrkf49eP896QFQTzkHAyOgHb+f+FADiAQAe49/xIHP4&#10;imNwc56Z9R379v8A63HvTyC4ODgEc47nn6/5/KoiqkKhH3eD+vPTj2oANvzDuR1HX8h3FfI37U3h&#10;pNU8IXcwT51QsD/uAk9fTn6dPp9d4IIB5z6D8vpx+leXfFjSf7T8KXEWwO2HHTjlcdPxoA/n61td&#10;l0xAwFPX+n5+9YxJaFl6jbgc9OO57euP5V6L410qbS9TurSQYeCRunGMH0/zxXmDuyMVAOMfTjv+&#10;v+e9AFC4TzEkLck+hz93r+VYLRgKWPBrpxtbIboG555AY88d/wAeaw54XLOMYQZ/AHpQBl1InUUj&#10;LtPByKVDyPxoAtxS+W3+RX6Sfsa+OBZ6xHZyN8zsPl45B55HT39fwr81mHIyfT0r339n/wARf2D4&#10;3tmY8ORweOeMHg9uufTtQB/Szo+prcwI6tkMAfTr/TrXWRSLIM8ZOPfPoK8F8C6yb7QbS5DZBQde&#10;PT9fQ16zYX6MozgZoA6NlDfMTjH1/wAisy4hznHOfpz2P19Pyq/HIrj1xnvnJ9qcyK2T+ePpQBxt&#10;3a46dOfwz2ziuWvLIhvlHH+HWvR7mDPuBn61g3VruU5oA8u1CwWVWBGCP16cA815zqulbXd0HXJ7&#10;fy9cV7bd2mzOF3A59CCSPfiuT1Gz3B/lweeT+XP5dqAPDJIjCxUnIXnp+v8AgK0rS+OSoyDnp6Ee&#10;mO3fA/pWxq2mkF2UEkc/Xnj/AD+nauQZJLZyc4P0+n/6jQB6PYX4diOvzDpyc59P5j0zXX2t38o+&#10;bPJ/kP1//VXkFnfFT14H+Pb+tdlYXwCLjkggcdfxHGP896APTobhTggknt3/AMPwzWhG64Hp9R6+&#10;uMev4c1yFteggDOB0Ixj9f6Gt+K4BB6E+nGAR3NAFDxVb/aNBu4sAkIcD3A9eK/CP43aYul+ONXt&#10;1XH74sB7P6eoz2xx07V+992DPaSxgbgwYemcjGMjoPWvxY/ak0T7F42e6IwJoQ3OTllYgj8setAH&#10;xNdMBMQwIIPfHQU/TJWi1CCXeEO4c4zjnH5etR6kmblmAwDz+maqqSrqe6kUAfovomoRy6FbguWL&#10;xFZEIyjKF+8PTHGPeus0fXrO5hCwsfOjRQsg5zxjBz6V86eDvEUdxoQ3nEYUbckriQYzk+jdMd/z&#10;rb0/xZbKHNvlM5IDYBU9Dx6e/wDOgDtviBfxfZlnc4LsB6AkdBnHavONCG9C4kDGL3IJU9fl7Ef5&#10;98P4j6+yaYxLgEncueTz1A5x6/5zXmfg/wARand3A2S/v4yWXOcsueVx0PXPr6UAfYfwouBZeMo2&#10;R8pKNwIzg4OcDP5/n7V+tWlzCaxglXoyqR+Xoa/FfwDMdP8AEllc+eJAJPuj+ENj8MDn/wCtX7D+&#10;C7j7V4dspWbcTGD6kYHP4H/GgDsww7DI6dccfl1+v9KcGAOeME9x1I5yP/rfzqIOfXnv+Pt/XilL&#10;E5LDj/PB/wAaAH7xk55z64HfqfpRu3DOOOMYH9en6f1pvzHp/wDrPqf/ANf5U9Tz3HJ68AH1z/X8&#10;qAHKOCTyO3U5PYcdf/15pRwMkcjqPT0z/LrTRtCgknnjnp/+r/8AXUgO35R970/Hk0AXoJTkNjJb&#10;0rXXa46/nnPv6c+vX3rmw+0rjnI9c4/DFalrOSQoOR6Dt9fb60AW5IN6kYAzxz19vSsS7tCygsOB&#10;nPX16Z/rXULlgRnH0HTt07j/APXVOeIc+hz0GO+BmgDze/tFZTtOSM/j6D/9dcXe2pTLYIB9u/vX&#10;q95AvORuH0H19Oa5C/tPlbcnIHHXH+f8aAPD/GVp5mj3W4YxGT2A/wA/ie9fkN8TIhF4q1GJUwTI&#10;zegIzX7QeJ7UNpV5xjMZ6Dkgjr+n4n8q/HX4zWrW3jC/kJIBCt6Egrx/Lv8AnQB846o4MpA4AJ/X&#10;pUOnlFkzIM8gjnvkf5xT9Q3eaf8A9fHbrVe02+aeeOc55zQBJqQCXDooAAJ6H8s9ef8A61UnQkBs&#10;8E/0rU1UIZjt4zye9ZvLKGb+f6e1ADY1BB9f88AU0AB84z/Qf/WqVSD8uMY/LrT3jKDA5x0PFAH6&#10;OfsNal5eoC2Y8Lc4XvwU/wDrc5/kK/XcEBuCB+ucdxX4i/sY3FyfFstsriOEMh3AfMGJI4/D+g71&#10;+2kQ2gnlhn8j7/j0oAur1AI4OP8A62f5ZqRsZ6Yz68k+3+fyqDcMndyR/n+Zp4yyls46cf4D29sU&#10;AOORnjHb0Hf/AD/OnADn0Pt0/wAM1CclvmOc5zkdO/T+VOGcc8A9zQANwTxgn3x1/wAj8Pzpo7ds&#10;nHXv6eh/z1p6gY4Oc9e3fsMn6Yz70MGwAAAc+v6//XzQAo4Yk9Dn/P6/p70ZUA7Tgjgfn3z/AJ96&#10;YGZVHPA/l604Ng46g9OO31I79jQAoc8nIJGM4HbrnA796milwxydwz9cY6g1XBxkDofbp+VKCQRx&#10;gj14/OgC/uyBxz7HOSKy7xdwKsCcHvnr9Pwq4H3fLgj6Y657dj9cUyVdy8cAH16YPFAHneqW52H5&#10;ccYP5/n3/wDr9q801e03FsDJBPA6/wCeRXtGo25bJC85Ge3A7f19c153q9q2T8uR06fyoA8TvIDF&#10;jgkYPTrj+X15/wAK5i7UBCwPI989e3+NeiaxZEkkL1yOf856Y5rgrtSN2/gDOfb8MfQj3oA+OPju&#10;xaeJScbbiY9eB8uOfz618bamVBwwOccdRznP619cfHZlN1b85xNISuf7qjGT7+ntXyHqKlH+Y8de&#10;v6H86AMoe3U4/wD1V9DfDG8W0sMkhWw/AJDegH49+/Oe1fO65LAdSK9u8D3CWVg8jld6t8vXvwPx&#10;oA9OsvEeNTPyiFDu3Kc8gjgj8/8AEVd8QeIIl087HJdRwD7Dvj8q8M1HVpIdXmd2wW7ccEn8ce2P&#10;0qPVdeFxCApycbc/zPf06e9AHoHhC+X7UJXBy/GMEeuDg9Bj146da+vvhFdJd6ygB3JGgII9Hbo3&#10;sfb8q/PXRtVa3Kb+Qcc5IYdsfT2r7W/Z+1Rr7V4iDkiLrjB+8MDH+fXtQB+uNoVEKbBtAA6fTt+H&#10;T/8AXVzcDhTweOv8wKoacWNnH82fkX6Zx+vJPNXSCTyeR2wfw/wzQA/r8g4z/L0qNif4+QOfXtmn&#10;CPcORyeo6n6f/Wp2znk8H+f9OfegBF5yT0H6f49eopwxnOMDH5H/AD/nrTSowAQTgeuecc88f/Wp&#10;CzMwzyD2z+WBj/PtQArEnPOMj19uo/yaruSMnHOPwBwe9TEDpzjg/Q+g/oKjk5bHUEeh4Hv/AJ/O&#10;gDOmBPHc/wBPw/rXMalCTnauOfX/AAz/AJ+hrrXBIGT94Yzj24x7f561i3seEYbcj+h6kDpQB43r&#10;FuBu28kc/wCOPrXluqW/zcLuGf5ken8vpXuWrwZDsR09vbj0ryrWrYjoOPw4+vb/ADmgDy9l2scD&#10;AP4j8+ntU0LqQq5wCOBzzn8u45z+FSXiHJCjORjPPBPXjiqkTFSHzgce/vQBV8Z35t9AkYngLI3X&#10;ptUkk+v8+cV+XPiSZpZiRkKwLZOTjPTJwenWv0U+Jeopa+Hblg2AlvNxkDORj/OffFfnLr0+4Min&#10;ggY7/UE/5+lAHHuQHGQMevavQvh1AJNdi3A4XJ3AcA9s/WvPCCDzXq/wxjD6sMjILDn0x/Tnp/jQ&#10;B9VRlWe0SViZSQqbD8hGOR/ga6eB0kRVVQWBOduTjnocVztwUWKKJBgEcn+6QOPb26V0Fsi2tqsj&#10;HOVz0GD7+p98/jQA6W384JgliBnIyVz3JFbngbTI28Rx3TIXMEczjBwASNoPPQDPJ/xrmbBp5JFn&#10;nPzLv9uDkDj6da9M+HdhNda+0AO928tDjHQnnvznA69vpQB+iOiII9NtkUDasES8D/YGBj2yfxrc&#10;V19x/h9OxIxWdaReVBsPO3IGe2P8+9XwAMNjj+WP5+lADzgHAAGCP0znB9/8imZO4jsDz/X+v4D8&#10;KkAORzgDqO5P+fSjBzwcYJ5POB6/40ARngHnkfl7HFKSABkckknp+PGfbFKCefXv60mSScDnr9MG&#10;gBhKbeT06/X1/GqLxfNhBkHP19ePp6VfzleWJ7554H+f1qA5ztHf36/55PtmgDm72LAbPXpwfXoK&#10;801iBBvLD5iO545/z/h3r1y6iBBzwCCOOOMdq8/1W0wTx7Hrzz2+vP8AjxQB4T4gg3AsCAD1PX8B&#10;6fWvPZ41EpwBuPUH39yP8j9fY9ctxzuU5bPt/wDqrzDUIGQsSSRznrx3B/woAy4mO/g4OfqD0/z2&#10;966/SZPm69cnj8uT3/lXGBsMM/KM+vT6/wCfetawnKkfNj/6wP58fyFAHtOj3AypLZHX6kYyD79M&#10;16jpE+VXd0+p+mf/ANf09K8S0afCoueeDjr+f/1q9X0W5yiEEAj2HXuD/LpQB1PiK+Wy0K7nPaNl&#10;H4j8PpxX4f8Ax/1ptU8cX6k5W22xjkjlByP16V+wPxQ1oaf4TlLPgnlh22hckj+VfhN431VtV1q9&#10;1FyD58jH1yCfXHc/54oA88uW/ekk9e/H/wBerOmLvuEyN2Dkj6fSqEuXcoO/tmuz8J6eZb2Pcmc8&#10;4I4xnn8Pf2oA9n8N6PKbRJ7hNiH5gW7Y6/Trz+VY3inUTBvtovlAOFY4AwPx4zz1/wDrV3F3qllZ&#10;QJbRYMoTbjPy8DJAP69PbFeG+JbySeaVckBWJx6Z6Hjp/KgCkb4PLg/MxPJ9Ce+P0zX0R8L1L3Md&#10;kH2PAUYHIHDHgHP5ZP58Yr5fsQJZiinJPXHdc89v/wBRr6n+A8Lah4vtAgypQsyAZ2t0Xn26j8On&#10;FAH6/wDw501LLw7B5Y4kG5ceuB+J9q9COckg8dfXjv6/54+uF4etBY6Na2uMFI1Unv8AlWw+1SOc&#10;5wePfsP1oAY4Az7446dqw76L5Tj8+Ov/AOr171tyEbmBOW7dCR09faqF0CYmUj7x6df0/wAfxoA8&#10;z1ZFG/ec5OO3Ix6/l1/rXlesou0uQQOoPp+Ir2LWIjsfHGe3Gev+fp0rynWI8gg9eMY46dQPqB/h&#10;QB5020NhsgHvjJ564z69snvSxMCwOcj0/D/HP4cUlyoWU5GR+Hb8efzpqsR3Oc5/z/IAfn1oA7fR&#10;5ANgyQRjA9f8n/8AVXqejzfdHrjj/wDXj168/wBa8Z0qUrKNvAPr7+ueAe4r1TR5ASCDj8x+H0oA&#10;9bs2bZjucY4+mSfpn/8AXW3lVQqvIz1/mO2K5jTZSwO3kAAn/PeuiU5x2x9fz/z/AFoAl3n0JOSe&#10;vf8AH39fanr0B4IPPHv/APq9KYAq9v8A6349qeX4GCpG7OOPTt3/AM9RQAOQ2MjGOnb88/zpnX5i&#10;cYzx/wDW/wDrdaCSdoJwpz7Edf8AIz1pfnIIzknHf8cUAKzDdgDp+vTJ79feoJWHlu4P3Rk+3HJ/&#10;T+lTNwQQevOO5xyMfXv9K5fxVqS6Zol1dE4IRtvOOSP85oA/PL9rPxxvRtOjfJnYrtz/AAgdPf8A&#10;p05r80tXnVpHUHPPX15GM/X1r6F+Onif/hIfF92xkBS2wi7eQT3P68V8y30oeU44GcD8PSgBkSh3&#10;A9TX7HfsC/DHzRHrFzbYAwxfIwMnjj3/AM9a/I7wbpT614isLAAkSyDOOeAc9v1r+kD9mfwqPCPw&#10;/tGdRFK8PmNg8ZIwPbHT8BQB9h2HkQzLHEMBRyfYdBW1f36xx9cAjg+/4155oV7EzNIH3FRjrx74&#10;4qPVNU826SJ3x1OAfTpQB6JpkwZTKOQBjLeo64H+FcH8UtbXSvD1yzPhkjJP19M+tdfo+Y7UbzwV&#10;z6/T6V8ufHzXXaH7Aj4D4OP909c/lQB8aaoxnu5Z2cEyMSee/Pv9M9MVmA/MWY4J/Lv/AFGO9Wb4&#10;gzENyQT365HA/r/+uqAOGPcg5GOD7n3+lAG9p7jzV/3uOn+R/wDrr0rSWBZCfm+pOM46d+K8w06Q&#10;CRcggdOv07e+f0/CvS9JYlgc5z/kDPb6UAek6ayjAIyDwP04BOe39PpW+vAAYNggd+fTOcfSuZ05&#10;sBM9s/T+nt710aMoBwCQo7n9BQBM2cZ6A4x/TPHHpTAygfLxz/PtSZIO3I59h17Y/wD1+9OywGAw&#10;UDoPT+ntxQA1gcn+IfqfXHv1pm0Hjpg+vT3qRuAdwxjOfb15PT/PtRgquc8A8fnxkfpzQBGuRjj9&#10;P/rY71IxJ46jLdfTp09qjAxjnIPPr79PbpS/NtGRnOT9BnsKAJXAAXBBGM9+56VAzp09eBk/n9TT&#10;nOQPb17c8/y6/hTDkkAHHp1/L/PtQBHKRkZOM9/55/n/AF4rJuGU544bpjp7f54q9My5IPJI/kOo&#10;4x+f0zWZMWRSCPwxj3/z1oAwb0/eGCCOnuMccH0964i8bOVHJHGe2O/8667UDtQjcOPTp171xV/I&#10;QxIGTn6emSf50Ac9KQzBT05YEgf5OajRwq+ZjGG9ORx1Hr2/rUTuUYHJJ4z+HH5/59a5XxTrkOla&#10;ZLIZApYE9egxzn/P60AfOfxz8YnJ0uB8vJxxyAOhIHv6fXNfI1/Kltb78/IFB/xwK6nxjro1zWbi&#10;6ViYwSqnB4x1OPfH+Hv5Jrt9v+SNuOOAP5/5/WgDLvLtrqfPUDGM9q+4P2S/h3LrWrtqM0JKqQQ3&#10;ptHB/H/D1r4t8L6Pca9q1vYQIWMjAZxnA71+3n7N3gWHwp4aiuiNryEEqRyEQdM8nrz70AfYlhLH&#10;pmnW0DnDFASo547Z68j3r0rw/KGRZj0fBHI6V82W+rfbtWHO5CeOuNqnpx+v6AYr3Lw/cvcyx26E&#10;hVUkD+Z7/rQB77ozhYR/CTk/UfX9K8t+J/iEC3NlG3zy8H5uQB1Pt6V2ovo7SxUg4Oz8sA9c/p71&#10;8zeKdYfV9Vluc5VCVUdcY44P+f0oA5mQh8jBXjAGPz6+vf8A+tUW8qRkgY9T1PfPtT2wzcHAwRz/&#10;AJ9iaYQFxgep/wA/z/rQBHgYGDzwPpzyB3o3Dj1H6nHf6c5pWIDHPIUD15OO3+NBAI56DGfb0GT6&#10;UAO+UZx8x/l6+tVyRj5Wxn1PP+H9aeTuB5x+efp/9aopDlTnkj2J5I5Ge3+TQBmyYbCg5Oev5n/P&#10;9elYN1xljyRk8DqfX06VtSnK7eD19OT9fQ9qw7xtyHHHB9P6fzoA5u5fGeMqe47cdvwrm5+DjOff&#10;r3+v0rfu2Dbjnjp36en+f5CubuGyQh57cjn6UAC4bryP5k4x61qwIpU8BSMHr/nn8ayohggE5Jx1&#10;64465x/nvW7bKNpI4AGPpQBuWqEA4HXGQMc49+mK3YFYEBice3p6nFZtqhODnJOe/wBOnuDW7BED&#10;H13E4yPXmgDRgwACRzwvH06fn3HvVgcYHPbrz6ZJqKMBSGJxnPX/AD0x/Oph6sMFfx/kB1oATKfL&#10;8uAfxGAeOSOPxpr7cluCTz8vbjrnoP8AOB1pxXBJxyRyenQd/aonds+gwPzPHOe3/wBagCN5Aqs2&#10;d2B+H+fevj34/wDxEXTNNltYJAshyAFPJzx16df8mvobxz4mttC0W4lkbY4Vu+OQOhP9K/Jr4meL&#10;7jxNrM0hk3RI3ygdsHIJ7fTGPagDzvUL3fJJczvukJyc8fic8fiK801fUjcymKM8A9B37e/5Vu61&#10;fOqFUbk+oyB+tcnbW8t7cLGoLl2GOP5AfWgDvvhl4Sm8V+JLOzhiLqzrux9cn2ziv32/Z7+Ett4e&#10;0S3cwiMsq4BHI4/+v/nrXxX+yJ8C5JTa6pOpJ3K/IwQOODz79u1ftN4a8KJYWkWAQQB26UAUotDD&#10;qsCrhegHTp9a6i4tE0vTmIGwKvP1A6+v+TXXaZpW0maUdOmc4964H4japFZ2MoByEGdo756cfX+t&#10;AHzL4vu0lurl5RuRmDv04wfkXPfPcV5JezebI7ngn8wOvT/D2rrPEN+bqZgx5PLkdC57GuJmJbcW&#10;yPTOffpz/MUAVWYKdp4x1P8AIg+9V2dSSBjB569/brT2HZuv16/0/Dp71G2ACW6c/p9MdRQAibhn&#10;5gT3wQep9e9aMO7OxgSPp1/z/jms9M8YbB6/THp7ZrTt49vGMficZ69+/wD+ugC8rKMMRgcdc8/j&#10;396c7Ljnknjp0z0/z9aFC5Gz8OvPpn6+9PIYkAnA6ce/Hr0oASPkjyz/AC/WrGwZHI4x+vT36/8A&#10;1qjjQsp2k57cdCOOo/z0qwU755/rjoP/AK340AQlMtvZc5xyf19P5UhKrjgAjA6nn/PoP0qQhQ/A&#10;Iznn+XpgeoqPLHCnjOCOMZ59PX/ODQA5SOWYbR06kgdunY00c/NnA68DkdD1zmkAXaduDgEYA/Lj&#10;+hNKytt+bkL9cnHb6c84oAdjO5QeAPXOD27fjxUfIUcYBHTkdPT/AOvinkNyfvA/mePXj+VMIBHB&#10;6fXg/wBM9KAFORgbeQPz5/H8etRHaSAe/QA9h/8AXFPbhjnr647nvTDk5BPJxzj8gM/U0AN2hmKk&#10;Hn9Rj05NIAcly2ATjI/r1/w/ClbDZ6nJ757f0PWnAlgO31HXA9v8jtQBHJuGAByTxz/nORms6YxE&#10;D5unQ8g8j8euc/8A16uSlhtBGMfiAPp396xZ3XbyAQ2Qf6dPQc0ARBsEfMQAOnT88/yPWuL8c+Mo&#10;PDmlSS7wJNv0x6n+gH1+taeua5a6PaPc3D7MAnngHAyMf/Xr89fjB8R59fv5bO3kJiDbWx6jtkZ/&#10;E/hQBwHj7xfP4n1Wa6mfMQbCjJI+uMcnv/OvC9a1YykxLyB6Hjj16Vr67qQhjKR5yDjr068fSvPn&#10;dpZDuOSe/wDSgBQjSuEQbiT0HUntiv01/Yu+AU2qalD4r1m2YRIQy7gMM3TjjtXyd8CPhZfeN/EV&#10;o7RM0AcdiRjPX8q/ff4Y+HrDwb4dh020QJIMKo49ByfxH4UAfTXhW1h0+GLSbYAJAgHpnj09vevZ&#10;rFBHEsUQzgcn3/8Ar15b4Ptw0YuJerY7V6uhWCPd0yPyoAkuZ47K3a4nblR0+voa+J/jF4+fU7t9&#10;Js5P3a8uQfyH+P416l8W/iF/Zlo1jZyZuJeF56A9T9R/kV8X3VxJPK8kjFi/JJ6+vHX/ADxQBVds&#10;7/U56enB/KoTjnJ4GOvQ+3/1/T86e2BjcpwPw6e/r+FRtuycH5vc8Y7E+/PHpQAw4Ztw4PX/AD6+&#10;vFNwFACjAGRngY+p+nSpMoWO0ZJ7d85GT7UzaA2epPPBx+Wc/WgBqlVOR2BB7k4+lNCcEsOB+IHY&#10;4JHemtzlBwT364z/AJ9OtCrnDdAO3TqeP/1UAG4/e6nt79M9aYxJJToR3PQe3P8AnpTwGyCTj1/H&#10;jJI4/wAmmBeh6EcY4H4H3/8A1UABY7SMc8+v1/zis+4dQN2cHPqB0OAM4/z9atyDk4Oeo4AweOPY&#10;ZrKuJVJODkHHqM/T05oASM+Y6qVzk4xjv+Xqfr7V6Z4b0/zCr4PBOSR34yB+ea4PS7fzrhcDOSO2&#10;cY9f8K9o0Ky2xoTnGAMehHUUAdZaRbQMcH0P8xzW9HgY24OPf25/ycVmQRkKWXqP58+/+cVqJhSd&#10;vA569hzj0+tAFnPyh8nBHp6evbkd6ytSuFiibJxx79+wq7I+0EZ9+uMf571xXiC8VEfDcn3/ADxj&#10;kfhQBw+vagJWYjJGRgc5yMdOOnrXAyl5GJweOuPccflWtfzvISFO7Poe3pn9awyDkqScj8ccf40A&#10;BwM89Md/5n/61QL8wCD5hyOM/wA+Knbr6EZ4x7/56VCq8kKDkn+eMDpQBGwZueCP659M9fpSAjcO&#10;oJzntzz0FSsACR0I989fYcY/lUGdv4en549qAHgEhWzwOf5fn6fX8qadv4/hz7dP/rUi79vp/kYG&#10;MdO9I3AI3fmOnP6D2oAcSojI6Eds9/8APFNZ1BbC9OgPsMcf57VGxZSX7j8c4zk+/t/+uuV8U+I7&#10;bQrOW7ncR4XpkDoP8/jQBQ8Z+K7Lw7p8ks0qhwDjB64z+Gev+ea/Nf4l/EKfxLfzQrNmEMeVPBxn&#10;B/Xp1rc+LnxPuvEV/LaW85MQYhmXgdTjjv8A5HfNfN+paiQMIx3nqSBn3zxj8qAK99djJQNwM9Ty&#10;On61zxbd2z/Wms5dyc9fxzmvUvhZ8Mdb+I/iKDR9LgaUORuYDPBIHp+dAG78GPhLq3xO8SW+mWcL&#10;NFvUuwGcj/6/r0/Ov6YP2aPgFovww8N2qR2yxzlFLMQM/SuJ/ZR/Zf0L4Z+H7a7urMfbWVWLMPmG&#10;Bnr/AI196RxpGojiGAKAApgCNO35/l/nFU7yWKzhM0hwB17Z/HtV6WRIEMkh2gckn+WDXz58Q/HQ&#10;L/2Vp7/vXyPZQRwT6e1AFDxj4pl1G6fT7FgAT8xz09MVz1pGka7EOW6+5x19s1h2CGL5mOSTlie/&#10;4/1/CtlGKgd+/QUAaIk2qCT06d+vOf5f04zWPeXI2HngbvTgevvU0s20Ek/gRnHp3/CuW1W9EKls&#10;cgEDP+cZ/wA5oA5jxBqSRwsSSSQe49O3HoenFeE6xevLKzDtnjPp374/ziuv8R6mZyQCSQcH64/z&#10;n8q88lYnOc5J45x/hQBTw2Tnlj7+nQAeo/w60jEfMMZ5wPxPXGPWlYAk46dvw4pducqO/wBOPTH+&#10;frQBC4YqFPBGRx7fT6YOaaSAemce+D/IU/BBBY5/XJHY470iggNk44HY9KAIWX5B3PPHpgcn/OcV&#10;XbIYY5OP68Y9cVafqdvU/XjH0xUTrljjnP8AF68fnQA3BBwwJJ68ZH1P8uf/AK9PyGBHA7Z9h654&#10;+lM4IJCk9/fnoOP8KQrweOf89+xoADxy/IJ6+g/H/P8AOmbQwG4Z/XB7fnT2yCMHOO+Tzn27Z9KT&#10;0wSTxk84zjt6e5oAhbjBBGAPX3/z9c1FyVwwJHXg4AP9BUjDpg9OCckd+35/lxUYxtznGO/J7d/c&#10;Y+tACBRjgjjnvgA4x1xinluQQPlHHJx7jGP60AgZyMnHpjPI49vr3poJOSpwD79h1oAQno23k4zn&#10;n6n8c09sNtXOedvf8vxow3BPJPP+J/8A1VEzfPknJByMn/Hvz+VAAwO8Mp+U47A8D149v8aktoWd&#10;wc8Hrk9PTA/H/wCtSBS77c+gx1zgdPb3/wDr10Wn2eGXbyc9Md+p/wAmgC9pliXkWMAkE/544/H+&#10;te2+FdBxsdxnuemceh+v+e9c54W0JpXSSRTj656ds+mele5aVpiwIHxgnoOCAepH+fyoA07OBIUR&#10;Rxj1/Qcfyq9c3UGnWsl1ev5aIuWJ7Y7f561XuL2z0+2e7vJBFFGCSc9Qewr8zP2m/wBqDctx4W8K&#10;zhmGUaRGBVfXnB59fY496ALv7Tv7USQvP4W8M3GXwwZkP3R0685P41+U3iPXGneaa5keSVzncck9&#10;eDk/z9aj1zxA8tw9zPKZJX5LMSc5HP8A+vrzXmt5eyXEjSOeD0GT3Of85oAdfXssrMWOc44z/nJr&#10;NjRppAg5JPbrmpIo3lfaoJJ9B+dfd/7LH7J/iP4ra9aahqNlImnLIGZmQqCoxkZOOPfHvQB//9b6&#10;nDHdnGQOce2P0/yMcZpwyNrEZH8x+v8AOmvnHBH+Pp6fn1pu0LyTy3Xjt7igCUZBwOCeen4H+XT6&#10;04OwI4wcf4fXtVdW+UKBgD8f1qRWOMKT9Pw7f/WoAW+Pn2rxHoy465zxzz+lfj9+1B4OfTtefUxH&#10;sEhOe305zj25r9fpVIPHOT7dq+Kf2o/CMd9okt9GmXQZH1z1z/jxQB+R1uywXJXBAOPX25H9a6KQ&#10;fu4pFGWXBz0yevAHX0rntTR7e8YEbSD6/UYPb/OavWc7SxCBjxzxkZH+I/SgD63+D+rpeacbVmyY&#10;sA/7rD0/z/Kve4HO3CMMNnGP8/pj1r4p+F2tCzvUs84JYBSDnrgZPr/nPNfWsU00cILsMDnnqePQ&#10;en86AOkvCBCNzY3D1Az/APr7VzthMjXBhzgggcfT/P8A+uo7i8Ro2w2VGeD9O35/lXOWk4juC3mZ&#10;yw78A5/yKAO7vLeecFlILcHGME++PwrofCVwhuhBklicYPXPv6egrn7RxLbZmkyMEgt2x0Gev+el&#10;V9HvorXWY92MMcHLfiCCPWgD3hYWhxuJOOevX8fw/l61pWlxtlCZ3ADs35Y4z9c9OhrdtbAXunpM&#10;i5yo9cfnWPcWTwMzH1//AFceooA37O9zgEnaBnjjHHY4OfX19a6eyvNzDnr29z0A/wAf/r15akzI&#10;do7dsdOP6e+a3rW/AHH+HUfn6ZoA9dtbsbRg4B6ep5/GtaGVSAQecc8Dr/n/ADxXmllfHaBn6f56&#10;Cumtb/8ADGPqfr6/T/69AHXqQUBxknj0/DPc08HghRnPbn09/Ws2C43Ak88+v+HarqsSOBnGT9ep&#10;PH+fWgCwdwBUcEnHX8f5+9NXp8w4HPv+X+H6UL0BU4OenTNH8PIyePbp+PvzigAY4AbPPQ46ZPQ4&#10;HrzSnAyp6fT16Y9qjIJHoB0/AUE4PXn+n/16AHgtkrnjtx1I4/X6Vk61ai902e3cdUPHYZ4569z1&#10;HtWngtjnk9/r7+3akdA4KEEk/wBRz/8AWoA/Dz9ozw3NpHi6V40x9oUvxjls/NkD/wCtXyZLCBJn&#10;OM5IyQOT1z2Ffpp+174SeKeLVVTIRnHT15B5z+VfmtfW5ikck8HnvyT/AJ6UAU2WJUO5uTnHJOPw&#10;/wA/1rOuY5WYZPykDP8A9c9O1X2fcgXOAD3yPw/T1qK7VpLRXXoDgnrj0/P+dAHPToONvQZ/+vVe&#10;NSzgda147YyA+2RVQQlZAQMZJoASaMx43dxn1/xrc8Lag+l65Z3q4BjdT1x+orOuYmchuoI46f8A&#10;16rxho5AynBBoA/oh+AHiAa54LtpWbLBR74GB1z0696+ibedoicDk85/Pj+WO/fvivzt/Yu8UNf6&#10;ALSds7MDB9gO1foREwAyeCcc/ic8en8uKAO2sL/cgDHAP6fSuijk3ABhn/A9K81gnaL5iccjoeM/&#10;/X9O9dRYX/QZyRx149/Tn/61AHRyJkHdxxn/AD7Vl3FuDljwfX/HNakUgdVIP6/54p0q5A4xj056&#10;0AcRe2rM2cYI71y13ZkZ7jpjp/np0r0eeDBP05449MmsC7tAT0x19+/v0/nQB5RqGn79znkj29Bz&#10;zx/WvPtV0kjdLGPu85xnP1/zzXuF5p45OOfbHI74/wDre9clf2ClSu3B54wc9Px5GaAPC3haFmC/&#10;KB3z156e1aljd7JEXcCOMnP0561v6to4wSg5HXg459f65ripPOtpNu35hyT2PPOMcUAek2F6GAIP&#10;B9T09Pb1NddZ3wZh82Qfz+n/AOuvH9Ov2DBG4PBz6fTNdlZ3uRk9O/p/n0oA9KSbchO4kEDjHoOg&#10;HX8a/LX9sTRpl1e1vVXKxSSxnHQg/MDn09B+fSv0tsbtCAuSCQeB09/09a+L/wBrfSVudHe+RQWQ&#10;xSHP05OO/p+VAH5CaxbESM6jpnJwAPasMr8p5yf8/wCetdp4lgAeXnADZwO3v6fn0ri9+0EYyePx&#10;5oA9I8N68YrL7ExwE25PO4cjv/WrMWux29yApBIYqQcDIPcd8d/6Yry+Cd4chWwG6/4Usly5IbOG&#10;9c/40Adv4u15L+3SBZC+CPrx2z/SsXQL9LYbnOwpyOfxx681ylxIz4UnPXvmpYWIAGeOKAPp3wZr&#10;zfb7W5U8FgUGc9Ooz16V+0HwX1M6l4TgOc7OB3yMZyef/wBXf0r8CvC+ozGZIy3yjpg5IIPBBz6/&#10;4V+1/wCzFrIv/C6RE8pFH0ORuwM4z7+lAH1QqjgAZzx689QfypzEEkg5688YP0HtSjoQCPTP9f8A&#10;P/1qRm3EZ5PpnOPx9sUAIvJO3kjuOxI/pUmSeBwT9Bn6dRUPU56Ac4wOOe3XtUrDOcH/AA9R9aAH&#10;YIAyM47dyD146/lQMFcsc49+OP8ACkDYxgZz+p/H9BQRzjpnp39uTQAD0JCnHrn8PpjJ/wAk1Yt2&#10;KkAnj2/zyarZIBYnIwD9eeuOnf6/pSAnJ2npn9PfH+elAHTW03BBPof58/j6VcY8cZxz75646Zrm&#10;4ZmTBySfQYBxyMg8delbtvKZQOc47e36fT8KAKNxE393k5P19hmuYvrQfMxHGCB9f613EiCReOD6&#10;H09APr3rFuoBg98e/wDXp9aAPJtesPMtpkxkSowPH+H8utfjb+0DYCPxm5PzF4UJz7cZP8vyr9u9&#10;RtcqU2/l/kY+lfjj+0zYPa+KYHJyHhYDnkGN+n4ZoA+Kr/Tp5jM9tGXWAFm284XA6msWzj8ycRt0&#10;OR16cdvWup12+uPJWzBMcaDoowSSeQeufauYs2AuYywyAwyM9e3XrQBf1T7yAcnbz059OarLEPs2&#10;4nOeePryDVvUAGWF8ALgjHZTk/n61KYmSxc4GVx3zx2/OgDJtlzKBjp+v1pkwO87hzn8vSrWnxq0&#10;m5xu9s4/+vVe7X5z2PQD+QoA+vP2QtR+y+Lp4yeD5b/k4/x/pX7oQY8tWY4LjPoeeef04r+fv9l/&#10;UGtPiGkO7iSI49iCM4/x/Ov380qfzdPtpc5Dxoeuc5UZ9PXvQBoYJGM5Bzxn/J//AFU8f3uAB1/y&#10;entTDkjjkfh2p64XqcD/AA/l/k0AKFJwx5HPbB6Y9ePz9KaCfYkcZ6fz/wA+lLkHPfGecD8Py/P+&#10;dJkAl2GR06/rn+f86AHlmBOOCOM/z/z/AIUnHYZB7Y98DH88ZoUYO3OSB+uOf8/T0pDkEfx9ADj8&#10;MCgBcgAdz+Wc9x/9b296aTzyMYxx/k0ZAwVHJyf89fw9qBlchcevXI/yfrQANnaV7jHHrkf5/X2p&#10;ucY5z/h0/pSgZJz079j6/wD6/SlOMcDOPz49PWgBASpIUDPHvx/n8qsAkqQOMngY6fX8qgYHjoQP&#10;Xv8AT61IOuSBkc/WgChdRrtO44I56njPOfx964zVrZnVmIySPy9PUEZ/nXoUowTxkY9fTp+HpXOa&#10;jb7gVC5LAj68d+tAHi2q2W7g9Dn9PTHp9a8s1S22udgwPz6nv/gK951S1DAKx4Gee5z6fh/nivJ9&#10;ZttrlJACAQM57dzQB+dvx0UDUYAOCzzn72fTknn04718mawi+YBgKABn/P8AKvq345/u9VhVzyTN&#10;tGf93nIr5L1MPvIbg4HHfmgDNjXk888j05zXomgNKluyo5VfYdMdx+deexLnGByf155/Ku40W5gs&#10;4Hlu5MoA2F5ySCMAfWgDL1Rh/aEmDtyV465/p19Ky3m3kZGcNyTnjPTA6fj+farWpXiahfvdRDYo&#10;wFz1wPX37nnrxWcQJGVM5yTnuPXj/PpQBoW7SYLDhRxn/Prj+tfbH7LUxm8QRMQSA0aFgQerAA4/&#10;Q46DvXxPGjsVEa5Jx1PXA/8Ar19hfsoyFPE+08HzIeuQvD55xz7fr9AD9rLRSI1XP3FUDjGPTjpx&#10;/jVzoDg5K9eM4wf847VStn3QKVGMjPX/AD7Vc+U49T/nj09aAFAGDznGPTr781IPuhj1HU+v0+n4&#10;1Bn5QvU8/wAutODY4wCAQcn/AAoAkXnCkc/njPX0pjDAO8YHHfqe/wDLikPGFzgDA+uP85pwHXI2&#10;9vTsfbmgCMk9COBx75x/9egfKD6D6flin88LjJPem5Ixx0A9fXt09KAGNtOR97P+Tisa5jQg85Xk&#10;jj2/HNbDEkEjk/16nH/66oTcbh29CO/rz3oA4PU4AUbIGRwcevb/APUa8u1iyZWLOpzz6dhn8P8A&#10;Ir2q/gPzAHI54x+v+ea841m13j5hhh6jn/PP/wCugDwXVrbDnBzgA+3PoeP8K5185C4wfyPfsev1&#10;FeiazasWOeAO3TPsPpnpXnN2vlHbjHXoT0zx/nuD1oA8W+MN4w0W5jHUxKg24PU98f59q+CdXyHf&#10;J6kY79P5f5xX2Z8ZLxRbPEz7S7KuOudq85/IcV8YawwaXPZ/mx169RyTQBigjcM9DXsPwvjJ1EMB&#10;gMCCeePfg/07fjXj8Slm4GT9f517j8NUKv5jHKhW7kkcYGPx5GDnpxQB73PdBGiEh2siFGGOGxjB&#10;x1PX/wCvXTveRyRbUbOzGCB2A98+vT+teN3V5Ndaiio5Vo9qliT25wRkj/PrXcSS/ZLJ3BwevqeP&#10;Qe/YUAdrpsaTO8jNljGMjoue5z1/rX0J8FrGS48QxNGoVXuIzuPby1JwCfzz9O/FfLvhfUDcXDhE&#10;LxSnd83UHHTH+fWvsv4D20lze7kBKASzZP3QVwM+55xz+VAH2FGWAIzubqeepI5z71aXkBOmPz6e&#10;n1z14/Go17g4b0qVc7c55b+v4HpQAozuzxj2/wA+v1qNtpbd0AyevUdh9f8AIqTdgkjJJ5POf8/X&#10;ik7kgnBx36c55oAjAJ+VG4Hr9eR1pxxzgYH4H86CGI68UvOMAYBPPsD6/wCf8aAIigBDNwfTp07Y&#10;/GmFR1/L8e2fXnoPpU2BjjkDJz/SgjOCvTJ49e3+cUAZcgI3IBgjntwOvFcjqUDNnpk469wT6fj+&#10;WK7SSLAIA4Oe3+fSsG+tyFbjPyjnHUD/AD/TigDxvW7UnO8cfX+teUarbDezA8e3+cfpXvGsWuSc&#10;DA9RznOBx/8AXrybXbXALnhRznp/nqP84oA80ZcMRjJ/n6cfTpz71YhbYeCWyR26++c0XUeGPHGc&#10;9Dgf0/PvSJjvx/PPXGDnnHp/hQB3eiTKFUA8g+uP5+vbH4V6zpF0eDnccDPHTH+eteI6VOEYDcd5&#10;/P8A+vXqej3IwuTnHvyMHrn0oA81/aS8QjS/CF4ofaVtzgAZOXJA6cnv/wDXr8bNZmMkp2nk5zyB&#10;9f61+iP7WXibMKafG/Mr7SP9lP8A659O1fnBqTN5p3nOP89+/egDGZiHPr6+lei+EW2ZllOOfX+4&#10;O/p+H9a86jXcSc89B7/U17R4R0We7iEcPARcM3UHcOme/wD9cUAdLaskii+mG1EywBPJCjoPqf8A&#10;Jrx3V70S3smehY56DPpk+3evXtbt/s1q1vEuVjUDrzn+HP1zn8q8Zls2e6KE5K8sPU55P40ALYIW&#10;cM4wpYLwe2cn5Rjjsa/QD9k/w/Lf6iuoiPbEZzGCBnIAOT82DgcdOPyr4QWCSGdPmyAv1564Ffqt&#10;+x1ov/Ent7+XMrBHm3EYALnCj8iccUAffEMQRF5wB7dPbg/lU5TH+eP859PzoUZzySDn/wDWeKkZ&#10;ASCOD93nBB688Z+n60AVNrfezx29Ce5qnNEu0sDgdx1x/wDr9q1SMg+5zxz0PX6+tUZlbrjHXj26&#10;f0oA4DVo1weOvHueeory/WI1AbnIOSB/n/8AX6V7BqikrzwDn/HP+f8A9flWsI2G77ePTtx/9egD&#10;ym7QIzNnp3x0P0qgGyR3IH0/Kr+qIyys46c/Tk4x/nmsck4LMCQB0/nnmgDobGTa6ZHK46knPIP+&#10;fzr1TSJd2NvQjIIPPX1547H3rx21YBweFz3zwPb6445r07R5dwAY5z1/PI4FAHsOkv8ALtxkjAIz&#10;6npz9ef0rs4SNg4ye+Secj05HHr6VwemSNtHcDB9jx0//V3ruLdiyg4wOOn+NAFjn5cYB9+f8/4f&#10;lTgEAwDnPI65464+vofxppYDBJyQfp+v4dKRCeNuQeec8+3brQAZx8wOSPbPY9eT+H40sZK4XPH5&#10;Yz+vbsKeoA56nnPGeBzxULtnAXk469znGf50AOYnaCvTBz7Z9/pnp+lfOfx+8ULofhm6/eANFC7E&#10;Zxzg4znr1619EucKxJ4A6nH8q/Mn9rjxfLIkul28hJnOCBj7q5Jyff0oA/PPxHqJurqW5dizuWY5&#10;Ocnr7/59OtcXIA8jZOTn+fvWnf7mkJZvT/P4f55rPjVmcIuWYnGM96APpf8AZp8GtrnjC1uGjyis&#10;EB7Dcfm/T8R16V+9UOqQaPoEFjbEKEVVA6DaowB/Ovy6/ZR8GmwtY9RvHCsieYhH99xxngH/ADxX&#10;2jqfiBpdbhtYnKeWVTbweBwf1oA+r/DGoQx6Wk7n53Bf8T6H/Co7TUodQ1MIrZ+bHuAPy6/zryl9&#10;Wnh00JG21MdR97HQn8eP6d6teCGu5bsMXzyMYJzjkAenf+lAH1P9uENi8gIBwckkAfKO3IGPevhj&#10;4n6i2qa3ctvLonyjJBxycgc9zz/kV9Va/qaafok8sjGTy4sYPXeB3z/nNfFevXDM7O/BY5J9D16f&#10;X8PagDy2+ILEqeARjAzz6e+P8ap43OVIzk9gBxnqO39PSrt/gSHdnI7ev1/XFZaOSSAMn8seuMUA&#10;bNk2JVAOATnHv/8AX7fXNel6OwDKQfwPr+PSvMbJ8SLk5Hb29h/9b69a9H0ZiSjYwTgde/f0/D0o&#10;A9PspeA2c+uP6D+Z/SugByBt5P06fhXL2GRs5O447/579+a6iMHZgc5z+h7j/EfjQBIchhnBJx75&#10;B6e2c0AHrjjoT0/Pr7ULkH/Pb/CnABQOMduee/0oAYcksx7+vTpzkjH4/nSqgGR2Pr9eOBT8bcZ6&#10;898Hnp19ec/hzSbsADO4D36en/1/6UANK5PPH4//AFj6np2/OmjB5Py49v0Gc4Pan5bdkHGM/wCH&#10;NJwCGHGcc46eh/8A10AMJDYXqDj8cH8u3f8ASmKQQwBzx7/U9cdP84qUDJBJz7dDTCMpnkfieCOO&#10;tAFGbnOckYOD+Hb6/wD6vWsm5AZSGOBxnPf0xzx/kVqXGQSMcnnPT6fz4P4dqx7okE84PQ9P0x09&#10;cUAc/fthW3HGfUdPXv79K4HUmBQkgY5z/gMcetdlfszKVBAzn6cZ57elcNqcrKeOM9MZ/UCgDmbl&#10;wnO7gcZzzwOv5da+UvjV4ueFTZQEkk7eD2yd3T+X/wBavobxXqqadp8kxbDMMjnr6/TtX55+O9Zk&#10;1fWmcONiZAwe+cnB7+goA4G/n2W5bPJ/ycc9vr/9fz2RmlmPHBJ757/r+Fbms3jeYIs5Iz2/z+P8&#10;qraFptxq2pW1jbIWeZ1UAfXr7Y70AfUf7Ofw6n1XV4tTlTCSMBHn0B5J9OBx2/Sv1TGsHRdC+x2C&#10;BWRPL4/u4wCPx/8A1CvnX4LeDxoejRsY8OFVIu+CAN2On0Br37VxbW0UUtwdzMR8vTAoA0/C9wYi&#10;XcjzZB0PHXn36fnzX054Mmk2Rugy54zn07V8u+GEJlWViUjLemAeePwHWvpvwc5W1WcEINxUEnvn&#10;rz6d6AOv8X6xJaaUEVwHl/dgD0HXHPvjr29a8QlYMW4wOT0ye+R/jXR+JtU+233lROXhi+VeOuDz&#10;6/ga50HcflOB257nqOv+NAETDr/DjqQRz+o9P89kPHXDEd8dQeoBpM8jAwP07+/Q9sYpAByxbnp2&#10;6dz7YoAaVG7Le/I/Wm7fkJB56/kOhGeM09lLHcpwcD9TzmmEMcnOD6/56/nQAwgkHHP0Hf3x64qv&#10;LwoVDz6/wkD9as4bO09T+h/r7/nVa4OQAx4P09eOf8/jQBjTk9uB3xk/gPp/9esG8YENydx9jgeh&#10;9OM81szHjI5Bzn6/l7f5zXPXb/MVK84PH+f8DQBgXOGzuO0H2xj2PNYMiknOAfr+Y5/zz9K1bhiO&#10;WOM8evT2/wAayHYkjbnoRnHfODx7A9PSgCxbhW5zwBnrnp0zjr3ratECrkHJ/LH4f5/Osm3UsoQd&#10;Djjj147dK3LYEvuXn8f7o/rQB0NqpwpJLEH04HsPz/zzW7AucckY9sZHcd//AK/FYtqhYKFAyD27&#10;Y7+3c/jXQQhW5AHGR/n8aALquAMEZU/5wPenj7gyOP8AHt7fh+dNCkAMRyOuemf6D/PtTjz9wY4x&#10;7f5NACAn7oPH88Dnv/n0qldXEcNu8kjZWNc/p3/InH5VcYkZLEH/AD0rxX4seMrfw/oVwzSKrBSe&#10;vt2H50AfK/7Q/wAR5HMul2T4MmVIHPHc9se1fDl7ceShSQ4bnqD6Z5/x+vPeul8Y+I7jWtVmvnfI&#10;JOBngAnv/wDX+teW6xcttKmTlsHj68n/APX170AYl/L9puMA5OSK+gfgJ8Mbvxp4kt1CfKHXt3/L&#10;pXh3hzQrvXtShsLVGd5XVfl5JyevAr94f2P/AICx6Dpdtqd/bYcoGyw6nP8AT/6+KAPrn4G/DK38&#10;K6FaQrFiURru446cH/Gvq2w09gqgjJGO3vz+VVNB0pYIUUJjAx+GK7NUSBOTg/Tt/n/IoAzLzy7S&#10;0eU8bQccY/n618c/FLXjLdtaxt8q9/Vj1/LP519DfEDxKmm6dO28L8pA57n3r4e1XUJb65eaU7sn&#10;uc5Hv+efy+lAHLXZAy2Mk9+2fp/iK5+baD8xyGPB4z+A/LHPrWvdOQxySwXP+e341iStgHjAz26/&#10;T19P50AVsY+UDgenqPTnP4e9NchgWA5AHT9ePz+v6U3Bb73Y+vP5fTt0oA4KkYHP/fRHUZ/WgCWN&#10;cknAJI5II6fX9fateHgHtx6ccdfTH1x+NZMI3ELgDnBz278dxWzDwoGcEj17/wCeaALa5HQfn6/l&#10;7Z6frUhRSPlHGAD3P6VCi7gd3Udf6/571MMYz0PUc449O/pzzQBNGO+AAR6559+f5U9cMCijIH88&#10;9O/H4/SowuMsOmc9+Pb/AOvUrcnn2Pt9f0FAEbDdhgMg559M+o59e9Iy4AYAA5+vQ8cZ6D/Pu8E8&#10;cDBz/Lnt0/zmlAxjB46HPJ9/8/zoAgKhcDPzH0Geh6GpPlOMDkDPTgZz2H6UoA5K9Pr2H+eDml25&#10;b5evH50AMOOSRzjoO35/59Ki25XjjOOx9O/4dO/XipQpAG0YGP0pD6Z9B1A/THXsKAGZ2EheM/h9&#10;R+FNJ3Ehhg8Z5xjt3/z1p2ArFs88c98emef85pOdu3P4dz+vv/OgCMNhiV4BweTg+/t3phH8Oe/t&#10;/P8A+v70rHGWbPJHtx/PimkgAE8H/D1/T9aAM64kyGGcevHb/P4d65m/vEtYmklOVXr9cHsP/rev&#10;etq9mRAxJxgdc9Ocde386+Xfi98RodHtJLW2mVXYHBDA8d/8BigDzD42/Egl2sLWXL424BwMn6Hj&#10;j8eK+MtT1BkDzycu2c89zjJ/x/GtPXNbn1S6e7mdnLdMnoPXOR/n0rzTV795ZDFnO04z0z+tAGbe&#10;3D3cpc85Pbv711Hgnwle+K9UhsraMsjNhiBnHqPyrmLCwuNSvYrS3QvJI2OB6nrX6ffs7/B+DRLC&#10;DUb+LJb5zuGMsRznOO/A/GgD6E+Avw80/wAE6DFLcIqXCLkD37Divr7wbcPrOoI65EcZyewJxwAO&#10;3b8q+bLvVPMli02zOxEx90Y74/X0r6u+FmklIYPMyCQCR36ev+f1oA+pvDFqI4kBGABnHr/+uk8c&#10;eKrLw/pUs0742joP0x/9epUvItI03zWIj2qeScYxXxR8SfGVx4j1KSCCXdbxMQo7MR0b3/8A196A&#10;OQ8Ta9ceINUlvpzneflH90dgDz9Oe+a5rdtPQgkjnk4PSpSScHLdcjn8v5/jSEkksD9714z+fTrm&#10;gCM/M/B6fmCOpANMKMZDtBOe4HoOM5/z3pwLFiSMEZ/I9O/FDL1fGTjjnOBz+XTFAEBAOGbgHnGQ&#10;Of8APrSdCSTye3PbuOOn61KB9FP59P5/5zQMKTxgjvnt0/z64oAi6/Kq8HoeOvpnr/k03bnnqx6n&#10;r1+h/QUqopJYnnHr7+venj5S3OPb29e3b/62aAIgy7cgYHQenXrnj+v5VGwKrhenccY5I/Xip9xA&#10;6ZPHU5OR7fy+lQycAEckdM/09P8A9VAFGeQBAWOCM556Afl7elZjDdL8oG046dO/H/6+1W5n3MUx&#10;wPfp+FT2EBmlA5O736j39P8A9VAHVeHrAtIHwcA/j+XPbp/+uvYLKDYEPYDHp/n/ADmuY0KxEMSZ&#10;UE4HX1P/ANbk13Vqh4yMkf5//V/+qgC9DHgg9D/k/wAqtqpAPHToetRRgBSuOP5/WppcAZBzjk/4&#10;f4UAZ95N5cRbr1PX2ryzXbvzSwDYwef8/hiu21q7VIiuOCDxx2HavJdSuC7uMcj0HO72/OgDAuSW&#10;cqwyBn/OemKpZUs27Bz9eMYz+PHWrEoYuQpyPr69znHXj+dQsrHDd+Afw6/5xQAwNuIU/Ln/ACaZ&#10;hVA349u2cenvzUy8DaOhzk55PTg/SmL3RRjjjpwSf60AMdQMAnnuOn5fn0HNQsMsxyBnGe4/H+lT&#10;k9QxwV9/Xrx/n2qIDOVI5XIPbPbt+fHtQAiqoA5wP5fj+dMcbtysORjj6evf6/0p7HA68jp05HY+&#10;v+PNZWp6hb6fbSzTvtCA45OM49/TvQBR1nV7XSrSaed9mAfl6EnBxz0x7n6V+ffxk+KM2s3L6dYy&#10;7UJ6g8DPXPX8q6v40/FiaR5dL0qXdnglW6Djqen04PNfFup6ixczO5aQ85JJyfz/AJUAV9SvUVnK&#10;nJb37j8/84964yV/MYt6np25q1cTPLIxJz+P6VseHPDuo+I9Si07TYWnllIGF5+poAv+CfBOr+M9&#10;attI0qBpnmYD5cnr9K/op/Y0/ZV0/wCH2jwa3q9uDeOmfmX5hnvzzzXnX7FH7JEHhqxtvEviG1zc&#10;yAOvmDnnPqOnTFfrfY2MNlAsEK4CjHAH/wBagCWGGO3iEMK7EHH+RVj/AFe5s9M8+vrUqooGMZ/H&#10;1/z/ADryf4kePLbw9p7pC4aVvlCjqT6Y9u5oA534l+P00yI2dq26WThVz39SfavnjT47ma9N3cne&#10;zncxPv0xzjmsqG4vtb1B9SvyWeQ9ySAPQDj/AOvXa2sPC8de3uPrQBowDaPvYJ7cf5/z3q5uwuSA&#10;R9c9ff8Az/KqyLgbRkAY5JzjPsabLJxtHvzgEf8A6/pQBXu512lieOv0I7f5/wDrV5l4l1MRxtt5&#10;DcDB5yB9Pzrr9WuxHER0z69z6dB+deKeIL4SyDZyefxoA5i+mLysze/rjA69/wDHmsqRjvOTxjjr&#10;+op8mXw245C/X+nHv/8AWFQ9CFxwfrz7f/q6UAN2jjaTx/h9Mf8A6qdtLvkMScj6n0/zmmqr4GBy&#10;P8nmnE5PIA/HHPvQAzHJRMkHnr1ppwM5P9e/fH5U4IxAYkn8se/P86G4QgA447evXP8AWgCu+PvA&#10;cc/Q9zz7dvekIHBUZ64OOx/HipGzkMR655/PnnrStjPzEAn8un40AVpEx83Tpjn8uPX1/wAimhG6&#10;Kcg/Uf5/z9KeyDJ5wSQcZHPHP/1vrTAM5IGB1/Pse/FADCuc5OCfxx2H+TTXAX0Bzg5HQH8ePxqw&#10;yKAeAckHp9SePxx9fc1GcnA6E+nAA9Mj+Z/rQBXOclcbjn8fy/H/AD2YiZ6jJ64zyeOefT6VOMGX&#10;JGCfQnpjHH+fWmhfLLYwcdOmPxFAERHHAz9T7/h7f1pFxz3LZ4+vP4fhx/OpSTxxgHPPqF9v1z69&#10;BTXTB5Oe3PQd/wCnOKAGHJ+4MkY7ccdQaU5GNxxj6HHHemcZxncQcc/h0684NXraEO2D1B//AFUA&#10;WLO3+bO3Oc9Rj1r0XQdLeeRRggnHbgfz/OsLSrBp3RUU9unPXnr/AJ/nXuHhzSPJhVmXJ46+wPUf&#10;oaAOm0PTltoVG3BA/L0JwP8APFdFNf2+nWb3l62yKLn0PTgDpnPtVWa5tNKtDe3bqkSKclsD8BX5&#10;m/tM/tNtPLceFvCs5yuVeRTkIPQN0z/+qgDT/aV/adLyT+EvC03OCjyR/dUD0IJGe2etfl7r/iNZ&#10;GeWVvMeXJ3HPzHI7jv61la34guLiR5JnLO+S3PU9+ev6+tee3l3JNgsSeAO/50ASXl49y5ZznGfb&#10;pVaGF53CICzt0H17U61t5rqQIili3QYNfpB+yd+yDrvxG1eDWddtGg0xSrAsnLc+47Y6igDnf2Vf&#10;2Rtc+J+r22r61A0OnROpwwxuxyR3r+jX4afDLRfh7olvpWlQLF5KhcqMYwuP6Uvw5+Gmg+AdEg0v&#10;TLdUESgdAP8ACvTQ23GeooA//9f6m5GDxzz+H4d/x5/SkUnGATnnqOB9eDxn9aU4PGOMYx+vTvn/&#10;APVQvLDaSQf0+g49+p96AFA4GM4x2Byf6fQ/rT1XkZAGfXj8cjI/n34oBY4PcfQnP5/560o6gnII&#10;/TP19PegBNoyeMAe3p09/wCvFeU/FTQRrXhy4icZG059x36fqM16weVz1HQZ5/M/5/A1lanbC6s5&#10;bd14dT0Ofyzn/wDV60Afz8/ETRpNJ168tiPuO2COw7H8f8+lcDZt5U6xgkAn8+1fX37SvhAaT4hl&#10;ulQokn0AJH6E/wBOlfH0AxOAM5B57d+1AHZ6LdSabrMFzEScsMfnnPYf57dK+vo9RnudKiuHYEMm&#10;ev6j/AV8dSx+VBHMmAU9Oxznt0/lXtvhLxP9r0J4J5sFFGOxAH0PQ+uKAPS7bW/tG9A+4AtuGc4x&#10;0OMfy/lWVeawto4nQ5J56/nkc/0FeGf8JabTU3hBGAxU4OM49eo5/OrGseIzLCQjjI+h647eg/pQ&#10;B9KaT4ifUohHG+N/btz159fXj8u9sXENrM1wkhdgQfRhj0/zzzXyt4b8bNbymCaUAE4I5Hft6d/8&#10;a9MTxKGIcOCR17gj0z/nPfNAH6ifDS9j1bQEUHJUA5PcY6/QZ/Guo1PSfMycYz82cdR7fT/PavCP&#10;2ctcXULb7MzhiCw6+ueevf1r61ubIEYwORnj2PX6igDwa+0t4WLL1Hvnp/n/ACaxkZ1IxwR/k/jn&#10;rXsuoaYpB+Tr/QADNcBqekeXukA4Hp78Dnt3oAo2186EcHI5z7H1yef511VtfNgZb2H+fzzXnrK8&#10;JOByD2zn045/CtC0uihKk8j8fp/n6UAes2l2BlV56cdeK6SG4yMEkdfbrXltnfZAbHr+vt0xXVWt&#10;/lB825uT+Q49PSgDtEctgqBn/wCv3/z9KtAnIcEY598centjr+Nc/b3QkwecE85x+grWSTceeMZ7&#10;cn2/OgC16dxn8+/em7epPA9OnTnHToKTLDo2QR/n/wDVTuRnJwRzzzn/AD/kUAIF28Mc/wD1u2KG&#10;GcN1xjp/Xnj/AAP0wcndwOf1xSsvzLxkvnv7+vbPt/SgD5G/ak8PjU/DE0qJucoWHXPHXPpmvxo8&#10;T2RiuWReQRzx3HfOe3+etf0B/FPSo9T8Ozjbuwp9TgEc89q/Czx9pkmma5eW7rh45GXB9QSfzP8A&#10;gKAPGhGS3l4wR/hng1oWkRuYWgI5I2nnA/P3qk0pSYs/zAnP0x0/xrW0tmNwpkGMkYA754AB9/yo&#10;AS0tnTMSR7i5IyM/nxUV7pxhI2jbjrnAz+nI5/Hv0rt1haG4CumCenrnPH5+9aWp6RMbdZSmDjPz&#10;D26cf4UAeax2e5lymSM+mMZqpcWQSfgKQTxzjr1HGf59K7iGwWWbGdpGB06EH/OKr6hpiI+SSSef&#10;pxQB9e/sgeKBpmrnTjKQBIMYz3/p9P6V+xVlIssEcmck4P8A9c89P5+tfgb8F9UGh+KLbPyh2HTj&#10;vgH05P8Ajiv3O8F6impaBaXOQxKDjqQf6f8A6u9AHYKSADnOP8/n/nrV6CYqd2dxB6dBx39/6/hW&#10;YOOTxg+wwO1SBtuPXjv078ev40AdzYXpOAe3rxn0rdim3Llsj9O/T37V53BcmMrjqPboevtn6Y/n&#10;XS2V4C/JwOf14A/z7UAb0kWVJx6fzrJuIRwACQP8M/4d/wDCtaOUMCe39fSiSLeT3P8ALGeuff8A&#10;X60Acdd224noQP8AOK5G7syMgruJ9eevevSZoDk5GQf1Oa5+8ti7HAOD6deO34UAeYXunmQbGTGR&#10;7V5xq+lMSXVR07YznPJNe4XNryQBjJ/z2/z0rldSsonXLDBHb3oA8GMbQyAkY9PrzgAcfyrWsryQ&#10;AKxyBx+H9K3NU0sB2IBB69wfUjk9/wBa5GVGhYAnYBx16Y6j/EjFAHothe4Cupx+mfQH2xx1/CvG&#10;v2gLE6n4UucEOXgdR17DcDn+R79K7SxvmXCqegPXuP8ACsj4gst94dcOQVUkHp/EOc8enXFAH4n+&#10;Jom3Sbxgt+B6c9P8Pqa89P3jk/5/+vXrHjax+zajdW/CBJZE6Y6GvKZSRIQe1AECqNxyRj37f/qq&#10;OQ8nH4c5p7fKSM8/pVZiR7Z9s8CgBmNxGODU8Wcn3qupwCe/+c1JE55B6UAdb4fuGgmDg/MRwPp/&#10;L+Vfrl+x9r/m2EFvI/BUpjrg9hn+lfkJoyv9qRlPBPIHpxn8O+Pav0Z/ZO1o2eqi2fcrpIpxnoMd&#10;hn9fwoA/WxclDzt556c459c0wKclm4I/kf8AOaSIq646jgDgD8qkb5S209OfT2HAHX/9XvQAZ4bB&#10;zjjHvgYz069Kf/B0wPp19Pz7j9KjAbPTHp+FPJ/hA6f5x/SgBQuO2On59vpzj/61NYKcZ4P4gjPr&#10;9P8A9dCkKTgfKPYdB1yfegBep4PPHP5igBTjYfYfqT0B/wAihSQduMjPv06gCl3YAJPPHcg59P8A&#10;69MX+LcOaAJ1IQDYeAP8ep5/P2rQgmKk88E+3H0/+vzWcCDkk5z1/wA/l9acj7c44z/n/P50AdMs&#10;hOMfXv8A5xx/nmmzR5UqeSP0x6/Wsy2uDnbxnPv1Oc//AFq1/M3DOeTk/l+Hf8aAOXvrbGGGSP5g&#10;9gfyr8gf2vtOFnq9rIPlHmXKenfIBJxycd6/ZK6jLDGQc9+ueeuR+lflV+2rpojMNyqHMd4/boHU&#10;YoA/LrWMs5YnIP04/H8KwoCyzqyjJDDvxXV6tAzF228L6DpwP0x1rlCzLIcH+lAHQzoPJSTGW3sp&#10;OOx/l/n1q+lsVsSG6r+OQehAznj0xwaljRZrd2TkBlOSME7l569v/r10NhponsS8pyB/COTkf/Xo&#10;A8/t4pFcxkYC919Prwf8+9Q6jEVO7GM+3bpwfet+O2Ku7Yz8x7Yz6c85x6VmanEViBYZzkcemf8A&#10;61AHpP7P90tn8R9Pd2wHDqR68cDPYev9a/oR8LTC40GwcDIMKHr7YNfznfCSb7N460qXOA0u3P1G&#10;Bg+1f0M/Dy6WfwpprhtwESr649v8KAO8yPr/AJ6fl/nNIMlh0x7+/bI4/Cj5iBu6Y7989f5UuR1X&#10;gDH4/jQA5SckkZUfQ/XH9f6UAj5WAx29PrSE5XI65wf1zn86U5xn0yP/ANfpQAh+8ecdvqP89qQ5&#10;J4yMHt7fz9qDnI7dDyOvX68UzcQR6k/59uKAH/QZz79Ouc/4UoPA4yD9O3brQMDPGMf/AF/8f50Z&#10;X+E9RnoP1FAAygZIJOD29+3XtSE4PsPxxznA/wA/hSnnOOv6gf8A1qBtY5HOf8/y4oAQbmbOBj16&#10;49f8jNB4bA5J/H8iABQcdzyKMEsWIAxjIHHHqf8AGgCZSCCMYB4P+H+f51nXUW8FSBgg/p19OOtX&#10;FOGPzZGT2PTHT6cd6SRdycd+3Oe/X+XvQB59q1uGViep545zj65ryvWbANIWz0557/TntXuN/AjL&#10;kLjPPHHTv364zXm2tWbKCQCWX0x/n+lAH5P/AB6hxrUA+6AJxnjuwI6fT0/wr5G1PiTOMADoeO/F&#10;fZf7RBLa9bQw4EQSdtpwWByB97HT29a+OdUXnJ4JA/Hnt9KAMyDO9Ux/k10bRKbUAEs/zMARjaD3&#10;P+Fc5HxKATxkV2SRbtOJCYQKWOR75JOOuP8APsAchvAJDHgYxt49+R/n8amSSRnHljrzxgdD2HSo&#10;tpJLgZHHJ7j19/61YtSquGPIPt/k4oA2YiIk3gfMBlecg44AOfr2r6t/ZNJbxUVxkmaEHH3juPQZ&#10;9q+S5XV4uRnPKgdcA5xjtX1T+ypO0XilgWVT50Jxjng8c/59+lAH7e2oIhTJyNq/y457nPerakkn&#10;kDnp/MD9en51BDtKjaflwB0HHv8AU1Z2qfuggnjt+BoAVUzjcMkfhSsMIDnBPv7/AE/n9TQD6Dg+&#10;n8/8/pRzx3GeuOv+cUAMwCV5yOo6A/1/GnbuecAj0H8896byXyAQMnnA6fnT1z8vt/k/nQAgJGWz&#10;we+c4x78Uh5IOOg9OBj9elOPOMcH/P8AnvQ3U8ZI9uh7Z4HvQBGcHPPII/8AriqUiuGK9c56e/vV&#10;3LHIx0A+n+fao3AB7ZPHHoKAMS7hfJZgQTz6D8T0rhNWtARgc/TOM9hn9R/SvRJ1BYkE5b/6+cen&#10;NctqUXmIW6k+vPOfXsP8+1AHiGsWRyx2gjnsPpx3+v8AOvKtTt2RnG3AA6g8enP86941WEnJ2EgD&#10;6g/T+n868k1+B1hdwOQCfXjoKAPgv4x3cZuVjZgDvkcY4JUADv718p6jKHc4XCsSw68D69eor6J+&#10;LtwH1gxkjKIx9sv6dfr/APWr5vvwfMJzzx0Jx6fh/n6UAMgXfle544PPtXtPhN/sdo7MTvBGwc4B&#10;7Z/Hrjsa8asY2Mir6kY6j8a9U0iUfZooWwqvIQSRjhR1NAHfaRKPtr3DgkMSwUj+ddbfXcd0iW7H&#10;KkA98jnof8+1ee2kqQYaM5fnecHovT8ziludQa2i+Z8N95uv3j2x14HNAHt/h1P3CrCCigsAQRzt&#10;+8Tn3/Sv0C+AFmkenRXJwW+w71CjP+tkGM/gCT7561+aXhTVVeFYA+VBwADnnsTj64xz61+onwNs&#10;Zl0X7UwA2iKP5h83CnA9s/4e9AH0GqkAMeh7Y/z3qRsDGORx19PoPTP8qhXqAvIHcdjnp/8AWqXA&#10;bLcgkZ6+wH4emPSgAGQRjAKn35FN9Sw559P/AK3P/wBel2gEqTwePcZ9aUA4wx5+n+fegBxyD6f5&#10;/wA9qYckkdcfp7fz/wAKTeAQWH16dOMc+1KNwG7Ofw5P1/z+NADh04P+fTHP+NNwx3KvGfT26e3+&#10;frTt2CCx6+3UGgDBPTB7duvX6f8A6+9AFd+VZcZAOe2OOnH+NZVwrFT6/T26Z/Q8YrUkDdMYHvzn&#10;nj8/5YqlMpOcjJ/T3z9fT60AcBq0DgnjDenr/wDq/wAmvJ9cgPKFOvbrgY5A+v5/lXt+qRA5DjI6&#10;Yx2PU8D0rzDXLUneoHL4xg479u/H5/yoA8Pv0USNnjJIx2Ge2B6e1ZQ6nLAsDj17HPfn/IrqtUhd&#10;CRjJ5Yf5/wAmuYI5BPUdh69vYUAaFpIN4Ock9+c+vP0r0fTrqOK3MzHARSx54xzj8/8AJzXltu5S&#10;QHGSABxmunudSS20ScBsb1Kg9Mbvrnt6UAfBn7RuvfbfEwtd+Uji3HthnOfpwK+R7p90h5JB5+av&#10;YPitq51DxZqLlt4jcxrk5+VOBXi7tlueKALmnWxuruKFeS7hcc8j/Ir6q0TT4tO0dfl2FmxjklsK&#10;Pz5HHp+NfPHgy2EusQuU3CM569T6DuT3/Ovp9vNFlAkpwRhsY6knI59vfvyKAOU1oW9nYvczgB5f&#10;ujkknGMH+X06V4hbCaSaW6ZcFmY+ny5IGevQ9v5V6z4oMs8oRuETJx+HJH6CuAkgWKIucgnG7BA4&#10;zzg5oAzYLSW7vIrNjmbcECgDcS54wenHH/66/b39nLw8mkeD45dnl42wqCM8IuCcjnk+3f61+N3w&#10;1sZtR8bacskTACUM3ByAMkf57dRX7w/DWyNj4RsI8ACRS3GDwxOD/hmgDvlOO2D60p4PpwB6ewxj&#10;/Pr1peCoH3c9Cen+fajYOmNy5/A46j+eKAGsTzyBjPUnv6D/AD9aqTHKnHHPb9fbA/z3qwQpDAcD&#10;p+f4Z/Oq0wBByAD6Yx+Z5/CgDltSU7SQc9evP5dTXm2sKw3KuOc9j37f1r1W/U5PIycnpjPH09f8&#10;+nmeuRlmHcY49vQfh+dAHi+rqVmZWIOSexOcHoBxn64rm2PUrgluT7c9e1dbrSEO4YAjkjvg+nPY&#10;964snJLE8Lgc5/T/ADxQBp27YcBiPc84HrnivRdFlbauDg49Ryfb/wDWK8uik3P8pyR7d+MH+fWv&#10;QdDmyoOM5wvH5Y/PvQB7VpM3HB46454zx+vGPyrvrJj5eAefTue4x6/1ry3SJCCuDgMf/rD9P616&#10;Tp8n7oKzYJwcY9qANvA+936f4f4ZpUKhskj5vfvjqR+WKiG4KOfT9f8AP+etPJZQCT6H/wCt7e1A&#10;DwTkkHjk9OO/1poOM8gsMdD3+nX2oBIHC9/1P1+v1FPdupbPIHp/Mdue1AHM+Kr8aZotzctwQpAB&#10;45x/kg1+JHx78V3Ot+L7+KNt8EBKrg8Hnk/5/Piv1Q/aB8Ux6F4ZnIcLsRicjpkYXGfXGPevxL8Q&#10;38+p3dzcOeXZmJz05zn/AD69qAOFuHO4pnjI+nWul8E6O+t6/Z2IXIklXcRzgZ5zXJt8z8cg+3ev&#10;pb9nrw0dQ1d75h8wIjQnpljgEH8TQB+ifw3tIvC/he2Kf62YmQY7Inygduv/ANetPw/dy3Oviad8&#10;/OSeev8An/Oaz9YdYYRa2hP7mIQj5eRsHJ9wT1JrM8LMyXiOwLuDgjGfr6fiaAPd9T1m4e1SCFsJ&#10;3zkden9OPxz0r0TwLqIt2gDnIXB3DleOev1OP1ry2K3LNFeXxEca/OBwB04GOTk9/wAu+K7XwWx1&#10;DUJsZ2LtXhflJY9fx6+woA9P8a6zJLp8cIODOdzY79wDn39q+etdLBWwPmHrzXrviu5Et66r/q4w&#10;FGOeAOo+vJFeM6y4BfnjH15/z2oA87v8l8jg8/geh5571lqcA4/TrwOc4H41o6gSZNxOM88evv6/&#10;lWPvC5I5/wDrdOvb9OKANe0Cl/mPQ9z2B/zzXo2lOoQKp9Pw7/Q15rYZ3hl79zj6cd/8816Po+35&#10;CO3c8/U0AepaWzHYrjBAHYdz2/zz1rrIgR82cEZ9uvT/AArkNLYtGueoA7difw5rrYtwBGMZ+vcU&#10;AT5UjI7/AIgf4n8aVifuqckHr7noB+tJnPCjJ44z6dffr0px3H3Pv/Uev1oAMdcrjHH4d/8APtSE&#10;5GGGT7jqB7en0zT8L/CM9/wHp7/59aQqAp4zgjof5/X6UAQEEHpj/wDWD/nNP2HjIwM9Acgdeaft&#10;XbjqM5z/AD9PX+nrTPlGMg+vYd+fp9aAAZABGQRnOfz6+ntTCD3PbGfr/n/9VPYkjaDgEfl1/wA+&#10;/wDJjAjB6A9O2KAMyddpK+np39P6jp6+1Yl1gF8nBxnv69/XHNb13t7HAGM9/wDP5/lXN3jAE7e3&#10;PbqPb8ev0oA5XUWURsQck9ffA6dOfrivPtXuAu/PbPUZxj0/H/PWu01CQjeAeD9Mfrzznn8RXj3j&#10;bWU02xllDhSAefoP8j/9dAHzf8ZPF3kRvbRuAwH0I549f/rE+1fFmpX0zb5W+UHk57k+3J/z0r0D&#10;x/4g/tXU3kD7lDHHpyePr/nrXjOp3JLhIjgY7eo65oAx5XaaUyMcknP1r62/Zt+Hc2vakNYdN3lt&#10;tT5c/Mcc/r/nt8taRp02p3sNnbjdJK20AdTkjHHWv23/AGavhW3h/wAL2lzJHhx1yuP3hUE+nTFA&#10;Hrvhnwvb2dq7LxFboAOOp75/+tzj8q8+8Rma711kiBEMShRxx+PX86+qJNIj03SmUDJfIP8A9fPf&#10;j/Oa+ffElmmjrLLja4ycZ7E/5/HHvQBmafdtHd2llbq0jzNtUgYww/p68f8A1vp7SIhovh9p3O5n&#10;HlqSc/N1J/DOPevmj4doLzWn1BfnNvH+7HGPMfhQB6/1619D6vMyBLDcXFuoDdwWPJ/WgDGcsc8Y&#10;LE59+T/n/PMPK42jJXkY/XinElOnQdOMdCeaBlSCy5B46ZP5frQBGykAgjBxxjqT/nn+gzQAVALD&#10;GMEdR9R0/T6VKV28YwD+vX+VIu1fm4BOfftxQBCckhScdO/bn+nWnbNzHkYJxjPb2zUhIODjjtwO&#10;nHX6f0FMyfmXsfb8D7/j/hQAhHLMDnPbPT+f5Vm3RAHHODjg56dKvsCw9D+een4fT296y7knOXOP&#10;QE9MfT6jFAGJcOwB2n8fw9ef89K5y8LEZ7dvXPQmt27OQBn69eDj8+9c3dMcEnBPQ/hxx3oA5+6Y&#10;Lgr2z25+nb8qx2OWB43D3AwfU/TtWhdsGJ6Zxn6nj1P+eKzgWJwRuPTrjA/z/hQBr253Hgenp0/l&#10;7fr61v2m3HLc5/P3/D9fSsK1Tj1Iz06Hjv6fhXQ26HOAp6jjA60Ab9uCpCLx/XH+NdDAQMMOh6DH&#10;H8v51hQYCHAA69vTp+Z7en41uQjgZ4OMdz6dD/SgC0MgegPP+f8AP4UnQjJ464Gfz7ClUgAluRg4&#10;z/TH8qheRFHJxn8OPfn8cUAZms6jFptnLdSsEKqccgfd5P8ALtX5efH34iTa5qj6dbuSiHJ69PT/&#10;AD9K+sPj18QotE0qaCKUByp6EdenHT8MV+Xep6hJqN1PdzNlnJ+8QSQf1znH6UAYuoXDRKWGS/PX&#10;3Hc1wczy3ExycnPT/wCtW3q1ypJQtknJ9OQe1dH8OfCdz4p16CziiLruBPGeM8/oP6UAfaP7GnwN&#10;u/FXiC21m8g/dKw2kqfujv64/wA8V/Q94G8H2ui6fBaQoAEUDGMAfQfT8q+Uv2XfhzB4Y8O2rRWn&#10;lFgOWHNffenWpSMFjjp+FAGhDCkKAf3R6YrG1O8EcTuTnb6fTgfgK0rt3bCqcKOp9TXkHxF8SQaN&#10;pssSvhyvXryfb2oA+fvil4jl1LUWsom/dJnPuQec8d/SvF5uA23kEccn1zz1/KtO9upLiZ5jhixy&#10;O/XjP+e1Yt0yhTkdx19+hxQBjzliWXGQSMjr+o/z2rDmLE5H0yOD/L8c+nWtSZypfcRt+nfP6Vkz&#10;AMCM5I/Lk/5/yaAIF+6SwGR3x+OT7d6VA4Pyjg/j6fT/AD+NN6gjvx9e/U04Hb0XIJ55GBnrQBct&#10;1BOOpPr+v+f5VrohHQYIJ9v58f5FZ9ooZhzycdsc+mfy6VsKOBkjAz0H06nNAD9hyqqN2MfiD1pw&#10;AJOMHPTA55/D/wDV+NOIDLgEkAdPX09/8ihBnJzxweAeM+3f6dKAHL90g9R1BH09QcZ/w6U8rlcd&#10;ugx35/HPpx1pqBt/rnp/ntjriolEpY46Dnueg6j16UATk9OMZGeOCB1/yP1oyDgYJB6+49ePbjPf&#10;npSgbiBjAHTgnPHr/OkVSQCAR/tHoPwoATHA7A9MZ59Pz/zzTuMnJ59f5fj+tIVAAGSBz2xz9KCS&#10;OQMZUfgeM85564xQAkoDL34/kMD/APUKjOeCw5568n27dv8APNK/Ugjr+mP8/wD1qYygjJbg/Ljq&#10;Rxz/AJ9QaAEYIG+UZPHp1/z+XegMQxVRk5P4nA9vxFIxJ3YBHtwDn1P5UgznAGQADyOnYn39/wAP&#10;WgBjEEtwSR/T1OefyqjO/lghRhhn8vfNXWYgkHoPx/l/ntXIeItVi0u0eeU4KAk8kD3/AA7/AP16&#10;APPviH4vt/D+myySth9pP9R+J+vNfmh448SXPiXU3nnbdGGOcYPfAGO3v6dfSvSfi34/l13Vnsre&#10;UmIHafck9fb2NfOWr6mLWM4HzAcgHqD6en1x+lAHP6zfooEUXI9snr6+/tXJnfNKM8nj8fb9aSeV&#10;7iUue/8AXmvdfgr8L73xxrcEvkl4EZRyODnofw7mgD2P9nf4Ozarcwa3eRkByCOCMKOOO3P0981+&#10;kN2un+F9MijU7Si4Kj7xGOQO2e/p71Y8J+A7Lwd4digK7DEnXGMfn3x/kV4/4y1S71O8EMALhCff&#10;Pp1/HJ9e5oA6zQL+K81aJ4F3EvkZ9j71+h3wvsDb26X10pCOgKg9hxnH+f5V8H/CHwlc6pexPKrJ&#10;57BdxA4Cn5q+79Z1+18M6H+5IVkQRxD1bHUD0H60AYnxV8dOqvolk+04O7rjHp/n8K+a5MgliD/X&#10;9Pb+XFaV/ezX13JdXD7pJDuJ74P+cVmsBu6ccE478/4/59ACMtwSB64/LgHGcf54qNdwztGR2/Lv&#10;/n+lO3EEt0Jx39ug6/59KCCAFAyOnp0zn+n680ALgkZYcnH9OM8/hSLtPCHOTj8fX+VKFBw5HPB/&#10;z/nFL8ofb3459Mfzz2oAYQTjkEHn0xzUZTdnJ25/Q49ef8808k8Y4yR2Pf8Az+dN3AgA9D9P1/l/&#10;kUARFIyBjODz2547fWmnkjBzwB/jgd/xI9anZw2BnIPXOOM+1ViTxxgjHOOfx989iO2aAJmYHO0Y&#10;Ht357/y471n3Mrd+n+ccf06+1WJDglivJ9/0z1/WsiZl+YA9Pwzzjg9aAKzEl9y5xge2fX/OOK7T&#10;QLFpHWTGcn3wB6D/AD9a5S2iMjqM4Bx/9fGMZ9a9d8OWYij5GSehxjB/z/nNAHX2EOMEdOnTv29u&#10;v4V0kMeFAzz7Y6/pWdbxHA3d/wDI/rWygP5dv8+h70ATKvVieRx+vPHUCq1w+xWGcADv249P5VaZ&#10;lVTnPfoe3esPVJwsRUHBHpjtwP8AP40AcH4hu2OVY8jOP8/0/SvOriVtzNjk9/8A9f8AnpXQ6xce&#10;bKcYA+n+T+tcvMSzZPTPXOfr6cDP+NAFduOScZz9P/rfj/8AqYoJGByR3/8A1c9+KkO5GPYDr+v5&#10;+/8AnLCz8sxxjHfH0PegBNrnAYcn64z049Dnr698VAyggbjk/jzj/PFTbzgnAGBx6+v15/8A1VET&#10;n7w6/mM9c/z4oAaB0zkEjp0yPQ8c0MCGO4kE9Bzn/I/zigkAZHynnJ64HTnP+NV7iVIYzJIdgUdc&#10;46d85oAq3l1FaxtLIeEPXg9PXPTt718ZfGz4ti2il0vTpcsRjC9ODz+XSun+Mvxat9NglsbGXLns&#10;Dj5ugB7cV+d2v61c6jcy3l3IXeQ7huPAz2oAi1fWZ7hnupWZ5HP1UcDsPbj+fNcRPO8zEtk0Xd08&#10;rFjyfp69abZ2s99OsECGR3OAB3z7UAXNL0y51S7is7VGeWZgoA55PB/x/nX7X/sQ/sjsjQeLfEdt&#10;lmXKbhz1BAwRj1/wry39ir9ky617UoPFfia0ZoAQyI6nkDHr69MfSv378JeF7Dw3pkVjaxhFjAUY&#10;wMAdABjtjmgDV0bRLXR7GO0tlCLGBgDA7dvzrTZTjpwOvB6VMcAlh/n25rhfGvjCx8Naa9xPKEKj&#10;uQO2f8igDP8AHfjex8MabLI74YAgAfezg8DjrXw3quuX/i7Wjd3TZj3fKuTgA9BjH4/1qj4v8Z3v&#10;jPWGd3IgDfu1POB6n3yOtb/h7TljQSMMnpk/rxQB0Wm2YiRV28Dvg/gP5Z/lXSRLgnJ4HuP6dKgt&#10;otpHp2/znof1rRUYUk8Hj/P+NACMo8s5IyeP84/z3rNuZAiE46DGTnrV2aQAnJ6/15/z/wDXrltV&#10;vlgQkNhjz15GeT9f880AcZ4h1Lbuj3c8Y6jpz79en+NeR3k3mkv8wB547e2a6PW795pHCtgA46+3&#10;9e1cgxVzv6n/AOv2/wA96AI3XJIIycn26gdO/wBf/wBVQSKQeTjHHf6delTu2UG4gkDj6/jn86gw&#10;T1OQPqfwH/1hQAm0EYB68dOfrnj0/L1oY4yRgHOOSOg75+tO43HPI5/l6/mT+lGBtbqAcY5x+f8A&#10;9b8KAGEBjuzjOfp/nP8AXtzTXHUZA6n8uv0zTgxZuDjHoPfr9f060uT91ue+Mfn1/l9aAIChyDnI&#10;746flSY4AQZz2x/+qlOTz1IB4xnOMY5/LFIDg5zzxnjgfh9P89aAGMhzwCQfT69Pw9PxpgHynacc&#10;Y4z+v09v/r1JgAAHk+5Pbg/lQB1+Xr+PTjpQBG6rubOcDp0yf1PUfWm4O3acgHrg+3bjnNLJyoA5&#10;K89vx/Oo8FmIPTP/AOrn88flQA1lCtleAe+T9efUGombb17k9O2f/wBf8qlYgkgjseenJ9cd/bFR&#10;FDg8cj8c0ANQE55GDk/ryBkY/wA59KVicE54OO3tz3z1p2CcZ4HPUc+/Tt2z07Up5KrgDHGevB9K&#10;AERNxOBkgj8z1xj/ACPwro9Ps2JGBkk44zyeMY9e+ap2duSybeCMDPPGe2T/AFr0XQdIaaQK2eTz&#10;159fr+NAHSeGdGACzsCc49R9P8/pXqD3FppFkbq7OxIlznp07D+VY8ctlolg13fMI44hklunqcf/&#10;AFq/Or9pL9pRiJ/Dvhq4BOWjZ0YfKDnofU/40AWv2lf2lpJZZ/DHhqbJAZHdTwoBOcHA54Bz2r8w&#10;td195ZnmdzJJIc88nceTnHNV9e1uaWaS4eQtJI2SWPJzzk//AKvWvPbm4aRiSSST+tAD7idpHJY5&#10;3fl7fzqO2t5bmREiG4sRx1yc022gnuplihQuzEAADJJPp15r9N/2QP2StS8aara+IPEdqyWcbK+0&#10;rwQDkY/+v0NAEf7I/wCx/rHjzVbfXtftmFnGwYKwJB5HGDx+PNf0L+B/AukeC9KisNNgWIRqB8ow&#10;BjrSeBPBmj+DdHg0/S4FhSNQvAxjA/z+NdTd3UmwrbH5j+JJ9qAL8k8UK/O2M8fn2rgPGfxD0Twl&#10;YXU91OFaBTk9cMRwB6sew7dSa5Lx34ntPDUBvNRu9nkKTy3RuyqO7enp1r8+fGnjW/8AFd2ZbhmS&#10;2jZvKjznb6MT0JPUn8OlAH//0Pqj3xkDr/8AW9f8MU4gfdXpjt9ef/r/AJUnHyjOOvGehxxkn2Oa&#10;VidvI5H6+/bpxQBFuCsGzx6gZ69e/wCuanBJ53ZYYxzwcVBxvyRgn+vb86lXhRjjOP59aAHsT1bg&#10;/Tp6nHHP51XZVYHPU/ofoOn49+1SlsghhgDHv1/yKRxtUgk568cYzj+f50AfCH7VXgxbzRrq9VBv&#10;iUuvHUe3THH/ANevycmVre8CuQuM9h1/z1r97/i94fGveGL2NkyxRh0yenTpxmvw28aaPJpGtTwE&#10;48uRhz3/AD6Dtj88UAV45JZ4FTORt745OOMfTjmq2narJpUrB3IHcDocfqfpTLG+G0o/zEdOD+Pt&#10;9M1layZGxIvTB79u1AFTV9S3XjTh8Fsk9sn9Tn86r/2286FMkA8/T8O//wCrHSsC+lDYC8Eeo9vX&#10;8aoROQ3XGf0zQB0Y1J4pAUyBnqT3yP1rtdJ8SySOpdyMED0B7c9yPTAryx3yeDkfln6/406KV4iN&#10;pxnrzQB+pP7MPi4Qa3DbTS4Ltg84A6kce9fq1HEJ4EcLuR1yO/bp/Lp+tfz3/Azxn/ZniuykeTAE&#10;gyD27A+p7dffBr+gPwLqMGveG7S6Q7yyKevXjqf8KAILiyLHlcAf1/mK5K/00ODxk49P09MA/wCe&#10;lepXFoACpGMj8zjGawLq0+UlRnGf/wBfse2aAPDtV0g4MqHOe2PQgcVyc0E0DHjj8cAAeuP8c8/j&#10;7peac20rjjk/r1ridS0jI37eowDycZ7j27UAcTDdMBuPY/Tn/PvXQ2N+fkAc8n6/5Brnru0lgYkD&#10;GCehzx9O1RW9yYmAY4xjp09v5/hkfWgD1KzvQQqg5A6fz4/H866GC76EnGc+2T36cDP+c8V5haX+&#10;MHJIBx35Hp07V0tpe87Sc44Oen5duv8AWgD0SGVW4JwABwO/+TVkYI64Bx+v+f8A61crb3u4DLHd&#10;/T0/Ot6GbJG0gHjPf8O/+fegC8Btb5eM46Z9PWkPUDGO3Jx9eefpTUZWPy9MYHUc+3pUuSc4H19O&#10;nPrkcfX8KAMnWLUXmnXEHUyoR16ccD2/zzX4m/tFeHptK8aXbgFBchX6e+0/n3NfuK+GGPz56+oP&#10;+fwr8zf2v/CyQsNSRBmKRh9Ax46e/pQB+XF3EyS5B+ZefYDrnHHrUumytDdxSO5VWJA/P8q0dSiC&#10;SOQMBj368jn+X4iudZnOecMOf8+nUUAe2xwwzxW0kQ2uMBhnoQf6/wD6q7prKSfSldkyCOnXkdfx&#10;/wDrcVwXgrybuwKuTxhg3fI6554/H0zX0LpunQzaSNqqHAxkDII9z+H8xQB4RFpTJcnjJH5AdufX&#10;8P8ACo73RZGG6XnABOTjnOMZx29/bNeuv4ewpuJRy+ecnHB4wO/6VFJoZaEOse4kdgccY5P19qAP&#10;G9IS5sNWgmRSphcNg/zH9K/aP4C622reFYjIQW4z7D1HP0r8jL/SjHMfMiww55BGMD26fX86/Qf9&#10;lXxMptv7Mlf5iTgdSTg859un5c0AfdZz3HXjn/PPtQMlsjk/lx19/Xr/AIUinOCx5PegDrjgYz3/&#10;AP1YOf60AWARgEntz9Prj19atwTvGcscgY69/wAen+fxrPjJA44IHHpz19eualDjAxzkZ788EUAd&#10;nZXyuApPX1Pft/8AX/pW+j/59a84t7gRkZPUf5z+ddVZXu4fM2Dx0wccfpQBuSxbwSRkn19D0rLu&#10;Lc7jgcE+nXucdP8AJrXjk3gd8449/wDPrTZY2ZT3Huf1/CgDh7q2GTgZA/MHtiuWu7RQSCMD/DuP&#10;X2/CvRbqEjnAJ/A9DxXN3dsc8cHt7j0P5elAHl2pWG8H0I9eOox19O9ec6pYEbm2kD8PXv8AXjPF&#10;e23doSxVRgjP4n69DXHajZCRTvXcP05PHPpQB4o+YZSijBz+Q9/f+feodWk+0aPcQN82VJ79ufcd&#10;q6fVNLK79qjA69enrj2PPtXIzo3lSRMvB+h/L60Aflb8W9OaDxRqaOCiCfcO+d/P5c8189XaeXM6&#10;YwAT256+lfY/xy0h4tckdV2iVfnOMcg96+PdUUifgcc+vf8A/XQBmNzjH/6/8KrOD3HJ/lVsKcDd&#10;yBUM+BjBweOgoAqZ9f5U5DzyePpTM8880q8Hp/WgDvvC9mJmeQj5RjPcjpkj8K+vvgXqD6Z4siVT&#10;gOB+JDA5HSvk7wrOTGU+6NpycHH4H+de9+Cr77F4isZwM5kAII7ccemOPpQB+7GmTiWxgcZAdQw7&#10;k5H+H/161Mn7xGCCfp7/AM+34VwfgK9OoeGbKbO4hNp6Dp0z+B6c13an+LPr1PPXj/8AXj60AHPP&#10;HXJ+vvx/hSHJAzyT6ZPPb8f6U7crDOMAcdPX27U08DOcEcd+MdOfxoACT8pzyOvXJ7Y/yaU5Jz6H&#10;0/maU5IOeg6+9JjsTknP4+/4UADY35Y9vT+dNVsLjPOP09KUgd+B257dsf5/WgjAJHUf1oAcB04w&#10;SeP65/LNISewwR25/HPJH6UEHGDwc/l37UhA/jG4c/L3x0IH/wBagCaGRlwxJAA9P068GtuGclRz&#10;930/LPp/+vmsBQWHHBHQ+/bgfyz61ahch8E88/zx7UAbkyGTPqAD689v8B/XNfnL+21YA6PJcE4C&#10;TwsfYMu04+px/wDrr9E0m3g5bkfXp6/1618PftoWQl8HXkqqNwWBx/wGQZx68cf40AfjDrW4o2Dn&#10;0xye3cZ7/XvzXAEbXIB9f0/OvS9aUyBucA4OejHnj2rzx1AkOeuTye9AHd6ZEJ9MKKN7ssZPI4/z&#10;x3r0PSLOQ2DRJ/Fzk8LjHfPX+VcZ4UEstsFjGQYzgZ7hvX/PevatGs1t9MIdPnbdkYzkdgfw70Ae&#10;KT2W6fJ4UnoBwMnt/n9Ky/EFqIoRsXBH6YHPXrmu/vrIQPhl5IB291OfX27/AKVzGsLut/mHBzn6&#10;H2/z+VAHP+C5FtfEdgzEkiaM5x6nn/PvX7+fCC9aTwhZpnJQke55zx9fX9O1fz+6Mvk6laSMxASR&#10;eef4R1P6fhX7jfArVWn8IorH7jDnGOD7etAH0/G2RuQ5OO/fH4VINxB4wD6E/mM1kWs4bC544wOv&#10;X/PNaynIxkE9M+/uKAH5zjt/9fv26d6ec4+YYPPTsfp+HHNHIO7OCPp0/nQXCkLjnPqR/X9aAG4X&#10;5UxxjGemP88/4U3btY+xP48/5/woDDp0GOmenbj6fTqKfkg/KTke38+v4UAR9Nue2TwM4HTr/wDW&#10;96eOSO+Onf8AwBpVyO+SP8+2OlKck5zgn8cfljrQAnQEr1GPXkjr+dLnaRz16jr/APqoAOCOoOOM&#10;+vQDFBPG8Eg+2MfTkd6ADgAEHg/5z/8AqNMJwd2MAe2T/n246+lKWJXnkHjHXp6/mf8ACmnsTyDn&#10;qM5wO3pj1oAUc/LjGO+fT+dSZHOTge/f9R+FRgNyvY+/cevrTgOgPQg/h6fX+lAGfeRgoVz7HHfj&#10;j6/07VxerW28kHt0P1Hr6/5613s6ttJzkdcZ79gfx/xrmtShYKyr35yO3rx+NAH46ftGgr4otvLH&#10;WGUDBHHz5x2z718c6spQENyTtyf/AK3v7V9r/tHxxjxXaRuCR5Ex9T/rDgCvjLxDKjTrEibAijj3&#10;789ye9AHOQks45wcjnPb8uK7Y3Ey6ascY2gLhs4JJznj2Pf+tcfb7RKuRgbufp9a6jVbhv7NWKIZ&#10;UsAWPXj0796AOeZQqhnO0kZUDO484AOe3X/Cn+WI4w+ME5wPp/8AXqpCSHDZwAQSfzxzU6sWcEnL&#10;k9c46djQBoIuIy7DLFR654OOT9R/nt9WfsoW003jUxqM4kjXpgbieAfXP+RXy3NM0MYgQbzwCOuf&#10;UH8ya+uv2QYnbxbJg7c3UAGO7Dnnt+FAH7UWoIhRQc5UZ988ckj68VcUg8E4AI/+tWfayKIU4xkD&#10;jPTNXunqQevof8//AFqAHHlskYA7889x/wDqpD/snA598f5+tKxOdxHOfX8ccUZBXOOvv/n8KAAt&#10;uPAwT2xzn3z/AI0jZ6gYPqO59uM49s0BWyMgnOOPp/n8adng4OMDnn/PUUAAYjPTLc/U9vz/AM+l&#10;Nx329Mdx+R/WmsSpLNz/AJ9OKcrEKecgd/6/59/WgBeR0HIx368dvpTSGAOeQO3688+nNSDBJB5/&#10;z2/z+NMxkHnA4/z+H/6qAM2dQu3oR+Gf8TWHdREgHPPIx09/c/5966Ochfn/APrYrMlVT8q5Iwc8&#10;dqAPMNXtgI3YLk8Adc5/SvGvFMfkWNxLzkIx4/T+fXpX0Lq0AYEHnjntyf8APNeHePYfK0e5U8lh&#10;jnvnHGePwoA/KH4lyM2vXoLcRAJ0744/+v0rw28ZTI3Oce3Gf8K9k+Icude1GYMcCd1/BOB/KvG5&#10;FDE4zg/z96AJ9OI80YIyDnJHA/Gu5sgyhG7Jljxzz+fXp+XeuR023KPmQ5wpOM9vX0/Gu2t3Qyx+&#10;YSCqgfUAHgfTkfj+NAHQWcjhEknOECknIxwe3H0+prFu743VxHPLkIhOGyPmxyPwOR68Yq5dSL9n&#10;MaDJwPz7/wAsfTvWDC0jchc7s44+Uepx244oA9X8GXkst/BEwEaTOBz94evuM/j+fFfsr8HwD4VS&#10;fqHkPTB+78v168j9BX4v/Dm1+2+JLAM28hg2F+XG05ODwR7d+3Fftr8MLY2ng/TgpHzxmRuOpck4&#10;Pfn3+tAHpoLtnHAGT0PX+f4dfWpBuxuHfIP+f8/nUCEmMBjgc8dRj9OlTZJPzdu3t6/n3oAjfbnj&#10;t7/ofb8KUt1/PHJ/H/PenMDjGc59+efamd8ZIye3t2P4A/5FACDd9wjjHOeOtPBx8p6Z9c/447Gk&#10;IbbheDk5xxzn60HOBkgnGBg9/wDPegB2ew//AF4/z1pqscZI4A7DqM/z9f8AOBQMhupPt70dWwvA&#10;5/XOfrnpQA1g38Zwef19/wDPNVnBGSRgn1OcZ6f/AKzj/G3tyAQOD2P+ec1VkHJVeScHPOef5UAc&#10;7qUJB3EYz+f5ivOtYi25LDHrzwc9O4/P9fX1G8RSp7449c89f8/nXAa3FnIUYwOuTkdvx9/6UAeI&#10;a1GXYt9c578enauClRk68YGffHsPwr07XY8Zwevuc+mK80vfkID88fXk84Hb8KAI0ZSwI5J+vGfT&#10;nH+evSsjxhqQstEzKxwAz4xgfIp5PPr/AJ6VcSXkKTk5x6/p6j/PFeQfF/Wvs2gXMKvhvKWIZI+9&#10;IcnPfJ5//VQB8JeJbyS6vridjkzsXJ5/i5wfXPWuMJ+Y/jW1qzFZSvp7/hk1hKHkcKnOaAPX/hlZ&#10;Ca5e5kGQCqjPQe+ev5V77dQSXczAthE/pjnj/OfYV5t8MNJeCDzmXk5Y9B27d/x/pXsS2DGKQydG&#10;wO46Z5JoA8f8SI13eFFBESfL2yABk8/XtXH6p/oqFWUEuMZ9ASST+H6V6ZqMcAuydqlgD3zjPQen&#10;p+tcVqdok6NNK2Bt6Ajk54BoA9J/Z20K517xpJdsjSrEEUP/AAl5PlAPXGAOgPpX7c6VaJZWUFog&#10;wscarjp0GPp9BX5n/sgaF9p1FL8QeUhnZ2UdNsS7Vz+PP68V+nyZUBhkY/8Ar9Ovc/lQA8Z44zn2&#10;zyPbr0pzc5GOvGfXp+XrUfJyCckA++Mf41KCwYMo59P58D+dAEWAcsOM/Qjj09c/4VBIcNuHT36/&#10;z/Srb5YN1IP88+/c/wBBVdgDnBwM9uufT9aAMG+VipfO4dOeOMZ/pivNdbQZY4BAzweQMevp+Nen&#10;34O1yDjHYHuew6frXmusK3Jzgkf/AF/agDx3XEzu9SMDuDn1rziVmD7em79SP8Pwr03XFC89cZ4P&#10;OM88f5/GvMrokSc9OCD/ADPpQBNCx34YYJx365P6f0rtNElcHaDwexI7ccd88VwMUwDhG4Htk8Z/&#10;z0/Wuv0mQKys3AJ4/Dk5P1oA9t0aXfjJ56dunA9eOnWvTNKclQ2eB2x374/r/TNeQ6HP0+Xqfpn+&#10;XavU9NYKqDI46cn8vw//AF0AdjH0Axnt9fUf1pxUBVZsAtj8PX/Pao4XwVbPHTucZ5xUrcA44wf1&#10;74/z0oAYNoUOBycfh/Uf5FRTMIl3tyAMfTjnipGyDjnIHtz2H6VzXiXU007Sbi4JAKLgdByaAPzy&#10;/aw8aNcD+yUODK7AhSOVXgAYz71+c2sXuIjDCAqnAyOxHPt7/j6ivfPjl4rOseKrlo3/AHUTBe2M&#10;56j1r5jv5y8xycYx3z9R/nFAEEEPnzrH165r9NP2b/AUen6JBc3EOSVa4JI68YXjGevPP86/PXwL&#10;o0+u+IrGxgTe0kyAL1Jr9x/hn4Rj0fw9bNLFgXEixqAOSidM/jx/jxQBzOrWsFrp0krJvlK8Z9fT&#10;6UfD3w3LeXJu5V2qG+76j1P0/LP5V6b4q8OebBFBAmC7E7eOMn0/x/Guw8P6CNG0sRoFDlSOgIH+&#10;FAHkvjnUItKQWsXymPp0GV/MZz3967/4cGaLTPMbCIsfnMEPykt0J9fXr+FeSeLLVtQ1hbMZkBkB&#10;xxyO3fgHkn6V7xo1qLPQgoGxbojaDnhE+UE9+T0/woAytVkDb2I55Pfvzzn+VeX6wcAgk5J45x/n&#10;616dqZwME8jp6jNeWawfvDJGOwOPw9/8igDzm/b5znnBJ5Izz+p9h/jWKs67trcZJ/Pv/n+taWpu&#10;VkOR/Lgn0+uOv1rnxKd+N3QnjigDpLBj54JbAHrwP8/y/n6dopOEyMhsnvn8/wDPNeVacxJDA8jB&#10;+vqfzPSvTtEZmADHafbI/wA/5NAHqemlzgYGMZ7j8O/TB/nXXW5+ULjJGP8AOK43THzs2jOB6Hjt&#10;XZW+QpyoA7/X6f5FAF8DA3LhSPyA+v8AP/GkywJBOOfbn19v/rUpPTB27ev4j/6/+e0jY38Eg+nu&#10;ff270AMAIUFTg8j9e/f2pGOcbjtxj1/w/KnBnJ45H889j27VEMAYGeP84+ntQAvcbevXv147d/8A&#10;I+qqW4wCAfxGPTnHPtScEcEk5PPr35+lL04JAHXg9vfrn6UAGMkbhyeMAfofoKjYZzx269fwFSsW&#10;wWQ5HIA5+n44zUD4ZVPBA7gDjp09v1oAzLs4JI5zk454z/L8K5TUJECkA4x7/wBa6e9YAsWOMdPU&#10;cdP/ANVcXqcuEODjPqenrQBxWpShcmTG0d+vr2z/AJ7npXxn8cvFy21u1tC+GIOMH654zjPoK+o/&#10;F+rRadpk1zIwTdnBOehBzj8e1fmV8T/Ej61rcyKxKIWyexx9T19+tAHk2oXRLGUjg/Mc9uDn8q42&#10;R/NlLdCST09ea1NUuV4TGMf15/H0/lVCwtjfTx2yDLSttHGcnPoKAPqn9lj4dP4q8aQahLHugtMM&#10;MgkFicDiv348G+FodK0q1sVAXy13uP8AaPv7f59K+Pf2M/g4PD/hi01K6twspjWVyRnPXA/Dv7jN&#10;fofZabIqNMRgOMD6HrkUAec+JlLPHbr0HcDsO3b88f4182/Ee2DyFrhxHvyfUnjp7enH9a+s9Zso&#10;YIXuSN3Xv0Ar5M8Tf8TnxEFij3wQMsr5BwMMcL7knH50AdF8NdJtdHtftix58vdI7MOsrLhBnoAB&#10;yB7g+tdZI5kYyOdxY5+v1/yKSKBtO0+KyY7ZZCJJR/tHt74HFRlgw3Yxn6ev+e1ACkgnOeBnGcnH&#10;Trj8qUDGAeO44HB+v09BRkHlOc//AK8/X1pw4wcYBJHp3/TvQA3JJxjg+/8APOM4/wDrioMnnHJP&#10;3TgZP61Lx64P68cc+tCgklup/n/+ugBp4ywPPHfj8D/9am56njGR+H6fhxTznkkbQRnKnp7H8D/P&#10;NBUMdxH3sY/p+Pt/KgCIkKC2Oe4/lj/69Ytwc4we/Pfn+n0rYZtodyOSfSsO6IOMcc/Tp/n8qAMK&#10;5fC8njHUDn+vGR1xn+dcvckkdOvqOnv1x/nmugupMIMnOMdxjj1rlbmRslTwDnp7+v5dqAMa5OW+&#10;YdcY9OPf26Yqsq7mBBGO3T6fX26+3vT7htvyjkkep7dMflTYyC/Tr6dyPX09qANqEDIUDOR0Jxjv&#10;x+B6+9dFbqcjI5Y4z3z6/wCPtWNahdp8s4zx6Y9iK37aMgZ6ntj8/wA+/wDkUAbdsG79DjtjOffv&#10;7npW3Aox0OTn8vr9cVkW6jgn1Pqc46Z59PStqM5iDEYPX2z2OPagB5WTjcuevORyc+3+celcj4p1&#10;u30jTJLmVwhA4J7ep69v8nHNdRO6QxmTAwM/y/n0r4T/AGi/id9khk061l/eOCuFJ547c/5/SgD5&#10;b+M/jmXxHr8ltG26KNiW98Hg49PXj8PTwG9uSkLtjcwHPIGc+n5c0t9f3FzNJNI2S5z94/gSPX8e&#10;K5S9uTIxUgHPPsG9f896AGL513OI1GSTjHXv0FfqP+yL8Jc3MGoXdoW5BJK9c8d8V8J/BnwZc+J/&#10;EsCFD5Qdc56dfSv6CPgP4JtNB021ghiBcqMH/PPuf8mgD608CWi21rBAke1UAGOO3c17PFMNgRfT&#10;/OK4nSYE0+zDOcE9O5ro7OUyKXc4A5z/AC70ASaxfRabavK7YO09/btXw98QfFUmt6hLEH/dREj1&#10;OR/9f+hFe1fFbxUIbaezikPmPuUDngHrivkx5WbLZIJ68nJ5/r/jQBXYs5O78eM556Djp61lXQ/g&#10;JwBn06e/PGK1HYLkd+evbt646ViXjkHGcDtzn6fme9AGRcyHJJJ4GeMHFZTPn5SwPTqNuee5/wAf&#10;/r1cui3Jc5z+nQ+xrNf5iQRkccEk5J544z+NADhvY4LcDP4jPHb/APVUqqOARn8Dnr/X/PSq6kbw&#10;OgPOAMfX6Z/OrsK/MBnAP/6+P8D7UAaUCn7xHIb/APXgcY/rxWnEMY75z09vXjH0P/66qwKABxgk&#10;ZHUYzz/kVoRrlSQcgA/4Ef5/pQAu05J24P559jUmW2nnBGO/pzxj+n6UCMZAIznqD2x1x26U/adv&#10;sPX0/wDr9KAFBJ2tk5H0/Lrx+NOc4c7vlPHPTr2/pSnjODk8888jtmkIAGWwSegyf8+/6ZFADQwy&#10;eepH9R0P+frTW5JyQ5GMdDk8dPz6n/69Ozx83AOc4Pf/AD1prNjLYyRnnnrjjH5f5zQA044zznn6&#10;j/PbP0oXOQMc/wBOue/+NLww2kZI+uePX8qc/baOOvPPXg96AGNgIp9eeo/P39u+PekZ1APHPJwO&#10;vbrx1pwbJHRSO4+p5P8Anio8Bie59fbA7Z45/HFAELnkLnGOh45z3Pv9aYzZYsRkk/QZ68VO67Ty&#10;cH07ev0zUbOExnn159u3qP8ACgCldTpCkkpcKFyef84r4f8Aj78T1soH06yk+ZtwODgkE9eo/lXu&#10;fxd+IFr4c0yTdOASCSOmcnHT2r8uvFGsXfiTU5r65bILEjJPAB569j7UAYc2pu7NdSPktyfz755x&#10;9K881G7N1OzA5BweB17889fpWjqt1Ig8kt1/zgelYllbzXtwltbrvkk4Vc45oA6LwX4SvfFmtQ6V&#10;Yxk+Yy7iAflGcZJ/Gv3F/Z8+Cun+EdBgvJoMMqjGep479Pzrwz9jv9nG8W3GvazbFN5DZb0yCB1/&#10;MfhxX6mTaDb6TphiVdoRRjtkY49u9AHz58Q72O3tPsMC4Bxu/wD19fX/ADzXgyaVAu+5ul2gDnOR&#10;kg88e5P5GvdfGKwK73l0BsU8joDgc+/GP/1149ozTeIdbAKFrKB13L2Y9lHufX0oA+ifh1Zx2mmo&#10;3+oKr5jtt+6nbH1+tZnijW5NX1CSQE+SpKqCOgHQ46fX/wCtV3U9Ta308aVH8jHJmCYAz0C59B0+&#10;tcVIWYkgDPJ569T60AQlic5bnjtxz69KQ8fOB6ED1/H8v8KRcEgkcnp1/T2qTPAxyO3XPHp70ARH&#10;ABP9f0z2/GkC/N168dP8+9SHJxk84PP9aQlz8ynr168ZPHr+tADCpyd/OO38u9I+75tvDZwM9+P8&#10;4NLwM7uR9evqMjjt1pzAYBJyTx3wOmKAK5VkbA5PXnIznoR/WmYUZDHnrjOTx7+3FTMDuO3oT64/&#10;Sm8jJJxuzg59TkdPQdvzoAjGDliPTnse+PqPT9KaU+QbuCO/Q/yP49fxp+AoGRyf5j05zSMwGVJw&#10;OpI5+tAGdcvkDceR+A+n07f5FYrMJMkngYzkDv6H1/I1fuWzlWO0n0zkc4xUFvF5suBySR16DHA+&#10;vT/69AHSaHYmVg7c47evtivYtNtxFEFBwcd/ToMfj71yfh+1Kqrnt0yOnX869FtYtoAAxx1/+v7Y&#10;4oA0LVNoCnB/nWgsZPzAZz16dO/51FHGRhQc89e+Dxx/9erhAVOcDOepxigCtKw5XGfbn/P864HX&#10;dQXDAHgg4+vfnp/ntXW6hcrDESxwP8knpXk+t3ImlbJ4J474Hf8AyKAOcmYyKzDk9u/ft0/z0rOf&#10;IVg5yBzjrwepxyfz5qxNITz0Hr9e/bmq7SLk7hkdj6enFAFY4+YKMlsZ7YGcj60fMVYdM5P5evUd&#10;6DuJ9x+Qz/nn/OEzweOcnr057YNAEbrtAyCR9Djvz/j/ACqJlGRgZJ/XHU/055qRmO48ce3cHtj0&#10;GKrGTYo3fXp296AHS7YlLscD1zjp3NfOXxc+J0Gg6dNb2jAybezDOO3P58fmK3/ij8R7Lwzp0yiV&#10;Q4DdDnBxwSPrmvzW8Z+MbnxDfS3d1LvTJxuPX3xx/n0oAy/E/iC71i8mvrpyN+Tg88dgB7/TnqOl&#10;eY6leec/y8rgGnahqRlO2P7o/r/9asUFpW+U5FAEsUbzsqqMkn6/oBX6Kfsffsy6h4416DX9Xt2F&#10;rFjhlO088c143+zf8CdV+I3iK2aW3b7IrqWJHy7R356/T6DpX9G/wc+HWmeB9EttOtIEQou0YUD2&#10;ycUAeqfDfwfpvhLRoNOs4lj8pVXgdOOvTqa9VSQlQoGB+FYdmqxxhIznPWpNT1e00aza7ncLtGff&#10;PXNAEXiLxBa6JYSXM7hAgJ5xx65zX54fEz4g3HivUHtoifssZIHPXnrj+Vbfxe+Kd14gvX03T5T9&#10;mU/MQSNx/wAOP8ccV41pFs9xMWddwPTr375/+tQB2PhvS2klDumcYI9/b/Pv9a9ksbVY4xjgLxzj&#10;9a5zQrHyIAGHOOvv+H16fhXcwRhc7uP1wKAJUTgYGQPw47DNSuAAVJ6H+nfFSgckOMDt04+n0qGR&#10;mAGRjH+Qe2KAMm7lCKXxg/ljPX8+1eW+ItTCqRuJ9vXpx/8ArxXc6xeLFGQTjBP0/wAnNeF6xftL&#10;MWzgD0PufTHNAGFPKxYnJJPP58Y6+3X9KziMgEtkEdcdx7dqmZ23licjj+XHPXHbioRglec479cc&#10;jk0AIwBztGCffnHX/Ptik2EfKBg/nj8/6CnkBQVHXGBjv79Pypp5y2MEZHX8c80AMK5ypPIP4n8T&#10;z+nTio3wM44xjoM9e+c1OGwgDNjP4AfT8vxz6VFkljjkjI74B7c0AIEDEA5B649B9fX14pRgbt3J&#10;OcAfp7n8KEYD5WGR/P1/x/yaU7mZsk4H4/gPb9aAK7hRvGSCPfnHT/P4VEwAzuXOPQ8/l/hVlzkk&#10;5wPQ9/f8Mcf/AFqr7h0Hy59BwRnBz60AKVG3d6dOc4Gfb9fSozgnf0HqOM/h/n61NnAPOMgEevT/&#10;AD/Kkz8uCTx/hzn/AD+dAEAU4PPA9PT1P60hUgEg4b0yO3p/n1qYHH0Gfp7UhUcgDA/HkZ5I/wA/&#10;jQBX246j5uO/XH5/h0/nTCqAcDAGM856ce4696sMvG0cd/qf/wBfeoGY7hjr/LjrigCJjjG48jjj&#10;27+gI64/X0t2kJkKlgc+n68VXiTce/HHfjHSul06y3naF5Pt79vWgDZ0rTJJ2XIyBj8PUn2+tes2&#10;i2eiWJvbohFjXqe/HTqP6Vztglvo9mb+9kEaIc5I7Eccd/Svhf8AaM/aP5n8N+HpwXyyMwPCDHIH&#10;Tk45PPpQBJ+0j+0hcTNL4Y8OTlSMrK6N9xR2BznPr6cD3r81fEGvSyFyzmSR2JJPLHPc+n+fpVTX&#10;PEc9xM+6Te7liWz69M/1rhZp3lYszEk+vegB1xcPK24nJOfyqOG3muHCxoXY9lGevGOKktbWa8lW&#10;KFdzMcYAr7//AGY/2aL/AMT6jBrOswMsQ2nBxjGewx17c0Ab/wCyR+ydf+NNVttf8SW5WzBVlGOp&#10;7AcdffPPNf0GeBPBuieCtGisNPiSIRqASOB06CvLfh94YsvB2jW1laIkIgQZx0X15GPzrsrrxMLi&#10;UWlid7Nx+ff/AOtQB6De615jrbwLuHoPb8elcr4s+IGneDtKkvryRYyuQvI3MeuFz1Jz/kVzGveJ&#10;9J8G6TNqWpz/AD4xnqWOOij618IeM/G2peMdRa8vnKRKSIogSVRT04PGcd+PegB/jvx3qXjPU2vL&#10;99sSH93GG4Ue/ueMnvXBZLL93JGePoO9MduRvGSc8/Q9D19KaNysMk5H04/z6UAf/9H6qbC/OQSR&#10;1Bx3x9PakZhkNnAHbOPxxk/59KTJyq9j/LtTiDjkY+ozj2oAiAGcc46ewx1P59Pwpxy2RjAJB5HA&#10;9xj+nNI2d2CeT+R9vX2owuN5PAH1+v8AhQA+MbhjnH9emMdf50MNuOTj8eRznil3ANt7gfgPwHfF&#10;IclT/Epwe3Q9jQBlavbLc2M8BX74I6gYOOvWvyE/aG8EWej6vcXLJgTE4IHG4+nqT9K/Y5wQh29s&#10;5z6H1zXwZ+1h4Se+0eS+giGYmDfL6Z5/PpxQB+UVqRFMSwz0/Enp2qxqK+dA7ryOf16Y/wAPWmXc&#10;csErrjGCPXOR69s80ltOWHltxyc/TnH8v/rUAcDeCTcRJkD09B/hVBTjtjHv6V0GqIVkKY45zwOe&#10;vf8ArWAT6ntigB4I5ye/50h68UIT+NOJOcg4/T2oA3PDmoNper216jY8pwevYHn8K/oW/ZZ8YweI&#10;PBttbh9zogHXrkDHbpz1/wAa/nPR2SQMp5BB6da/WH9hnx/L9pTS5n2AEIc56cYx6UAfrzNAsg5H&#10;Xj39uaxLi0bBXGRgjp7dD+f511EZ8yJT2I49+/FVbhDg7uRjHTqfbv2oA4G6tCc5OPp2x7H/AArm&#10;rywySCMgD1/X8P8AGvSLuz+UgnJ7npgetYVxagZyN2T+XGMn26UAeR6jpAdCyggcZz6dcH0//VXB&#10;XVm9u5ZhwCOvGMdB6d+38697u7MuWOP/ANX6VyN9pm5Txg4z09v8aAPII52ibbnkEcemP89q17a/&#10;2gbjgA9Dx19e/wCHpV3UdJliJZF9c+hJ6E/lXNbZoSBjAPHXv2J/nQB6JaX4YqxJJIPTjA9fb8en&#10;vXV216xA5xgD/wDXnqOfX9K8jtL7o3cD9fXH/wBf1rrLLUWIABx05GePTGR+lAHpsEwzu3YB7elX&#10;lkz7YwPz7d+vpXG2l8PlLZBat6C7Ax6468c9h+PTH15oA2R8yjn+f4n/AD3r5a/aZ8JRa74WuJnU&#10;kJGTj1Kcj19/89fp5ZMj5ehHB449OK4T4iaf/afh+dVQEhemM5B6j0P1xxQB/Pl4jtEinZFGFDHH&#10;T6kcnt7VwswkjJ3MSScdjnp/jXvHxQ8PzaF4hvrOQ5KStt4A4PI578d/514XdqTITnIDEcnPT/Cg&#10;D1r4RmKe9e2mYKAf4jj73t+nv7V9b6dYeRana+FYnbjI69QfX8Pyr4W8Eag+m6zEWfEbkFvTr3He&#10;v0KsLqzn0m2bko6gnu2TwTx/WgBw0T7Zp6pGmGXlsccE9efeoToTQApgAr64xtxz9OTXU6ZdomyJ&#10;1OSAMnj9OuT7V0k1osqMxXnlunXucdqAPmjxXpEsDO8YLhl689uvv/nNehfs9a7JpniWKCV9gzjG&#10;e3ofcngkcdPx6i80mK7RopxtdgMHruzx/kVwemWFx4Y8Tw37hli3jBH+e+f8jmgD9bbKVJYY5EGd&#10;4+vX1q18uBu59h9Bj8/89a4jwJqg1Pw9bT5ySMdT0Hb+nNdr687uMegPHvQBIWwo42ge/I4/L8c0&#10;7cB948k9M/mPft/nmo84xtGCBlen1x9PanZyTzgkfn1/z19qAHg4O5egz+H4fzq9b3BjIAPI/P3/&#10;AKVnMxGFYED8+fWnBsDJOB1+n+TQB3VlfA4XdgnHv+v9K3Y3VlyDyf8AD8P8+1ebQXBjIJPXA+ue&#10;+c11ljeKwGTkDP8Akf59KANWeP5eRyKwbq25JHp7D/PWuiVlfOOevH9arzxZJIyPbPP1/GgDz+7t&#10;W3EnoT3HX8en+eO9cnd27EbTgk/Xr16e/wDnrXpV5AQDwCOn1/nXL3lmWOQM9ccjnj0oA8r1K2Ek&#10;hfbj2+p6HPT/APXzXnGqaZtJK/iB1zjnn2/+vzXtl/ZFlLBOR156/Q/5xXGX9luzxyM/j6EenbP4&#10;igD84/2gdJ8hGuQnRvmZueGHA7d/Svz71q38uaTLDO4+vrxg9x/+uv1f/aH8PvNpNy6j5VjDZwMj&#10;YecnoQOuK/MLXmhgklVky752/TPHHIGOOKAPPuQv+f1qCTG0d/8AGpCSeowf89qCAVIA/wAigCgR&#10;k49aCMYPSnHIOB1H/wCumH86AO08Mlmu13NtA7A9/b1/Kvc9E3pNFcZyUYEfhgjr1xivnvQbjyrl&#10;TnB59/f8Ole46PdNIo298YznbyPT/PtQB+1vwQ1QX3hCNM5wRz05I7Zr21WB4YZ/D/Pp0OK+Q/2X&#10;dXe70MWxOSYw2Ce+Tj3/AA//AFV9eg8fLyMnv+XuPpQA8ng9jx+v+HekbBB2nIHr6ev6U0EjPOQc&#10;Y9sU9dvL7c846Z7H/PrQADJI9D+uO34e9NBO0AHH5nr6DHB9PWjgHnNHzduT6Y/L3/lQA4YIOBjH&#10;UDAHB79v1/wpvX7uTjp79uOMHjH50H7vTjHHf+dMB6D8fQ8/5zQA8qd2QSD04/T09OO/tRnGNvAP&#10;r1yOuKU8MSOnb8PzpTwDjgj+vb8+tAAoAA3dR7fXGec9qcGY5GcE59vr/n8aTO3DN2/x6dPYYpMk&#10;DIbHP0+hx70AW7aUrxyQfp/n/HpXy3+1lafbvAF+cZ22zYz22OD/AEOcfWvpluAGwDz/AJx/hXh/&#10;x+svtvge7jbHzQzIcf7hzjP9KAPwe1ht5lHZSF44HJHofy/D6151OWEjAnn/AD3r0zWUId+4APXH&#10;ORzk474715pd4EjYGBQB6z8NTHI4R3AwWXHrvHf/ADj3619E2Nobex3MwD45yeAp4OM9fqa+bvhZ&#10;KBfbSduJU+Yn+EnBGMdv84r6tns2WwXLcY7DGRnp27f/AKqAPINW08FmlPOCcZJ7HuT1P071yOr6&#10;f/ohdcsSMnPp9e3ftXvj6EtzE247SWPXuO+O3+fauT17QfKsC6jJAGcf99fj+P40AfPn2Rgy+UcK&#10;rZ9cZPb8j1556V+tn7O99jwqiM/DLCwJBycrznvnr7V+W0lkgiIAbGcnjoe2f68dumK/RL9nvUml&#10;0MR5KbYosc/3c5/Pv+lAH3LYXJyATxjORxxxwM/5+ldTBKGAwc5+vXHavLNMu933upHv+neu1s7j&#10;cowc/p9c0AdYrr0Xqvp/P/PtTz8wBJ44+bIA/wA9qpRTb14weo/Ufy7Va4GSTwT7n6flQAuDx1Jb&#10;9ePzH+fen8DABwCOcE45/X6/0qPJICkYPtz19/qO9PUYYEZH+ccUAGD35OPr1HH/ANY+lPI3H3GB&#10;1xjHX/65pCMjdn9M/TH/AOqmnjPHJA96AJB6Zxjjn9eD6dev8qTGOwA9f5YOMVGNzA5wQfx5A57/&#10;AKUElm4GDz36fWgCUAfd6k44Hf8Az/ngUw5yFz7e34fnSjLMeo698/XuO/SkBwx7/wCNACK6luRk&#10;H+eOuP8AIpONoxyB+QHXtmgsCeTjHH6cf/WppOO2Qf8AP+eOKAHbvuqTjGR6Y5OQPp6n9Ky72BpU&#10;YKTnGO3pzz0/E1f3AcZyOgY9/wCdQ3GTE6MvbHIGen+QKAPxr/aefyvF8AAbabdz0yeZCPb68V8T&#10;ajHmQSEYX1wef69PSvuP9qSIDxnaY6tZy9T/ANNM+4xz196+JNcCJLhRyVB+nHIP/wCugDGtI1a4&#10;jDN8ucdc9+nH0rrNWs2+yDYpYthhjoMnk49vY4965OyVmuEC9Qwxx6fXiu91i4X+x/JgGSVw7459&#10;SAT/ADoA85c7ZPLJyF6/UdcYq5YBnmDN91eep6Z5/wAmmrau+fMwpGOMcYx1Hb8K0rRAzIm3OCRn&#10;19P06+lAFgwsdzkghugBHHp/KvrD9k66EXiZIo24kuI2zjOGAwfTp1r5f1CPZDFAh+VySRn8OSPp&#10;/jX0b+y6JT4nWKP5f3ijgjtzj8vSgD9sdOnDW6YPzKB1+nH0+tbcbjj0IHf6+tcXpk4MCp0GBjjH&#10;X2z/AJ612Nu2QBjaDn1985oAsbSQX5A/x60xlA4xgfl17fXrg0891Bx/XgUh259M4/z+NADFyUUr&#10;zkAHHfp/T+npSs4Cn5eOntznP+eaURkDGdvr1xwP69aUYUY6Y5/Tt70ANK5wzHBH16+opzKQOnA7&#10;/XrnHSn84xk9/wDD/wDX60hGeSCT/kf1xigBoVsHuTj15/zmg/MDzgn36/8A6qeBjqcn8vx/EU0n&#10;P0HTH6YoAhkBZTxkHPOMn24z/P8ArVCRBwUXr64z2/n/AJ9a0mX06jGOPb/Cq7RnduUYPp9cZzQB&#10;yl7CrgsMNkHH/wBfr+Yrwb4oIYtDfjBJPXIxgZOOT0x/k9foydAyEckY+U+vcZH/AOuvmj483DWn&#10;h5mjGAI5HOeM7VP/ANagD8cPFty95dXUxPyvLK3QdmOP/r15v88WdhwcDp25HvXaa5IxAKkkFWP9&#10;M45/ziuLGdw7ED68/WgDb0+E7juyQV688+or0uw0S5u/OmRCIAuGYH5dwHTPfB5OPp3ritBh3XIL&#10;cB2XI4xg9j9f1r3+5vobXQTbxgB3B2qexOecenX07UAeKak/lTSQAlQjBQQRxjvx/jVeB053knrn&#10;nr/hj8uvtVfUJDHcDDfNgZPHDE56cfU+tOhiaSVEU4yep9B1OPzx9aAPcPhNa/avE9guzcD5hxjo&#10;VQnn1xnJ/wARX7X+CLUweGNMQNkJbRfdOcErkjPc+uOO1fjt8GNKnl8SREvv2Q7s7cKXkPC54zx2&#10;P51+0Gh+Wmn28cIKhY1VeeyqB/n3oA2ywK5HDDB9fp/9f+tSL909sDjjv6n/AApF244HA/L8f61L&#10;u3YONoGe316jnpmgBu0kMccj8+vpn8+PUUwgfeHYnn19c4+v+etSsDnAPA/z0prjg885wf8AP40A&#10;AVjjnOO2Pf8ACkIxgMMkeuOnHcHjtSrgDdnApeRjnr36/p+npQAwkc4HA59fy+ntzTc88HGR/wDr&#10;z/n/ABpWzg45x680gHOeuM8evpQA9cAEscg9MdvXHHX0qGUDnC5/wqYDGMcjB/zj196jb7nB6+nO&#10;T3/OgDJuRgEKCSOpHHbPXrj8OK4XWUBHGTnPU+3HH4/55rurjkttOcfUH27Y61yGq8qcHGf/AGXn&#10;HH9O1AHi2sxgHsAB1/XJ44z6f/rryfUv3bHI45/HPseOK9l11QSTgDHH0+vrnsK8e1oMruqgEDPQ&#10;9eeD9M0AcsLja3XAJPTt9Og/LmvmH4y6wkuLXoJZC3Pog4GTxivoO9uPJR3Y7THnv3B7fj/npXxn&#10;8TL97vVNjDHlIQRnjnnOPfp+XagDxDU5C8zDOSPU4/z7VWsCBcIx/vAfrUlxJulZmxz2xnHoKv8A&#10;h62a71aCJUyCwyOvfmgD618DabKml+ZKSAAAvA2kdTj6V3t+kVppz3M4KkjIHXg4x+p/yaf4L064&#10;l0+F5UxGfmwegG3jHvml8cRM0Zjj5KqFB6fMeg9sDvQB4gxee8kdgo57nn2/P35rF1OEtH5Scu+1&#10;WPTBPfH5dPavUIdJW3tyzA72PXgcDk/4frXKrYTXuoRWkQy9xNGo455btye2efT0oA/Qj9k7wzLp&#10;OhxM4xtjzu93yQDX2pHg7gDnPfngHkV418E9GTS/CEEoHzXJ6+0Y2gD6c8V7Hk7R2wOT+POPUc0A&#10;SDGG4OfXpznt/iaQjnKk8e+Px9/b8fwduXGRwTn+Rx9P61G0bAk5yT6e/wBe9ACsTj5uoPc456DI&#10;9f8APvUbL12nI6jHAJ/+tUgTcG7Hrn0x7/1pJfnzyf169DxQBkXSjyyuMjt6gk15zrCEBsjr64P+&#10;ePrXpV2pJIx1YZz+vt/jXAawFII6AjP19/WgDxrXl2h2UbgOB+n5Ecf5FeTX4PmHkAYBI5zz2/8A&#10;r17BrqSqrcZPPGcZB4yPT8q8l1IgueRz7YOByMde/rQBjiQgqOOPyHqPz/8A1V1GmTrvCMfk4457&#10;en9K5QHkEnp+Z9R9RXQafJ8wbOSPTn6igD2vR3JVTzk8gZz0HTrXqmmMQAo6EY/Dr3//AFV43oU2&#10;4ISeB7/59c16xo7Z4PIPvg+v8+tAHoVvtMZ78juBjp3q6M5GRgHJ9h7fj/n2zrOQtGvXAPXqT9fT&#10;9K0VYuNy9/z9uf8APpQBCylsqCc888559OvT/H8Pn748eJV0Xw5NhwCELfNxz29vbj07ivoSZljB&#10;8wDPcnPQ/wCeMV+bf7VXjcBX01ZciZinHovft3/rmgD85vEd/Jc3MlxIwZpGLFjnnJz9e/X6jiuB&#10;l3NIGJyW9K6LVLoySN+R/DjvWJDC9xOFUcnA7Dr3NAH2Z+yJ4Cm1zxc+qsm5LSNtjdcSNx7dq/bz&#10;TfD1vYLbWqpk20aAcE5YnnP418QfsQ+AJ7PREv3gbMw85yRxtA+X+v4n2r9QtJ0Hy7eS6lTc75YE&#10;8fTj6+tAHiGr6Rc32pIkSiPOMccjHXPTn/Gty/0dLLT1iUYPRvf0HfrXpMWlFrqSZx06egyf8isb&#10;xPCUhZW4QL94dto4/KgD5dXTLdtWlvFg83YDyeFVn4H6Zx/+uu9v1EW2BRxCoQbecnHzEDPGTn/C&#10;sCxiuJbqN5AxBZpW9CFOEzkZ5PPatub94pwdzH25J9frQBxWrFlDHuB/LsSM9Pp/9by/W/uvjg/h&#10;+h9/pXqOq7yCc4I+nPPWvJtdlxvwMg56/wBP50AeW6rMVf5RgjB/MdO/Hr7Vz8ch3nacgE//AFv8&#10;9q19W3hjtPJPbqOn+f59659ZNrB+mTnHXgd+e9AHXaUSzhs4xjngZ5z+n5V6lobkkY688jPOfz59&#10;q8o02UFxsAA9Bx+o/SvU9CIbZzu9j+mPagD1XTeAOeo4wc5/z0/rXbW23knr7Hpjt6ZxXFaZIpQg&#10;nJbrnPPt/Wu2tWDDJ4Ixx2BoAuq2CDkAH/Jz0/z6Y5mQLtJB2jnnPT6dfwqJSdu0dsds4/D8O9O6&#10;HGQM89MYoAGODzkAZxyOfofamgAEHb3we+fp9Pzp5Hzk5yTjP8uPT8O2KYFYsGzyT6f/AKulADVB&#10;JBztOen+fp/nrS4IUZOM/wAvYZp4yD3IPy4/X1/QdfyqP5gvykkngenHY0AKxbn7vORjnj3A9f05&#10;qCRTjaO/Tr+nv7dKlbaMBupzn69v8DTZChO08D6/kKAMO93MCATz078Z5GT71wmsMSrA8Ed8dMev&#10;5cV3t7wHLA+/59vz/nXkfi7UYrCxmndsnHA98e3FAHyf8ePFYs7KS2R8HoORkZHIxz/n6V+d+tXj&#10;gtI53MDnJ785znj/AA969u+Mfi86zrUtvA5ZEYnPXk8k/r1r5o1SeSRyGOcfrj/61AGXPM8zZcnP&#10;v7dO1fS37M/w5l8dePrCNoWlgjkG7+7XzXawvcSpEgyXIA71+6n/AAT8+DU+naF/b9/CEa5bdkjH&#10;y4GKAP0i8A+Ebfw/4ftNOgj2YiX24A4/PH19a7C6iLIsUYwNuD09P/r1rRREylYh8irtHHpxVhrU&#10;IoY9f8/zoA8Y8cnytPaNRjcuOMjOMgAf0/M185aPaf6SksibsHzpPTCngHHbvk/WvojxwGmkSIn5&#10;EZv/AK5P+fSvG9iRq0oGGl6Y4wi9B+YJoAZO7SyPOxxvPIxj2/D8/wAqh25GGGcn69P5fTrUrbTn&#10;j2z6kfy61GRs57n9B+H50AGflB6EemeD7fTp3HvQRgKuQcdCT1+mT/8AqoZN2ApwB+PPWkQtuIPJ&#10;P07f55oATgqTgnP4duO/0pMHaMc9/qfy7UrZLBV9+P8A62P89aTOT0wBnJ+vfsOKAAA5G7gn8f8A&#10;OaazDI5OOmOPTA4/nTsjB7EDH9MUrcj0z+HPt0oApyv8m4ggemff34rDuGQk7wADxz7/AOeff8a3&#10;Z2IjK8gr69x0HT+Vczds3JyM5OeevbBB6/55oAwbt+o4UZPHT65+nQYzXJXbDaFHOMnr/jj6V0d7&#10;Ky5GSCc9D09OPY1yVxNksN2cc8e3T6cccUAZsww43Hnse3vjpU9qrErwD07cn+X681TkkBkJHBH9&#10;en/6q0LT588/5HvQB0cCAAtjAA9OMjrxXQwKNoOQc89eo9P8msS2HJL/AKcjP07V0VthTuAJJ6Z/&#10;T/P4mgDWt1IyV7nGOhGB/nrV9XIGSDgY4HT3yOvSoIUwMemPx69en+fWmXlzFa25lkYKij8/TpQB&#10;wvxB8UwaBpM8jP8AMVPr3HfvX5E/EPxJP4j1ma8uH3Rgtjvwc+vX/OK+n/2gPiO1xdvp1rKDnjj8&#10;ePw4HNfC+sag8alidxPr/n1OcUAcxf3GzcuccYwPfvx0z/ntVHS7KTU76K1iGWcgfXPT/P8AKs2e&#10;Z55SWOSffrX1Z+zr8NJ/EOsxX8kW6IbcZGADx378GgD7P/Zj+Dc1ta2128OC+05Ocnvxn1zyP8j9&#10;f/h34Yg0i1ink6gce30+lfPHww0MaZbWtvEgTaFUj1wBjHtivpa61qHTbDbG2DgD/JoA7WXUvtFy&#10;IIzlYyO9bGqalDpWmlmbB259AK4TwkxuD9qk55yeOvp+dcV8WPFRihOlwNh5OG6DC9cZ9xxzQB4z&#10;4w1uXW9UlnYgIDheeoHr+ua44kMMjkHGOgB9sZxn6/pTy29jzxj6Yz6/56VGfkG7Oc+3X8/X16/n&#10;QBXkJ2HHIP8AOsKfDE85xjPt+Hv6dPrWxcsVXGMAgZ57/wD1qwZmOAAefu/gTQBk3fVs8gY6evHH&#10;HvyeP6VRC5G7t+R/p+WOfpUtwQc7eeh798f5z1qvxgNnJ6j/AOv+H+FAEignG/B7dc5z/n/GtO1Q&#10;cdwDg+/r649MmqMRPO4gjvxnP+ccg1rWqnaB1Prxnpn/AD7/AI0AasKgKqkjA5/H9Px/yKvqFONp&#10;yBn6Dvnp9f8AODUMAfgew9ODj0q8oyNwyPTv2J49KAIipAAYEDtk/p/hx9elPywJ74x7Z/P/AD34&#10;4pdoJ2nGf09Oh70Z+UsOSBx7H26fWgBvrs5z+P49fSo+vBGdxx9cn+vX2qcZIKk8989umf60jArn&#10;A547nHbP6UAR5G7bjJz6gZGeoH9KYVJAzxnPtzn9P5delGBkqowD0/A8fQc037oVs5zk+nH+enFA&#10;CEkHkcjt1Ht/nvSkZAxwec+xHp7c5x+tDLggdMclfT354oVegOe+cnPuOtADMMDk4I9AD/IZ6Zzm&#10;lGQDjgevX8/bp+YPJp7LgY9M8/p0/wA/SmFiGPPA9zzzz6/Qf/qoAZI45BG7dyDnqD6Hj9P/AK1c&#10;b4s8Q22g6bLPO6oV6EnnP/18++PWukv7pLKIyzEALg9ea+Avj18UGlkm0u0l4OVPOcE88fTHr7Hp&#10;QB4f8XPHk/ifWpYYSfIjPGPrj39ev/6j4BqmotZwFVyCTjPHOenH4f5ya0768EYed2y7HJP16nr+&#10;Ned6jdfaXCICVGQOff8A+vQBRlnkupg8nJP+H+Ffdf7IvwAvvHXiO21q/gZrdDlMjgYJyevp0/8A&#10;118+/BH4Wal8SPFNvp9pA0sSuoc4yOT0/wAK/pj+AHwY0/4d+F7W2FuEn2Asfft+HJFAHb+C/BFh&#10;4Z0aLT7aLYqKP0HOe3Ss7xPmSNkxwP8APPXvXr+oReTAVHYfjyPWvGPFk4trd3xk88Du3NAHyX8R&#10;I5r28W0s13IGweDjJHOfan+GtGt9CtRcEAhM7P8AaY5y5/PitaWxnuLxpZzhH+YjrtXqR2HPTGKf&#10;eS5HlAYWPgKMcfQ80AZdxIZZG3nJYn68859fpWfKuWOeCvB4PXP1454/wNXZSASvXOMd8H/9fr+d&#10;VG5O7PAz2yevX1/GgCI7cAYyQccHHPp+VBYZC8ZGecgfmDycfh2qRVIwqnBJwePf39KTJPQcEflx&#10;wKAIzySMZPTn6Z7ZHNI3HIPDD1J/Ht+f5VIACcnoOnb6Z96Q4A684A9MdMZoAiABYY5HAxn0H9e3&#10;9aftIQgd88c8g+3vTlyRnHA69Ov1/wDr/nTsqAM4J+XjOf8AI/rxQBCewPQ+wAHPNR7Rx3HsPz6/&#10;pVk5+TI5PHb/AAqsQSeTnP4dP856UAQSyYHHOMc55/X9f8KpzSg42ngdMe3Bx1/TirrMDhcc/wCB&#10;5OT/APqrJndgSM7Sc9vzx6fn0oAq7zIz5AJJ/wA4z1xW5o9n5kqjGOMc9Djj/P8AXk1iwDe/JBBA&#10;z/X9K9H8P2TEbyCSME8dyP8APtQB2Wn2pWINyP8A64xiurtI8Rru4B9f89vas+ziygAPX/P/ANet&#10;yBSpHHA+v4jNAFyHaSVzyf8AP9KdJweeQMnv/n+tOC/KSTy2fbtyaz7ycoD3x0/Lg0Aclr12eUB6&#10;d89u/Ht1/KvLr6Ys53kqW4xyPx6Hr1/wrrtbuNzlFOAOPz6ds/5NcM5Zh1OT+P8An2oApMQxK9cf&#10;Q9MdP8+veoAmCcEjH5A/5/zzVxVX5owcnGAATjGOlR7kAJ7kfr/9f1+lAEO3AAIyOp/z79h/jUTq&#10;VLAnGMcenHuPfHWp+uWyB26DgZ5ye9RMRg45xj1yfQfn/nigCs+0KctgjvnpXlXxC8dWXhrTpHZ1&#10;DheOex+nP0rofGfi208Nac8zyLuAYgE9K/ND4ofEa78TXssMUmIBkduSMnH+NAHM/EDx3d+Jb+SR&#10;pC0TE7cfxe/p2rw+/v2k+RflU9ueOTkE/U1f1S/G3ZG3ufx6/jXNFt7dOlAEBVmYHuO3417j8Gvh&#10;RqfxA8QW9tFAzRM3p8pHck1y/gPwTqXivWILO0gZkdgM4r9rf2d/hJYeCtKiuZ4VSVVAPTnIHAPp&#10;x1oA+hPgJ8JNI8AaLbQQxKkgVc8DJJ9fYfjX2PphEahU+836f/XryHw9ITh8cD7gPf1P4dea9j0j&#10;bFF9snPyjkfh1oA6oXUGm2b3U/BPPPbH1/WvjT4zfFd9Qlk0TTJSqgkO6nn0x/ia6X4wfFJbeJ9J&#10;0yXMrAhip+6PT618bXtzJNKXYkEktk9z15oAbEJLiT724knn+fOf5+1et+FNHBxIQcH0/wA9P88V&#10;xPhzT2luA5Xnj0znv/n8a900axSCMbeSPf8AKgDo7WNdqqOQcYOPTmtqFdvXjHP9en+fpVOJR97G&#10;Rjr/AFI78CtNAQPrjHTI980ANYeWpOefc9D/APqPr+dZN/OsSbmBA5/+t/n9K1ZnAUnOB/Xr/wDr&#10;rhNf1JYoWCnp2B/MigDhfFOqltyKcE56+vf+nv36CvLbiTzCz9Tkjj+mOtburXhmlLqc5z+Hpz6e&#10;tc0eXDcnHT26/wCFAEeMklckDHb1/Ij3/WmkjgYIyPpx7Hp+v51YAIOScH+XuO3Tiox0BHGeT/nj&#10;HpQBDtLL15+hOCfT19f/AK1Nwcdeh6/mDn0xUxbOOOeR7n26e1KBtIwc4OOp479BxQBXZgVIByDx&#10;0xz64/T+dKSP945zkkfn+GKlKk4xxjGT6cHr+fY1EVGQM5J6e59SfxoAaMbhweCOmM/j6f560nO0&#10;Oo4H+cj+tPBQFQOTnPHHbgZwPxpDv6twT+HPfn8aAISrZ+fOD34GT/I//rpp2lhkgY/zjsfy4/nU&#10;pXZ0xzjn+ROR0Pc/rRtK9Qcfnj3/AK/l9KAI8DBzyTx7j8Op71DggkA/zA/Mfzq0ygqPmyR0/U5H&#10;b6/4Go2wOB0H1/z/AEoArkhsjBBPB79BSn5SeMY5I6cent696fswOvTP9P8AIpm3BXqR6Z7D/PFA&#10;DM5HOR19+uMen+c1VAOegyfbn26fn2PXmp3bpjkEd/8A6/WpYE3csccA9+35/nQBZtbbLBCSM8jp&#10;+OfXGe1dtY/ZNNgN1duFQDOev4Z6/TjNcxDcWtjCJrmTywOS3p/Ovkn42/HUxRT6VotxhxuBweI+&#10;xPoW6HjpQBp/tBftCJbiXQdDlxKvysykELnjHHGT3/kK/M/XNYub66luZ5T5jsWYkk5Jq1ruvS3k&#10;0jPIXZyTz657/SuJmYuSd39frmgCKaUsSB0J6/jU1naTXs6QQIXdyAAOx6f5NPsNOutRuUtrWNpJ&#10;HIAUD16Z9q+9PgZ8ArqFoNZ1eIKDhstg49AO+fp+NAGZ8BP2fr7U7qDVtVj2QgqTnHXtj1wPTnr2&#10;r9kfhp4fsPCVjHawqqFIxjJ+7+OO/P61434S0m00xY44isUVsMkcAD049T156dfatDxJ43aPyNF0&#10;OUy3c55CfeGeBk+n+eKAPfta8cbpV0fSSJHY7fUk+uAOlaj67pvgrSX1PUpQ82D0+9JJj7iDPPpn&#10;pXj3haKx8LaU+saxIDK4O9+rM/aOP15+82Mdq8r8S+KNR8S3Zurx8BRiONR8sanoFHP4/nQBN4x8&#10;X6p4s1R769kyi5EcWfljHoPf1PftXHgnaD2PfHb3HH5jj1pG3cnOP06def6U1ASBt+8D3+vTJ7E+&#10;lAEe0lOMgjsMZOc55zjt0/lRg9FOQ/6evOO/erA6cEAH2P8APn3/AJ0wRgghep7dP847/wCTQB//&#10;0vqkuMAA7sZ6cemPX8ffmnAlcZyMn17ntzUZG5cDg4//AF8/56U3GW6Zx06c/U0APIX+Hkkg9O3U&#10;Yz17UEE4K4yOB246nPNMVD34OOfr279u3tUmclCTgD8cHtn8TQA4Yw3HIPc9v1wPzNNIBz6jjHPX&#10;+f8AjxSq2Mc5BB//AF/hQfU8AnOM+vcfjQA1gO/IPvwPrzz/AJHrXk3xZ8Ox654ZuInAZ2UjOMg8&#10;HHfn/PpXrPODjGD6n8azNUtY7yyktiAwdGwO2ccfn9f60Afz6eN9IfStZu7Y/KUdweD19v8APSvO&#10;4rnbOFxjPHTrgf419hftL+DJdG8QzXixhIpyWAAHvknFfF7o0c6tgAknn9c80AXNQtUwZPyOfw7/&#10;AErjpo+SM9/616B5X2uHkZJ6d8cdM9fqa4+/tfIbkZJJ5GKAMsfLjBpWGSAOP60gX8RRgcZ4/rQA&#10;8HBBBz/n25r6d/Zo8Y/8I14ytvPn8uKWRScngsOORn8/6V8wqMHrxXR+GNQfS9btbpDtKOpPPbPe&#10;gD+p/wAF67ba9oFpc2z7wY19D29hXVMpYZ6kf5AI/wA4r4l/Za+IEOs+F7S2ebe8cYHXrxxnoPxr&#10;7ThuEZM5zn/JP6e1AEcsOc55/pz074z9KzJ7QFtyj2H0FdEFEnU9QOvr71E8e9eR2/zx6jtQBxU9&#10;kCDkZU/TH+c1zl5Zk5bGSOn9CR1/SvSLi3MikkZHHbBrnbq04PyDB/8A15/pQB5pe6aGG5upz/np&#10;XB6no4wWXj0GMduef8/rXtF1aNtPHGTx+OcDFczfWG+MrgAv7A+56fz9/wAaAPDZ4XgkJbnHbHb6&#10;1ZtrpkdRnOc9euO2Bj/P411er6OpyFXaecYHPc1xM1q1u/IwBjB98/4e/wBaAO1sr1MAs2Op9O/+&#10;ev5V1FtfYA+bnpjv/nj0rymK8w2N2CMZ/A9q6Kz1DJKk9cjjH5ZHtQB6nb3IYA554/zipb6CK7s5&#10;YSww64HpznnGOa460vwvy7s4I4/p710cF3GVJBznP/6x370AfkJ+1DoTad4rMzLtSYEHGDuKnHXG&#10;M46Cvi3UoUViUPJ64zjP+etfqX+2B4bWS1TU4Yg4icsT/vf57e9fmDqkSqxXPIPrxnNAGNazG1ni&#10;nRsNG2eOuB9f6195fDLW4tS0K3DS5dVBXHOVJOQfp6V+f7EE8Hp+PB6V9AfB7XjDKtiz9SRtzgnu&#10;P/rfT3oA+yLaYC+SWR8BTgHHbt/n6da79b5/IKQ9UAzkdQRz6g+x9q+f7zWoLW8VpJflIHOPm65G&#10;R+mfxr0vTdaje0JhIBC+nHv6Eeo9KAOlRJWdwoCA/MV4JOO45P5V534r1BoZtwQOFYZcA7cAZ+Zc&#10;5B57DHbIq5JqckNwFeRtm7duBAZc9fw+tXNXh068tzNdK0RQYaWPkMuOGZecgd8UAfZPwK1UXugL&#10;GGzxkfy6/rj/ABr30NnAznHfGOnWviX4A+IUS5TTo33JnA28r659vyzX2wjZQHOQOmOmOn+eO1AE&#10;3bB4GO3p9eaVSWOfuk49MfU9PTp+ppo9xuOD1/l6U7P8Pb9R+J/KgAXocnB/nk9cU4YXJU8/T9R+&#10;lNzkex+uf8+9LgEsc49AT7fT8uaAF+UH5jxwevtWpbXHln94Mbcevpz6e/fv6VlYxnLc9Mfj3+tS&#10;q2OTxjP0x6enbAoA7i1vldQDnHX2PrWruyuB9eMf4/5+lcDb3EiEFsnp69/f0rpLa6yo3L0yM/zw&#10;O470AWriPeeTjqPzrnru13A4BIP+cj8q6XCkZxx1z/T3zVSaLcpx16emMf4UAef3loCpOCTjkY6j&#10;0x36f5NcbfWgAJ6FRyvpnoPw5H/6xXqN3aY3Z5688GuWvbQnqOMfXHHY/h2oA+XPi74fXUtAmGzJ&#10;KOvY9R6+nrj9a/GjxjavFPKrJygIJxwWzyfX8f071+8vjrTPN0G6YLuMe1/qM85P/wBb0r8TPitp&#10;jWfifVLeVfLEc5PHIwwB9O5P+c0AfPJBDkkcj9PxoAyOf5YxU1wuyZkx91sc/Wmrktjp3/rQBlyA&#10;Bjz0qIA5q3dJtkOe3p+lVcHuMUAbOkIrTqWOAM8/h9PrXsnhm9R5RCg2kYXPT8v8RXili5Q8HBOe&#10;c89O1ej+Fp2W6KoOGwBnAwByfz457UAfp7+ytrfl3gs3faBIV+YHJDdj+g4/xr9FEAYfOcE8nBHN&#10;fkl+z9qotfE4i34BMbHgZOW5Pf8Az3r9abR1MCP2bB4Oce57e+aALigAbR1H68c4JP8ASkxvb5sD&#10;n69vp2pDkZ4yT/P2PrSjpx0GeTxnHTjvQAikHBxgnHOfzz+HT39etJjnnJPtnnA54/qaMk5YdQOM&#10;Y56/5+lB7rjBAP5dselACKAQFJwBj1GRn146ZPf8qUYHqCf5nnFKDkHPQ46np68+tBPy9P8A63Hb&#10;6UAGOuCCR7YHT1/z24pR2G7gd+vp0/z74oIwAOSf/wBfH49aQZJHqOvQ9f8AP+RQA4FcjBIAPof0&#10;pBkgtjHHpkH15oGNw4z/AI9c0YAByBx7cc8H17dqAFYDj3/Ij/PPP6dK8v8AixCtx4UlBGcEr6/e&#10;XHTjjmvTBjqDjHbgHj/9fNcV4/VX8M3IPbYfwB/P8KAP5/vEcCwXlwnOI5HAHTAB9Ogx+Ht7+Wai&#10;ipLkcH88exPrXt/xFsxb+KNWtwBGkU8y8dxu4OOo9ePrXh+ogiY56Z65PJPpQB1/w7mSPWUWTsQw&#10;55yOf8/hX23fTRNZKc4VgGx7hecV8J+CHSPXIGc57YHU57V9qNdxXdrFg4R4zjgYJH1/pQBvWxVr&#10;QxRph2AHqfm79+nXA4rA162EtiYiNzY6Y9O+e2a19LmVoxLgKABtH+16D6dKzNSIeZivBPfJwR9P&#10;bNAHkVzpRhDI4BDYHJ65HTHtj096+oPgBerHaMjAjMbL7jDHt/nivI10JbotcOcy7xuZuc4Xt6df&#10;pXp3wpm+zaglnsxgsh5GefX+nuKAPs7Sr3LDLcj3GPfnn+uK9B0+7UnhsAH8hjtz/wDqrxKwuggI&#10;JJA+nYj6f5+tegaRfYTKnBOOc4/yKAPXba6yVBOc/StmEqUBXr7k/XrxXE2V0Dhs8nnvxxwOPXFd&#10;RbzZBVjzz9evHOe1AGqAeABxjP6dj79hSpxyvI9if69/em5DYKjkdcEY9f8AP608Hcx7HB9/xI9q&#10;AJDnueSe/XHJ/wDrf5zUe0ggngnvyce3ApQy5A69fz5/PFN2hh1weOR6n0/rQAqKPvHnafwI6+v+&#10;NOIUqdp64GAD+Y+nrSAkgAZz/KmFwSM8gY7dMcf5NADwy5BAyPqfofr/AJ60/IK88Z69gM9fy+n4&#10;VBjJwT0yT/8AqpxZs4ZskY54659P8/SgBQcH5eD/AJyB65/z0ppAJwRgHrnsf8fUcUdeByc/n9KU&#10;Dv2/LgZ/L8fwoAYY8g4P6cHPbP8ASq1wuInZvvAcfr14qyRHj6Z7D8x6f/qqK4Bw23kAce3B5Pr0&#10;FAH47ftNOlv4tt3l+ZjbSBV+r85/Lj1HGK+GtVma5uGmY4HGBjgAepr7Z/apVT4rtB0/0d+g4z5n&#10;X+Y9a+Hb3ZhkAxyOv+J7UAR2rkSoVXksOuM+gr0DUIN+k8Dkrz9M9T+WfSvP7MfvQchQGXnrjnt9&#10;P8a9HmdZNLVAMKUYZ6ljnv8A4UAebMxUj94Bhfl4/wA4z61s6RbvLKGcbQPmHOTnH6AZ7U0QICZG&#10;X727tjp3H/6639LRYgM89T19vz+lAFLVIHCeYeP4gASBz0H4Dnrivp/9lCEDxBGxAYrdx9uSNvPO&#10;e3oK+b76KSQK0vJYnGD3HLcH1J457fSvoP8AZuuGsteCqP3rXCMMg4AK/n/9bP0oA/W3RbwGPy8k&#10;kcfl168/SvQ7GYMoGe/X8eP8f8K8R0S7JYuDgn9fUAf5xXp+mXfIOTkY6/j/AE9KAO1jbc3P+H6D&#10;P+e+KXaMBuo9P8/pzVeKQNjIHP1qcHoV5x+mRyR+FAEhB7HH5HI9e/8ASmjjhTx+mPekU4O446Ef&#10;nycinfIc54wP8ntjp1oAUcENnp+A9OlLgtlgc468dfp/n+lIcZOTjjpgY9uP/r05lH8POeeuc/h9&#10;KAAKMDjAbHcevH9PX8aAByTwRxyePx/+v+lKAqgkHOcdvbr2ppHv7e34/l/WgBR7np+vPTtVd1DD&#10;LDJGefy/DHHb8utS7c5zyR+R/wA9qRgDwegyOecD9Pbr6UAY8zDbknHXsPy7f5/CvkX9p65Nr4Tv&#10;GRsOLOTPsSdvBzz9B1/MV9eypwcHPr3/AE7j0r4f/a5uxD4bu4wcu0cUX13PnA7jj9aAPyQ1wn5s&#10;cbQoPv8AQc+/0FcmgBcsvPP+eeldLrkoYuR0DHtjp198Zrl4ThgwGOf84oA7vQoZHmRUGWdtwHQ8&#10;ev09vwr2SbRHtdOS61Gc+Y+WG77q7V4HrnPY/SuI+HmmvqF2kijCoGOemR0716T49WOytFiYkuGX&#10;y4+cAnoT/P2oA8CuGikmkkUYCdWOSSe5x2qbTkfzWdQBgKgI/vFhknPfngVHdjBIdfmc7iP8B/n9&#10;Kl01SrRcYBkBI6Z/E/y/yQD7K+BpiufFDqoyWmgSPI+8AOenB6cGv1s0cj7Mi4Ctj16e2B74zn8K&#10;/Jr9mC0W48QQSSHzN96cL3wibs8/0r9WNMmbajYwMdj046c8UAdWpcrwM/8A1/p7ClDHGBnPHp39&#10;O3Ge9RRHgFRkEe/8+KnPP3+gAHOP85GPyoAdzkcc/wCcdaZ94Zznr7fn19f6U0kBjyOMA+v+R/Oj&#10;jkjB5OPf1yfw9KAFUDvkkZ5P19PbP+e8qgbQAc9fftwc54/GoivBGcY/P3wB78U9WAI/i575/wA9&#10;qAEI6EnOPr09T6UzacEZyRz6c1LtAxuPB/Hp0qEEBgepGRk/1496AA/MS2cfh1PTpx0+tNz2HXt2&#10;HP6/Ud6k2AfXHX09fpQV+Q88cfkTx6ZzQBj3HBGAO/f+lclqakAkdMn14/n374/+v2d0hAOTgn/I&#10;/wAmuO1BQc85GSPT05+nf9fSgDyvW1IDsBn5u3U/TP8AWvGNdTax2nJbnOOenp39f/r17trS7huA&#10;5Pqa8X12IHJQZz1OO/fNAHg3ii6FvbXG4kg55BycZ9D+nWvirxddpcX085YOAxAPqASAf0/z2+p/&#10;iddtawSRROVBUnI4zjpz7da+MNZlBBG85Y9Oo47+/v70AcnIeSBz+nv2/WvSPhppwu9bRiu8jGB/&#10;n+VebkEtxz79P1r6U+BGkJJfpcypkvIqqfTHJzQB9caZarZadBEnDKgHY89cn+WOtcrrFu1zIdyZ&#10;CsQAQRkgYx168f5xXrMlrDa2u0jdJkHp0B7VyN3ZC4kKY5j9ieDzz/8AWoA89vbHNruwdqLuPt9c&#10;9M4+tN8A6A2peL7N5kAS2cTbRnqw4HsPY4rvr60gEJ3AkYZXB7gjnHp71tfBjR3vNff/AGtijPU5&#10;bj8cdaAP0C8J2A03QbS1AAKRlsDHfnAx25/+v0rplJwMDPUDkc9f8/pTETyVRevAXrj/AD+dSBez&#10;d+Pf3xzzQABcYVDkHOT2GMe5/X+VIxIADHjjHGeD09if84pcFRgkH69sf5FMbd9/cccZ7dfT6UAK&#10;V64OSD9P0x/kUhbGVzz6evHY9ePx/lS9G3fT2J+pock9+R+v4e9AGZdGNlK4xjI7kHj/ABH1rhtX&#10;T5S4/h4zg9Onf39a7icsB83pwOOncCuN1MAIfz6e2BnPX8f/AK9AHj2vRj589+2SMn3/AMeprxvW&#10;8oz8cHJ6dvp/I17hrsed27qfpnP1/CvF9ciA8xkOCcH8Pb8fSgDj0k2k4PP19COB6CtywkHmquQO&#10;OvIHXsT/AJ+lcy5AlYrkkHoOOOp5/wAitSxcRueckH26Z7+/r/hQB7RoLtkopz9CBz6/jz+New6U&#10;4Kr5fBBI6Z5H+f8A9fWvB/D8uCM9eP8AP/669o0iUMBtJCj2/wAke+aAPT9POQOcd8HsOO2en1Hf&#10;HFayqSMEZwOnbPrn+VYGmuwwAScd89fTNb8QXaDkEgfnz1Hv7UAYHiS9j0zSbmdnxhOO/J6Dt2z0&#10;r8U/j74lGqeLLuOOQukGUBPI3d8dMc9fzr9T/jt4ni0PwzcIX2kRlj7YHGfXr/PmvxD8Xam+o389&#10;05JeRi3X1xnH4UAcLczbpjhs5J59f8fSuz+H2hN4g8U6fpsa7mnnjRccfePpg8YrhX5b5Tgdvb8K&#10;+2P2N/h5P4p8bxXhiZ0tiGVsDaHzx+ZoA/c74A+ELTQvCsFvCmGKJF7FUByRgYx1Ir6Su4kgtDHG&#10;PmP+elY3gzw7Do+mWVqi7jFGM/U9c+v1rr7xIo12kZPagDiIbNwNzDBOfX9P/wBeK47xbakWjhxn&#10;ewAHcKD/AIivUxhWznk9B6dv615342uobaAtvwURiB68ce9AHgDRRxvMUQgM2xPUquc5+pNZ1y2d&#10;wYZ49+c/r2rVIUIgzwAOg9Tz+fXise7JAJ6n8Ofp+J60AcdquwRtnIDKecj8OM/56+teQa5vJOTg&#10;fjwfr9K9Z1cpsfnAI+pP4HH4/hXkWusfm54JI/HPXmgDyrWpCDuBwCR06+/+f/r1y0bkvzzkkfme&#10;gFb2uzKSQwyCfpn1Gcf59a5MSkPtZyeef896AO20pwZVODg9en4dOh459K9e0N/LZDjDc/ljjn/P&#10;pXjWjlWYMTkNxz7f4dK9c0Ij5cHAHH+f60Aeu6S3zA8kD2x3zkV3VrtWIDoPYE/ln+ea4PR2wg56&#10;4PA9Tzx+n513dkcoAOmB07+ozQBoDGPQnt0/+t2/w60uNp2ngmnqPlBzuzyPoT/n/CnYTAA5z2J/&#10;HP8AjQAw7cgEdD75wehxSpkE88565P8Anj8qMDnI59c/h/k96aNrALgDPtwaAHe/J7g4/Lt7cfSm&#10;srEA45Pr2+v4VMCAoPX+eR/n/PSo2G8Zzwf6+poAQ8E5PJ/D+f8A9f17VVJO35uCP09cVKFXr0Bz&#10;ngfQ8/pUMuQMZyc/5/OgDE1BshsHBA4Hbj19f89K+Rvjx4uh0bSZgZAhAIByckkcDHXOOa+p/EF2&#10;tpayzyNhFUnPqemP58V+Un7RnjP+0NWOno+QrEsB39sfSgD5b1y+86aS5cglmZunbtz+eK8+nlMk&#10;hfOCc/rWjql7LPLt35Ax+Hvx+lZ9vEJZkB43H/61AHs/wI8By+OvHemaWib081dw9SGGO1f1JfBj&#10;wRZeDfBtpYwRBHKAHjGDgZxX5Lf8E9Pgkb26XxZf2/G8bSegHGT379/r61+7FvZ2lrbx2yrgRj6Y&#10;wO3/ANegCpFAqqAowT+OR/8AXqLUlEduWXjAz/hitdI4y28dBn6isbXpNtpIwGCVIH9KAPm3x1Nu&#10;Yqp2faSEx3CLyxA7f1ry+Zw8hIGFHT2UdPTFdP4tu/tGqzrnIj/drz2H3jj3zgVyg+YYIzg/lz16&#10;f1oATaDlQOnv1H19u/tQVGBg5HHfjH/6/enDk5HQnk+//wCv1pCF3jk8Zz07j/61AEQTdxjrkjrk&#10;j/Pp6VIAcEHkfTr9OnSmjBKkHJGefX8fwqQHABJ/D1wecf8A16AI3C5IxkexH6Z59gf0PFR7SvGc&#10;gc//AFsf41Oxx8uc5wM9vrUWAcbiMkfT8aAGDdllIGRg9x/n2/X1pCS2cDBGcZ9/bFGABkjGf685&#10;zjrk0jM20rnIzn3/AM+9AFK7I2hckAn0PPOcYP8AQf8A1+Vu5BHjB5T2/wAjHv8AnXSXbL5Zyc5/&#10;Dv3H4cVxGpN1GM9cDr9OPT6flQBzt9MOec4P15x36dvpj0rlrmTOVJx16c5+vT+Va15cfwnHJ9wM&#10;+9crcXCliAOh9eSR3JoAUyMxZuTgn25z6Vv6erEgqcgYxzj8x/Xr7VyYfDhd2ACQfrn/AD/9auq0&#10;2QEAtgng+57/AKf560AdlZsRzv5Ht+v+f1rorfJQc7SfYc+uB+Nc9Z5IC5JCrnt+R4/HH1rprVQC&#10;TnGCMnHbB+nT/CgDVQhfvHAHpjqB/T0FeGfGbx1D4f0WZUkAYKe+Pw/Dr9frXrWp6lHplm8srbMA&#10;4yc8kf5/nX5Z/Hz4iPrOry2FrL8gY7lHIOCeD+Pp7UAeIeK/EU+tajLeztksxIBI7k9PfmvIdXvQ&#10;77V5z16gde3X861NR1HCkfMODgehziuOO6ZwqjJJ/wA/rQB03hLQJ/EOrwWEQJDuu4gHA5+nev2j&#10;+APw2Tw/pEUrIQAinkYbAx6c8+pH5mviX9mP4T3OqX0Go3EBOWViW5xg9vr+PvX686PaWmk2a26/&#10;IAoU+3H4c/T2oA9F8OMljGssrYVFJGfz/T/9dZF54pfWtXWztjlAQpx9f5//AKu9efeNvGcGh6dL&#10;BC+ZnBA/z+tHwWW71S4fWblcxKOuepycDHNAH2JHex6B4dLkgGCMtk8ZI/yOlfL2u6rPqt7JeTsW&#10;LsTg88dvwrvvHuvPMq6ZG+QpDP1+96D+VeUnJ4B4Pp+v5f8A66AIQPfGc+uQR/P2pG+mCM9j6fjR&#10;gldozgY7/wAqYzYj6cHqccfX9aAM66cAHBwe3bII46Vz07rggn+Edskf/rP/AOuti7YsCGGM/wCf&#10;x9q527cKpHQgfn/n+tAGXcOdzE5bGef84qEvt+YnkfTrx16DHemysqsxXkn9PpQrAEc4JPrjp1H6&#10;f5FAF9MHG3v3Axk564/+vW/aRhj0wPUevqO34GsK3w2AB0x69zwB+ea6W2QcLnPt0I5H9KANO2Xn&#10;gZ+X69+vvzV1cSfIvBwQOOfz6e3+NVojleRkH6cehOP61OVypOdx9fX8PTvQAZUlR0I649+vHX/A&#10;/nTWzn0PqQcfjn9D+hxTuODjOe3THT24ok+ZXOcAY+vuPpxzQAhXj5ssM89Rz698j1prDpzz7HOf&#10;w/z2o+UDC4447dvWkHIIx0wR+Pb9f880AMYAEbDuA/DGf5ZpoZjtOcfL/P8Az0/nUu3J64JJ+nP8&#10;vemBQD0x1/QZ/Ae1ADRkkozHPQnHYdhQw4J24Ldh79Oak4OAxLcfl39s9aQ844wP8/zGcigBhGRw&#10;cf57f161XkdUBOeOM/5OB+FSn7pXGfwJz/nFeZ+PvFNt4d0uaSSQKVXp9R6fX09qAPMfjX8SbXQN&#10;OltIJMOVYDJ7H6c5r8y9b1KbVr2W+umJLMSOe3UD/Of8O4+JHjSXxTrM2128hWI79uT157e9eN6r&#10;qKQRFA2cnPfOT155P5UAYmt3uGEaNnGePU+/FV/DWg3/AIi1iDS7CJpZZ3CjAPX34OKxG33VwCSW&#10;J47fSv1W/YZ/ZsufEeoW3ijVrYhFZXBYduxHU8+n+SAfaH7Ef7NsXhHQYNY1K3/0mUh8kdzg5/oM&#10;mv1JtbOO3gWNBjAx0/GqHhvw5BomnQ2dvGIwi44AAGPYV0MiFQVx/nFAHIaoMI2T19un+FfOPji9&#10;UZlZ8hcKFHVjjjj8f61794luPs8Lk4yB3+n+ea+SvEl6t1dud++NGIGe/Yk/5/lQBy87gIyhss/L&#10;HHXAyAc+nSubumH4j2649/ati5b5WJ+6ew7/AJ81h3BBO3oARn/GgCg3cAkAexPfPGKjKnaMNkZB&#10;/L1I+vepQCSFc8Hrgfl/9eowo3dST2+oHfr9fWgBrKCFbJJHtnP9DRGScEnOT6dO4AHtj/OKcSST&#10;/hjk/wCRQuMlscgdfw/+vQAgQbcDnPfIxnt6fTFNO0ckYyOB7Edvx9/TrS5z0GRnPT+vehlyMgfe&#10;x2Oee/X+VACLuDZBzn/Ptn/PNKeMx4wGxn8R6+np9OnNNbDdTkgjrx0Hb6+uaXAwc8D9M56de3b/&#10;ABxQA1gq4ycH6H/P4VE2AuFO0jH4fX15HtUxy2B+tQs2QT1AB/8A1Z/D/PSgDPn+TGDnp3wDnPWs&#10;JyGO4EkAdgfbP+e1at4w5ZeOPxHP6e2ay4181/lwce3c9OO2P8KANHTod0ysQSDj3/A8fzr1vR7c&#10;rEAB7dfTqe47VxejWQ4OzJ9v8Ofyr0vT4cADsfrQB0VsvRVbrj+XP+cYrYiGSNvQcY9cdOPesyCP&#10;OM/d4zn/ACfetWIbcN0J6j0xg/40ASMwwd2e3Tjtx6/n+P15XWbvYpAOD/X6+n581vXMwjB4wR/P&#10;3H615trV35jEKcgHuOcH3/DIoA5W/nMjsxbJGDx7dOf5/lWG2CAOpPHXp/L+f496t3DZJycDjnAJ&#10;75I/zzVMYHPTp+GOmKAGMc/eOMgdRjnt7Z74qqxLk7T/ABcf/WH8qnbC53DI46Z/z9ahZFJznBJx&#10;z+HfJoAapOdxGBwM9R7k8f5/CuV8U+JLTQtPkuLmTBjVuM81pazqtvplrJNKygIM8fy/Gvz7+Mnx&#10;UfUZ5dPtZ85yvHQZ68Dj2oA5H4u/FO612+extJf3QJXIORgZxx/nnjivl3U78ohAf5zyff3P8uat&#10;6nfiMvKz7mJzkdc9/wDIrhppXnY7myT7UARySl33Mck/l16113hDwve+JNQS2gQlcjcQM/kP0rO8&#10;O+HL/Xr1La1j3kkZPT8M1+jfwe+FcWhW8V5dRZZFz0HJxwcDtzjrxzQB6L8B/hXZeGoItSu4tspX&#10;PzD7vQkY9f8AA+tfb3hy5ilKQwf6pc5x3PoMk56f55r5vi1gqwsrU7EXGdvfH8IH+PpX0J8OLO51&#10;O5S2UYAG5m7Kvrn1oA+m/CVi1yRLL8sEPLHPfrj/ABql8TfiFHoVl9gsXAuZcgBT90ep29/pUPiH&#10;xPa+D9ES3hP73A8tfVufmP0PrXyPrusXOp3D3l05eWQk5Jzx/h7UAZWralLeTvcXUhZ5Mlie5+vr&#10;9fr1qjZQm5mVAOvIPc84yaqs0jNjr056n3GD/n8K7jwvprTOrOSfrgZ7Zx64H50Adz4X0qOFQWHJ&#10;9uv+enFen2aEgbQQCBgZ9v8APb86wNMtPLQYABGOg/z/AJ/GuttkK5IHA/XPT+dAF2FSqjnOSP8A&#10;I6f5zVgtgYI4P19aYpxheBjnHXp2/wA96hkdY1c9Sfz5/DFAGfqNyIkYZ259/fHt1rxjxDqAdtnJ&#10;GSAT7fr9Oldp4g1PG8jgdPqP/re9eO387TOdxyDkfkePagDIlcMc5wRz78dcdO/8/wAaruMKMg5G&#10;QPr+n5j9KsOAMD3/AEwf6etQbu2MHtgAc9ufrzQA3PU+g9uTn0+v0z703jbkHBH6/Sn8/wAA5bp7&#10;Ejn8ff8ArTCCqliMA7cenvn60AJknjOQD7+mBz+nT3ppw5O7oMe35D0+tO2sQW3ZPr656H/P4jml&#10;UgZOcBsHH4dOP8igBMgqN3QDr64/njj/ABpmNv3eT0JBwff1B/H+VS46ZOSO/Y56/jTcKpyoJBx3&#10;P4nj+n5UAQkANgjng9vzzn3/AD608nI24xn3IPv6f59aVhjBAA79MYJ9OaASo2rnHbj+v9aAGswy&#10;GPGR7d/cH8frmoiA5JJxn8cE8f5/L6SkoeM9Qenp1BH1/wAaRickHkEH8ff27UAQ/MM7ec9fTk5x&#10;+P8AjzTGLAnHbPTnt/n/ABpX2sSingcnHYdR+PuKbxg84OR/MenfvQAwk7ODwee+cd8n3qvKyjJY&#10;beo+mT0+lSuw3bNxwTj+o/z/APXrOmlDHjkep79P14oAfgMxB6+2e/r29/8A9fEF3qsGnRGW5kCg&#10;Docgk46Z/r0rA1jX7TSbUyTuABzz1/z0r4++JnxZeRpbS1cAH5f904x+J7D0oA7T4qfGh1STTtMf&#10;GQR8pzt55OeMn1Ofyr4V8Ra/JdSuHcl25JHOc9cnJ61BrniFrtnYybmPfr9SM9/WuEllaUljySeo&#10;4oAkkmaTJPOe/wDn/CremaVearcra2kTSSPjAxn8cD+mal0XQ7/W72Kxsoy8sjYAA4r9LfgT+znH&#10;YWkGqaxAA8gVizL6ckA+uR/hQBw/wV+CMGmQpretRDzTz84xgDkAZ689a+s4r26d4NO0iLakWEXa&#10;CAfr2PJNdFe6HJOy6bpkW0qQAAM4Hqa7Kx8KReGdNN5qBzM7ZVe5PoDzx70AcZcW95pUKQXUha4n&#10;G7aDncT0UD8Ov/163/C2l2+mRTa5qrYklyruow3XPlRk+2NzfgDQUgmvnv52JiXCMwPQAfdX3zwT&#10;06+1VL27a7cLjZFGMIgJ2qByB9fU9SeuaAJ9a1u71mcSSEIkIKxxL9yNAOgA6HP45yTk1iAuWyx4&#10;GeB34+vGOlSqmTjO7/DmomVo24Y4/PH+RQAj7eeSAemOvOOv+fxqNY9oJXkenT8PSp3xkDAYDn29&#10;/wClR7wD8x4/XmgBSAADkEA/XH4fn61GqhRgE55wMAk4469uv/16mCoyHJ24x6D6Z+tOwoOT1GTz&#10;z+hxk0Af/9P6m5BAUgnuTnHoTn/HvnmncDqTnGT6/T/6/rTQVwWVeTzjPbvz/nNOPyksPx47en5U&#10;ALyCc9v19eP6/wD66TcucgYPHf8Ar3/nSlNwyxyMcHuBTRjOeQB27D0PagBedh3c5wfqR7Y9OvX8&#10;KcAAQM4Pv3/+vzSKSqjjp6dP85zzStksFU5yPT8OaAGEgHPBP0/KmOM8Fhx7+vt/MH/69PDZyDwB&#10;6H9KjbAHIwB269+5oA+Hf2rvBi3ukTahEm6SJSQcen5fnX5HatbtbyMAQGGRn09D/wDX/MYr+gb4&#10;p6DFrXhq7iZQx2suP+A84r8LfiHocuka9d2ToUCO/B6D1ABHTn3oA4zTLgBSinnHPt2+vHp74rD1&#10;mMkl2znvnnp9Ku2rRxyYY4HOc9Dx1Ht9KNRQMpYHBPT8u1AHH4wOnI9O5pnTnqBj/P8AjVieIrnJ&#10;wOf8/hVYZz6YoAlAOOD+B9vSnx/KysDzn/J/l3qNeBxTwRuGen5/kKAP0g/ZC8f/AGO+t9NlbhPl&#10;ByTgdBn6cD/9VfsTpWqCaKN1fIIz6/hzxx/nPNfzdfBTxLL4e8Y2cinCO3r+XH86/fP4ca7/AG1o&#10;Npcg5O1c+h/+v/8AXoA+h7W7SUdsjPfke/4/5HetZcMqnnj36/l+HH9K86tLtgR6/wA/bHv611ll&#10;e7xg8Hp+nT/GgDTlg38rnn9KyJ7UkDaMjP59OBx+dbivuQuOh/T2qOSMMSV6jtwR14xQBxtxagEh&#10;gCDx+Of8+prBurNRwV3YH4nHp0/nmu/ltvUZJ/l7VjXFrjKkYB4HHXr/AJFAHmN7p4IPHHfuM9xz&#10;71weoaNHIDxwP5e3Ufzr2i8t92SRgH+v+ea5m8s19Mjj+vSgDwC8097Z9oGAvXv09BxVa1ujCwJG&#10;AD2ODyf6e/WvWdS0xZFO4HAPp1+p+lec3+mNDI0iDJPP+fpzgUAbFnqAIBJ27gD19f8A63YD6V01&#10;nddFJwenTt6ev+fQZry2C4kiYhhgH26Z7Vv29+B0PBGMev8Ak0AcZ8ftDj1zwpcSYBYRP17kcjP0&#10;/wA4r8aPEWnC2uZUUbQjHqDx6/hyPp7V+5vieNNR8P3EPUgZH9cen+c1+QXxS8O/2R4kvbUxgKGZ&#10;hnrgnryOn0x7UAfOE0TBzv4yT/nNdL4P1B7DV4pC21R19/8AP+TWNfJtkJJyST39+cGqEcm11dDy&#10;D/Lt+lAH1PrOt2rwrdoc+UNpzxwegHpj3/Ou48I+LojCttI+H9Twee3H6+lfM1prGzTOuW24b0x2&#10;z/8AWrP0vxVPZ3TMxOMk9e/YAcY4oA+tNY8SrDexeVLsT/bAIJ7gY6fT9K62PXJp7PNnxggkj8z7&#10;HPfr/MV8WeIPF73EiSlg5OGyvJ+mf1r0TwZ8QbpokiLkMmMPnBHsTznvxQB9a/CXxBLp/iyNZiIz&#10;K24CPAGfQgcen9TX6i6XdLd2UVxHghlByPcA847fh+vFfi/4U8cWK63DJgKyOA3TJ57c9/Wv1p+G&#10;erDUvDdu6sNwGDzntxx2/wAmgD0naQeOMjjoT/KnALnPQH15x/nFRg4wMYPP6f41OFPK9APp+VAD&#10;Tg9TknnoM8dsdaAMZPbPv75P/wBb0prZDEMMk+h46etLuYE8deenr3z1/GgB/HY46f8A1vx9f60n&#10;JBUnH1x9cf8A66b2xjB69cfgf60vII3ngn19e9AEykY4OR/U9/r7E/4VftpipUfexjv+B/z/AC6V&#10;mAkEZHT/ACM1KhyMAZU+9AHaWlxuHUHOPrn09OBV/AcEkEEc/n/PP+ea4u0uTEQTkAYHHcH611EF&#10;0sg255P40AR3NplifX8//rfSueu7QYPOf/14IH4eldg43ZKjkfXt2zWZcQeYGfqfy/H3oA8u1rS/&#10;tVncwFciSNlGenAOB+Yr8Xf2j9C/s/xndP5YC3MSSZx1P3Tj2AAz+Ffujd27KemAMnGQc5/z0r8n&#10;P2vvDYs9Rt7oLwHlhJwej4dcH8aAPzD1GJUmJDZzz6/h1qnDnzVHrx68+vrXQ6ykcEnK9c9vTtj9&#10;ORXNo2JA68Y+nHPWgCK8B3Ky989evBqk/PTk89K17qPzIQy9cn9emaxyvP1oA1NMgD75HbbGgGeO&#10;fwrpNJuRCxkUgktg9V/p/n+fMQFQhyOvvj6VpgH7MGAOOSeeuP5UAfVXwd8SyWnimyVHyZTtPJwP&#10;88flX7b+E7/7foVnOcFnjGevXAzj8c1/Pf8ADXVfs2u2c4JJV16455x68c1+8Pwiv0vvCEBUg+X8&#10;ozjkY46fh/jQB6oDwSc/kT/npxTztBBzkD25yep//VUZbnno3t68f0p6nIU5z+vv+v5UAPXB+uOn&#10;+fX+dR8EZBzwO3rz9KUnPU/KPQnjA45ph6Z4P4dO1AD85Xg8Dn16njn/AAzSZXnt/T6H3pR9BkD8&#10;8nHPWkYEZ5HoOP0oAkBBwSOM+uO3X3Pv/kN29M8AZ7e/+eKFBJAzgnr09P8APFIpBAJGc56cUASD&#10;jjpn3z3/AF/zxTWIOMjB+p/Pvx/n3oUkdOhz1xznqc4//VTT8uTjgDoSOaAEx19D6Y6/yHJ5rmfF&#10;cXn+HdRiYdY8jpwV5xXRsQcc+w5wf89vyrP1aH7Rpt1B90PEw6dRg84zQB+EvxxsBa+Pdb3DAaUs&#10;AAOM84IHX8PxPSvmnWN3mZIwDzxzx2r7H/aKtPI8e3sqAZljRuenI2jn1OO9fIetZJwFwB2/n6Zo&#10;ApaFcS2+oRSxDOGB/wAT296+stOv2g0WIzsAxJZcc7tx59cEE4Pb618g2TvDcLIvJB9Ohx1r6H0r&#10;UEn0QxM/loCQDzwXXPXn05xQB6foXiBZWeED5lY5XIx1647E9R7+xrcu5C4JcAF+nOMZI6nsCOma&#10;8J8La20t8x3FQGKkjjoOp69uD+PTFeqahqCKqYbcxIG4cDjnP0z3/wDrUAd3Yzf6OIU+cO7Kwbj7&#10;3Aw3foea6fwPi31uNByRLtb+H1z9eOn+Oa4DQr9ZI1LYLzjaw55+b5Tg9Pbv1rudAnEWt4kxuDIT&#10;1yGzz279qAPpeL5QGJIDD6Yz6/8A1s10Wn3RXGDge/b8P8n2rn1KtCjA5HHT6ce/T1qeCZoiMcHk&#10;g9v/AK1AHsGlXYZA5yDjjPTOOMnv3/8Ar8Cu2sLoSKuTgnP8ufr1/wA814zpl4cKOmO+efcY/wA9&#10;q9D0+4VgvuT0PUUAeiRSKVHOT+XI9OMf561dXByG46enf6jt/Subs58gN16HrW1EwJCuMAHP6cmg&#10;C4zDPBBzjH4f4c0hBOE/A89fUfh1zQrYHIyPb3/z/I4p7bcj06dfwGfxoATAZjxnHXr+Oenv+VOz&#10;kHbhgfbr6demKjDBj6EfhxSjkBu+cD/PvQA4LhiR82P8jjHtQqgZ7kHnufxppYknA6g/XA9+acd3&#10;fn3Pp3wP0oAbwMk9ieD/AJ/z2pcDgA8fp/L8qU5AOecc59/T/wCtSbs52nk/r7nrj/OaAGSAHqeu&#10;ffIPQdaqzDCEgkcHv/nParY+6eMAZ68Y/wA5qObhGDDJKnP+euaAPxq/anXHiu2VDg/Z3x17SHOe&#10;nqD/AIV8P3kY3s+OrZPfqfTt+FfcP7VLOfFlpjqLZxj/AIH/AJ/p618Rak6qxbduLdxnqD0oAp26&#10;kzoo+8zKD379c/XpXpEELS28UcoIVJWXfwDt7ZHrnivObCX9+FxwzDnp/WvTyn+ho7t85kbv8wGe&#10;/wDnpQBh31mbg/uhsjg7NjncT/8Ar/yKv6bYktGyjCAAnuOD3Oe/OOaaxaZ9xOQMA55OB6muhszH&#10;HCsakAPyQBjOD+uBQBi39szhsFSFwMnAyTx1/nivcf2dwU1yGdxszeRjPORhTkHP0HpXkl/A5REk&#10;JKHtgY4H/wBf9PWvYPgNCq6tbsSNgvFDHkj7vUeuP50AfohoV2SAF4APvx/P/P1r1XSLgPsHfI9T&#10;+BHOP89q+fdGuijBicKBgdOuR6dM16zpN6CUJwQOee5/yT2oA9ptJg6Lljg4xnOcf/X9a1lORngg&#10;/wCfyriNOvA8ZUEEDv1+nX8a6+3cSIMe3fOR2x3Hp9aANAKrAe2MDjrjvQDwOevfP59e9NGF5B4y&#10;R+P1pDuGTnB+v+elADs/Kdw9P/1HNOAz0APH5enbHf8A/VTV3Dp0OfTvnpT1zkL0OPp+H+f6CgBS&#10;vI44H5/4dKbtBJByQeOw7en+FNAIypGR9ec/n1x39aFYAtt4Oen/AOr+tADwOjYwCeuOv48fzpmC&#10;xBUdT26HnjJ/z/WpA3BU8D8PSm4Bxg5xxj6fn9KAKM68dODk/n3x/wDrr86f2xLlBpzwN/y0njUD&#10;JHCKSfT2r9G7gErtwMkfnzzj6c1+WP7Yt/tuLaPOS1xM2P8AdG3Hv1wKAPzh1plLeX3B6e3c56/5&#10;5rLtrdNyN94nJI9s9e39fr2q9qe5JBzuJyevTP8AjUMDkIMIfu9c84z0H1oA9x+GjGJWdyqRCP8A&#10;izzlu2fpUnim/bW9ZIiJfYCB049SD+n8uM1yGkT3Is3hjO0OqZ7nPXJ/qa7GwjjtLQ6hMAD1C4zn&#10;PY9Ovf2oA871q1S2IRuWPzE9cAZIGP1P9aqWiF7hEQZduOegzznj0xn/ADird2Hurp5HO4k8E8io&#10;opGWdIlAATd04xn0PXg0Afe37K1gllNpV3JtDyyXshY/ewIyoGevPXiv0V0qcbU525A/QcHv6+va&#10;vgD9m/S5IdNtL6UkpBZzSg+nmPtGPTnpnvX21od6rRqc4I+n+Izjg/nQB65C3yhVb/8AV2465+v5&#10;VcABxuGMfln/AD/WsPT5/MB55A6d+vX8a2oyQoC849e3TOTQAm0FiwOc9/04/ofyFOHGVx+nv0/r&#10;/kU7AUHA9B+A9O/FD4OeMAn1/P8Anz+NACHOMk4P4evXt9f5etJtB4BwRjvgZPH5fXvSqF5B5A45&#10;5GfSgFRheMfzz0BoAYSBk4yf5/TtTVUghR06dM9O2Pzp/wArAdx2/P8A+vQADnnrj6nt7etADkOV&#10;bgg+3bHt/wDXxS7sAnGfYfp/nHSo1C5C9Qf6etOI3DaOAf0FAFC5VNp9DgZ9P8K5W/QkAYOe478c&#10;119wqPkkZH+e4781zt7HsXnjHp0PHIPPagDzLWIhsKkbj9P8/p+NeOa1bbs5Pr1z3OM568/54r3X&#10;VIlCnHQep9u9eSa/EsaM3QAEdOoH+eKAPgz4zXGGFskgBOf65/Ttmvj3WGxNtzwfw6Gvpb4yakJd&#10;fMedioDnj1PBr5g1JhLMSoO1Tj/639TQBQiALbRyfb1PtX3X8BNC8mwE8n3igYDHI3jge2O+Dn1r&#10;4d0uFri+igXkuQPzPJ/Cv0/+D2hpZ+HoZdhB8sJu9cD+ZoA7eaF5WJUkbgAM98e9R/2f5CbyMFyC&#10;c9en0HXt+ua21iSS5IiwCuM4x0zz9OeBVySxaaZInAAI5I6d/p0/lQBwuqWjSW5de5Cg9R9SenHX&#10;64r034FaM66qkzHKiZ3BwcBYxwOPTrg1k6vp0dvamPOA68Y5+fsPqa9/+EmlRWVnLhfnijROOBuL&#10;ZbtzkD/PFAHs4IICZJzwOmTjqfYcU4EODu4zzn+gqNRuGemeuPYcZ6c96lAw3IwAO2eMjHbpzQAF&#10;QwPcKQe/86QKQAO3H5dDjr9MYBp+VX5QMjkf4fgaRuCMDnP5/rxwf84oAVV4wBkjsMcDt9BUciKx&#10;yevpyPofT+VTEtjOODn/AOv/APr/ABpnH3WPPX1/Hn260AZFwmVLZHPvx+XHSuT1OLjdjkcdO49B&#10;+PX+XNdpOPvDoeRj68D6cVy2qhQpQ9Rnt9M0AeRa4i7WVjgjr/jz+orxTXFOH3KQT1/wx0z9D/8A&#10;X9z1tRls8BfrkegzXiviEPljywGfr65zQB5bcHbJtBBHtx64z/Q1ftG/eBuoPt/Pufw/wrNu/klJ&#10;I5Iz3/yKltHAYAcZ+uOvIPrj0/rQB634flIwMcHnnt6c17Poz7lGOxx6Z/z3rwjQZQMLkjjrnp2H&#10;Pf8AGvadCkVVG04HPTtz6cfj+FAHremNtIVT8v174547fn6104ZQgLDJ6+o59D2/zmuS0uTOM8MP&#10;8/15rQ1jU4tO0me6dsFUOCeB7j2oA+BP2svGghhewickzZX0xjqQPr+HvX5gagXkkc9x07dDn/J/&#10;Wvpr4+eJ21nxPLBnclru6HP1GBgeuf8A9dfL9/dtGTEOD3wfXH+FAFW0hilnCnJ55445/P8AWv3B&#10;/wCCf/wulh01NZlXYJ5ATgZ+VcY569x/k1+Mvw90Rtf8R2tgnJkcLjHXJzk+1f1Gfsv+BYfCvgW0&#10;jQYIROOw4GeM9sdqAPpyzsRAgVenrn265/z/AIZeoFRIUXlufcde1dEzeXH8oJzjjn8a5qQGJmmm&#10;HzNnHcdO3+RQA9IEhjOBmU4/XtXh/j9lOVGG81ipzweBzj64r2t5Clq9zJkAZxzg8184eML17i+d&#10;S2VHA4HHP9aAODIDL6bf88VlXQ4Jzz9f6Afl1rZlGAcjg/5/nWPdj5SAQSe/0/8A10Aef60oYMR2&#10;yRx3/wA9cfrXj+uFdzFic/X8xz3r2HWzlHbOBjp1568e/vXjOuyN8yAcHJ7cg5Iwcen5e9AHketr&#10;iQkfMM9+hHoMHp/nrXIAqLjDdCfb/PXt/Kur1oBWJbBP4euR/OuKVgJcKcn9c/56ZoA7jRnxIF3Y&#10;HXHbPbI/z1r2HQWBcMpIB9uceprxbQ3GVOOAeSfz9a9k8PEgqM7Qp46jHHr2oA9h0lSy7gcD29D6&#10;/j9T7V3liPlBU9OMe/8AnP8AOuB0nClEz17emf8AA9f859As+cHPb/65/WgDUUqQM/KMdu2PUcH3&#10;pwIBJC8Dnnrj0zSgpwG5GM49yePxpxxyCvJx39/85oAax8zjP4cfXP8AhSIFGODkYPpn04xn6mnL&#10;0BGBjkcd/Xv+FTHy9oweOnOe3egCI8Zx047fd9/89+/Sozg8E5x3wec9PTrUhC7QFIOCOex46Y+v&#10;rTOmcHAx+Xv/AE/GgB4XnoR7kdcn8aqTDAGD1z36euDVkMRjBzxz9COPrVK7lEcLs3AAOc98dcZ/&#10;rQB4N8ZvElvomgzh5Nu5SSf4uPr69ulfi94z119a1e6vzmQvIx554zx+n4CvuL9rLx4GMmk2z4ef&#10;KNjsBn8P849a/Oi4m2Rt5gznj/Pr9RQBgz45z1613vwy8J3Xi3xTYaXAhcyzIuAM9SOcj/61ef8A&#10;Ej9civ1K/YI+EX9veIR4kmjVooGGDtJ6HPU/rQB+x/7Nvw9g8CeA7G18ry5BGueOenX9PX0r6Tj/&#10;AHgz0z+Fc7ZxC0tILSEY2gD9MV0lnEQPmPJH50AaCxjHXHrj+VeY/ETXhpWnS+UcyKvAzyWI4H+P&#10;WvTWlWFDK/IA9O9fJvxV8Sx3V2dPTqDn0x6f/Wz2oA8olmaeUzPklj1z0Bzg9qDkLnGMf5xUER5I&#10;zyc/XH+f8+tlRyMHBOfy65P5UAK3TkZyf8/y+nOKQj5eOT+HHv296kwMbQckH/OO1MCggYGTz+Pb&#10;0/z9KAIsDJ6KfTOfwP8Akg/pSleASMBT0Of880vpx1xx7/X/AD2poDeuCOOPr0//AF0ADBsAccDn&#10;H4gnt9f8Ki2/MAVJ798+3507DH7owCMcAccdff8AlQxIB44APb9Pz70ANYNzjg/5zURIXgn8/T36&#10;D1qUrtOScnj8/bt61G4AHp059OMH880AYl8QEbBz9O3+GehrgNUk25w2CT6Z59OP8ceoruNTkbDg&#10;nB/Hn/CvN9WmZdzNwBk4x6UAcney4Y/xHOAevfkjiuckmJYsW4GePT15/wDrVo303bPI/nn0rnHm&#10;Ykk56fr14x3oAuwYwNw54/D/AD+VdrpaBsKTkDAz2PHTOOv1/SuDtDulIPI57n8f5f8A169F0lVI&#10;VQAQoHoeDigDtbCMgDjqf/18461uJgIQw4H5fXHt3zjNZ1oGwcnBHHfP1/z7Vn+JNYi0TSZbmQ7c&#10;Kccgc49zx9R2oA8M+OnxCj0TS5raFgrkc/8A689fQ+nNflT4g1Fr26mu53yzksefXp2r2z4xeNpv&#10;EOtzRI/7uNiT7kenX8xXzDq10WbaD0+nPqfp7UAZd7N58py3t15I/wD113/w08HzeKNegt1Q+WGB&#10;JIODjsf8+9ed2kEt7OkMIy7/ACjjk5Nfpf8As5fCmW2t4rueIeYVyfTk9M+3f2oA+vfhb4d0rwbo&#10;MOEAlC446qOef5cf1rrLnxiPNbYwY84Hv1J/yK53XZBo9mYIzl34HPUn0z6//W9K5SGynWynu7g5&#10;c5OM56nnn05oAzNf1G61/XYrePc7FwqjOT16fQcf419oeBrS38K+FokbBdDubrzMSOAemF6enFfL&#10;nw38Pya74kTVZk/dRMPL4IBYngenuSRX0xrc6xomnQkFLfqRzl+5OD6nqOtAGPd3Ul5O9xIxLudx&#10;PTk9eP8AI71SOQAgGR2zn17H39P6U7aSCwGeT9Pr+f1prcHOTnr/AJ9+goAiK5+XOSOe4OPf39MD&#10;8T1qrKzKCw49O/b+gq5t2khRgHIwMVQusKDxjPr3A/l/ntQBgXcqYYNx2xjH0HGa5y7m6kHJ5zwf&#10;Uf55rUvZhyM8ewHrxyfwHrXMXM4cHuB147E9ePp0P+NAETMfMJxye2QMYxx+Pfj19asRBRhu/wDj&#10;g/559Mis8Mu8sDwSPqOOcd+9X4juwP8A6xI+n1NAG5aI2Q2c89s/54rpYIwAABkY7HHTkY+tYenr&#10;8/TDZHfnnv2rprcHIHUD3AHqCPy/lQBfROcEYP8AOl7nOCD/APX6c/571KvHPTPT8euTTSAGBzn8&#10;c8dR+dADGBIyefX0z0/XFMYKT9OCeQBzyRz3/wDr9alX5QeAM9P/ANf8qj2jYcdB78/54/KgCI8j&#10;I68D3OO5+npyfapMAEHnHPtnkcD/AD7+tPyueevbFMYAjrk//rH5j/8AXQA0Mdw+YAcdM49u39ab&#10;s242nBUevUc/Tj8qdntjAP5f4U1sA7c9OMA84/r+dAAEBJI6nHH8s8H8KYyqUx09PYf5P9KeSqrj&#10;kZ68+vb/ABFVpm8gF3bjByenT/J6f/rAMvWdVh02zeedgm1e5wOnrX5r/Hn4my6rcy6dZTZBOOD9&#10;QT6/gPevd/jx8SYtNtHs4pMkqQQpz/nk1+cuqXsmpTy3crH5nODyMfgfbvQBkXd00IZ2PLc5Pf8A&#10;I/nXEzvJcuS5wSehz2/Cr+q3StNsU8nBOD37n/69dH8P/B+o+NNfttG09cmZtrHGcA9cn8aAPY/2&#10;avgxe/E3xZaL5BeCOQBhjAOO3P61/T58FvhrpHgHwzaWFlCqGNQWx3OP1I7elfMX7If7O2nfD7w5&#10;a3U0Ci5cbiceo4OTiv0ItLdYwFUYUYx+FAE6g7fYevrVS7mWNCT0Hqfz7E/561pMu0AZxz2rzbxv&#10;4kt9IsX3HBGfxPYdfrQB4/8AEzxIymSwif5n689F/nzXz/OTI7MwyCfXP0z/AJ7963NWv5NSu5bq&#10;U7mkzx169h9PrWBMygErxn37dT/higDMuSQSByTgHvx9ef1/SsC5UnIZgQT37du1aV4wY5YdefTP&#10;0/H1rOO5lG3rnpkenP6/hQBVAwmAcgnGQMfX8KNoJAU8H1/oPr78/hUigs2c4Izn+v49/wD61IF2&#10;kt6+v88DH5UAMC8Y6n06Ee1IV3DdnJ/qOfzOf880447gEE8//W6fT8qR2GRuPK9Oc9OAaAI8tGAF&#10;GRyCD19c/wCc0rN/e5GOAOe/B9M/zHp2Uhcg5IOD3xz9ff8A+tSqTtDYwTj6jnjHrzQA0qe/I/z9&#10;f0/lTc4G09vXv3FSPuHzAA5/HP8Ak+1N6cEYAwPy6fy//XQBC3QbSTj9Bn8/8/Sq11Iiqeeefr9D&#10;79DVp+g6HOep7Dg89qxryTGVbkAnjg/X2/z6UAZc/wA3TJBzjA7YyfarOnQGS4CqfQ/j7iqXzO5A&#10;GAemT/Kus0W0JkLsck85wfXGBn8aAOz0i2K7c9ACM/zNdlYwcHoOmc/rwaxrCHywFUZI/wAcj88V&#10;01vHweOOPU8+nFAGpCpAOTwD6Hj9etXjwpPTHUf59/61BCpAHb27fX/9VMncIORgDPYc/Xt/kUAZ&#10;epTGNTtPJz6n9RgA9a8v1OUu5weuM+/XI711mr3qnK9xz0rgLiVCxGM/Tjt1/wA4oAzpA4OVxjPU&#10;ng57/wCNRAtt3dcZ+nAxj/A9qlc/KcHAI9Oc/wCetRuTyM8nqfr16frQBXHA/wDQh/PoD+Has7Ub&#10;uGxheZ2wFGfy6+vX8OKtXV0lrEWcjAGfXAzx9M4/Kvj740fFqGwgn0+2cbgGGFPU+nH6/SgDj/jR&#10;8WGbzdN06XB5BAOfpxjp9fyNfEGsakCZJZ5MyEg/N+hH8qs+INdlu7iW5uZd7s3GR15OB36civN7&#10;28kuSWPQ9uvIoAhvbl7hgx4Hb8etaWg6Bd65fpZ2kZdnOKj0rS7rVbyO1tkLu5AwoJ6njjHev0p/&#10;Z5/Z7njEWq30GScsxbOeewIGOf8APFAFD4L/AAQFhaRX17Fgkc5wcn1x6ev5V9KavCLBBYW+EO3n&#10;ocemD7/p+levanpkHh3T4oEVUQrgKO3Htz+NeGeImuFeR8kySkKAo5Jz0AoAd4asJbzUUtYA0k5Y&#10;KqjnP/6z1J+lfdHh2Cx8E6B5853PtG9uP3kh6KoPYd+1eBfCvwquhwHW9WOyfYCzn/lkhGdo/wBs&#10;9/aul8R+IZdUmKKPLgj4jTH3R0Bx39c9aAKXiPX7jWbt7q6c5JOByAvoB24rg7iVXyOR364/L/64&#10;+tX7iZTgscgnp3NZgUO46k/z9h/k0AW7Cwe5mTjGPUdB7jknnr/hXtmgaYIETA2kAcY6e/4Y5rkP&#10;DmklgHdc9M56D2r1uwtvKUDqF+p7c4oA0raDC4P0+n+fatuHYFHt6gn8z+H+NUYYyvBH44FX1JXg&#10;DHXoenH0oAkchUwOAcd+D+H6f44rD1S9+ywnBx14znH+c1oTzhELHgnPPft/T/PWvNvEeolWZVOT&#10;0x7YoA5LXNReWVlX1/M/5+g7Vx8jHvn8f881cuJd7kFjg4784B7+vpVCTHIxgdOvr0z1oAgbOR3/&#10;AC/z71F3GzvnuOvbJ9/apSuYx6dOD/P1pCoIHOB06n9f0oAj28HJIP5D1P8Ant6cUYVSeeox68j2&#10;96exP8XGP056j9eaORjJwODjIP0/nQBGw6r0zj9Bz37+vp7Co2UO+TnB7Z/MH+nepAuM88n/AD/n&#10;8qDkYyeV/L/PNADOSNq9Ce4/PI/yPxoYgnrwP0PpgdPU4z3p20cZHH+PTjPfNISRkMcAdff0/wDr&#10;UARAhj16d+2OPXP/ANb9aQ5BHOQvofb2z2/+tUhBbleRn8wDS4OQmQRj0xjtzQBX2nAVs59OO+P8&#10;M+uaGABwc4OcjOM8+vFTtjBx+HHB59enI6d6YQDkMOvoO3f9e1AFU8AAng4yM9On+e/HfikIDZJH&#10;PB69uwPtzz/KpZQM5B6duvTqPpVWaZYl4IBJ9OtAFS6YHBHBJPqMd+nP6+/0rhfEXiW10W3eeeRQ&#10;Rz1IwR09Kl8VeKbHQ7V5ZZMlVOMdvpz6V8I/Eb4lXWq3MqQyERDOB6fX39aANT4k/FC41CeWC3fC&#10;gnA3cDPr2yT7/UivlTXNZlmlcbyzkkk9f1P50a1rJklYDlmyT0I/z7f4Vx7O0jbjyT9TQArMX4Y5&#10;A/rXReHPDep+ItQjsNOiMs0h4AB/UjgU7wx4X1DxJqMWnadEZJZDjgHiv2s/ZW/ZHj0LT7bxBr8S&#10;mZ1VsMDkcZ74AoA80/Zu/ZTWwji1rXky+A24jH0AznOe5r71k8MwwwDTrGLasQCqFHJzgZ9ue9e6&#10;DQLeyhis7SMIsYCgAfeOO/41bg8KxWUZvL2QIFyx/wD1n9aAPFtL8FafoNo97dgeew3E8E/Qc/1/&#10;CvE/GOtf2hessDFVTKsw6KBnKL7n1HT8a9I+JXjuKWabTNMY8na7DoAAOAeee5rwJ2LvluAoOPTn&#10;3z+NADHbfsXAVFPyjGAADjPv0ySeTTMfmc9Mdf8A6x6f5w/qvJyB+fNNPQrwRj8wf/1UAMUnr0B4&#10;4PTnofwNJtyuVBxx9cjnOP8AP0NSDdx0IHX8/wCtNYoPkyCeuPYDsP8A6/8ASgCPaTuUHAB+vBHT&#10;68YzTNp7HIGDx1BPr/h/KnnDZOcA8de3f0/zinKAPlPJGeO/5f5zQAwDkbhkbRuweD+Y9enenAk4&#10;9QDz6n04prBSx3DO38uO/qKeoY/dPIPp26n8qAP/1PpmGUDOehH0z/8AW/lVtWQde4xwSfx//X+Y&#10;FcpbXisBgHB6f4+3+fStaGcqSWOCP8efz7cUAbRYEYwB0I59O1NJOBtPyjv16fzP+e1QiQYBGQT1&#10;+gHv0FT7l6ZznuPT657UAHzbjt5Ocdf0/wAeeffpS7TuJP4H19fz/wDrUAAc8DaO3HPHUfz/AK0o&#10;yxOeQfyxQADkDPA5/D8s/n29ahOQxAOO/wCvI5x6/wCelTbmBJzwfbk+g9OlIB7nBP1/Een4UAZm&#10;o2y3Nk8DD5XXb+Y/z/jX4+ftReC5NK8RPfCMlJ92Tx14xycV+yj7tpAHXHt/n+VfFv7U3gxda8Pz&#10;XkKZkQF1IHzfL1Hc/wCfYZAPxkuGO77pIH4fTB/pjr34q6Uie16FiTjt6dR0/MVY1m2ME7xFeVP4&#10;+orJtJpMiIjrxnnt/nOaAMq/RFOBwfz/AM/nWRn5wuMYxXQ3cTFmO0luecZBPr/9esF1IYgjGD+N&#10;ACDr9akXcxGTTFJz1x7+9WYkLEYOOR0HT/IoA0NKuTZX0NypKlMHI6jnt6V+2X7KvjT+2fD0Ns7b&#10;sLnr1yP1NfiNIskTjnGOxr7u/ZF8dtp2sx6ZPKzBmwOnI6evGP5UAfs7E3Ayc59gPy59a1bW5MZG&#10;BgD8D+I468/pz3rn7K5jngEiHII7dPwq6C3QcZHT0xg4P5+2aAO+sr0MAhPTk9uOn5VsRurkdM89&#10;/wBO/p/9fNebwzPGR27e34Cumsr/ACAueOec+h5/P8qAOhdODyAf0P8A+uqE0QKgHk/T8/8AP0q9&#10;FJ5n3iMHH4+/elZA2QO2f1/z/wDroA5S5tc8beOeR79Bj+mK5y6tWAxjC8f4flj1r0C4t/lbjPHH&#10;v9P8KxLq0LHOMhQO345H06UAebXNlnAAzjHHXP8A9f6VxuoaWDnI5498+gx7D3r1u7s/mJ28dh/U&#10;Vz89nuyVGP0I7flQB4NqelPHyB8gz7j8Kxo2e3fkYA9+D+P8sV7RqWmROG4yTwSOQT3rz/UNDKks&#10;FwPXuc9Rnvx6fjQBjx3fmRNExADAjkjnj36+3Nfnt+0XpMcWpC4jBJkAUkcfd6Z7n1/KvviaKWCU&#10;rnA9v1x6180/HXQVvdNlvNhaWJhIpx1IJ3Z/zxQB+YGpQ4d+e5//AFZ6/oPpWD0/D/P4V3uu2ohn&#10;eMoc59en16+2TXETKVJ3jB7j60AWUnEcWwE4PGOw/I9qqSswbeeppBz8oBzxRKhCA9M9Pp6GgClJ&#10;MWOW5Pr/AJzVzT72W3bCuVU9cVltwSP51JCxUn/PNAHqfhTXBHfIsXBB6t0b1B/nmv2d/Zr8Ti+0&#10;GK2ZtrmMHGflyAMgfhjnPucZr8KLLUJbKYSx9Qc9uv0r9KP2RfH6/bo7F3YBWOF6r8/HQ56f1oA/&#10;WdCG2474+vse+efrT92AQgyMH/8AV3+v51WgbMatnggH2/D/AAq0AVwxBA+vTp79/wAqABuM5ORj&#10;8+PoB+PWm8gcnkfpnr+f+FIPXoD7/wA+fQU/pwDnH/6vxx2oATnPBBB9v6e1OAIbKnng9B/kdP8A&#10;GkYE7mbkD1pSGAJzjOO/1/XigAGCwYj/AOt+PGP0o5HQdPUnn1xj3pTnG/qSOnb24/HmkJwuCc9v&#10;bgfmPegCQMARxggZz2GOMVqW1yy9Dg8frnNY5GAGUZA6cfiPzx3qTO35iM46cehx/P6etAHc206S&#10;AN1B6c8+/wDnFTuFIODyevP+c1yVpeEOAWIAB7Y574PtXRxShgrLz29f6cUAUbyIkEA4/Ef5PtX5&#10;9/tiaB5uiT3gQMYzFMPYZ2v9OOn5V+icqblyOQfxwc/5zXzT+0Z4c/tXwdd7U3ObeZM8nnAYZ9M4&#10;/lQB/Pp4lgKyvkcBvXP1x9K4fABYemec4r1TxMqpI6KpZyvIxn6/5/8Ar15c6srlXGGzg5GMEHmg&#10;C2wMtu6gEkqrdOfl4OB3HTNY4U5ORjOP0/z0rodNmWFGZxuC5wBjJJ5GfUZ4rKIJYsRgnsOnJPA9&#10;KAI1yE6cD8efStZEaS3B2bmB6evbj0/z9aqSQeVGmTkt/h/Wt7T1U25LDPrx7cD+tAF3w3LcWVwH&#10;I2kEN1Gcjp+HOf51+3f7Neuf2h4WSJ252q+ODgf5H5Dr3r8OYHWOUkjBGBwMrzjB+v8An2r9SP2R&#10;fFHn2kNrIcZ3RY9WPIJFAH6RxyeYeTx24P6n+lTDA+70APHTn6/59s1kWkwcbc4Gcnvn8P8A69aa&#10;ufvY4PY5zz796AHEnBY8Y/lwOv8AjT8KcY5x7VFk5OTjqemMYqRMHO0YPt6j6UAScHGTzjPGfX1/&#10;+t6dKQlSd2ev1Hf0p2Sw+g/kfp/nFG3IwOgz79cdaAEC7vdT06evUf4/0pckkFifXGBjnP8Ak/5N&#10;O24zjjt/P/P5VHwcZG4Hr9OKAAFu4x1/Dp3/AM/pSnuQcAdqUEtkngnn/wDV/jQRjCLyB37f59KA&#10;GbdpBHAP+T/Pt3NRTLvjKseGXnt1HX/P4VKeT1+nIOMdOf60xlY4IbGefwzQB+Of7Vdg9v4oglI2&#10;o0eD7bGI5OO4NfDWsKd77xnr3yME9RX6S/tcWGNRtp8f8tLmMgfd52kf/Wr839bQgbmGG78Yxjtx&#10;QBzEAQyrkZGTx6/j/WvS7LWF+xeUvJCgg56Oh4OPpxXmEWQ4GcH8PWuja4RYtqAsAMHp1GTwfpQB&#10;u6ZqATUjcKSqMc9Oueg6+/BOT7V38+vJI8BfoMHknBHpjnt/SvHbWZsvcNgYPGPXHbv/AJ5rS/tM&#10;gh2J3Z56dhzkZ/KgD6k8K6is0S/ZjsBXLA/xbRnv09uR7dq9B0XULY6sSzZDoCuRhjg85AOOPT/9&#10;VfN/g3XEhjSCU7EO1d2Ohxx07V6zoepWsWr2gwEM5KHBDKSOCR3Gf8+tAH3ZYEGyiKnblR0x6f57&#10;0922EuBgjnPJyf8APWq3h1zcaDazEbSU54znHbHpx+n41bccnBwAT6c9ec9TQBespijDYc4/Dk/X&#10;8+PY13umXxIALAAE9cdf/wBVeYxMAU564J64+h/H610VhdlCpY8A+vr/AF6f40Ae1WN0pAwSRkfh&#10;gdP8/Q9DXV206HkdB/n2/CvKdKvyQMHj3/MH8z09fau6tLlMDkkk9x2HQ5/XigDsVkVgCev1/L6d&#10;aeoJYNkjI9M5PTGf6Vnwyg7V6E+3THbpg1cQ/LkAAHrz/L0PfNADipOdoxjB/D+vNGQg6cDnkdO1&#10;SHcfu5PH6H29v8aaqqW4OQffP5UAIoIKqT7deee39en+NKoDY29Sf8jNKVUrg9cdM9u35c0isvJH&#10;fr/OgBhztBHXn+n0x/8AqqQghSxOR14xx6f5FC44HTn8vQZ6U4KT94ZHfntjt+WaAIyCcAcD0yf5&#10;854/x71DJjaVY5JU+/QVZOOvQ/zz/nFQz8oWPPB4J4/Hn0oA/G39qhIm8X2iM2SbWVh0Gcv/APr4&#10;x1r4d1dV8wBMZwO+Mfp/9avuL9qplXxZaM5yWtpeAOjB+mfoR1r4e1RvMO5Rjb1wP696AKemoGmR&#10;h2YbuexOOOPb/PSvWWUmxVYTx5rEH1I7dOw5xXlNmBvQtwqFSPrnr6V71pdhJdW0abCwWTnJ4I/X&#10;H+cUAc/FYXAHmuNoVfQjJ649hjmuj0bThM/mYyqrnHHPpjj9f512c+lP5MaumQVHHf6H2q/pOmeU&#10;FdVCqPTnp6nj0zQB514itFKlR1GRxwP8fb8+1el/BW3eHWLdQfMLXqg7euSnPPP+e1YXiCw4JABD&#10;9OoII6En39a6j4TrIuowKQcreRkn3CY/Lv8A1oA+q9NnII4wCc9Twc/n/n2r1DRr37uDk9e3Pt/+&#10;rv8AnXjVjKABzkkjOMdQa7rSbs/KgOOefr9KAPeNMu1KcHd93B/Hg8n2/PivRrGbIHzfeP8AL19M&#10;e/8A9evENHvMoqkZHH/1uv0r07TLhsD5yAfr+I69/agDvEJ6Ek45znP4EipPXk5HTv8Ar9f89M0L&#10;WZnUFhyf09u/+e9XwVbBxnH60ASbQCQeCPQn8vb9fpSkHGT0P+euQfp+NNOAN2Dxj/Ipx7sOmOMd&#10;v1zQA0IpYnOOcdOvP+cUmAq56jnv1x+We3T0qQ9ML9c+v09KbgMwUHgcben4fl0oATknI4J7HI9/&#10;60Fjx2z+PPp/n8aQMOp5z1/Dj9aZ6L2HQfh6UAQTNtjLYx3/ACHtnvX48/tbag8viCzhzuxFM56H&#10;l2AGScemMfzr9fdQbbZzM3CxxsSfTjnn/P4V+K/7Td8s3jXawJKQKvtlsn8fXP8AkAHx7qbZlHQY&#10;H49O/rSWal0AI4H8ycnjn/PWi+n3zYHDAk/TPoferdko3xofvuwYAflz7n2oA9J0q2mFq5QAKNp+&#10;vbj3x/8Ar7Vc1CdjCIAQc5JA7kggZPA6cH/CrNozrarkkEkDAGMKO1RX8QEOADknq3Qcccn8x/8A&#10;roA5hIzIxZznhj7DHQe/bgdvzpLeyjR2lkJbEZ44IyeOD7H/AOtzV61QSyFQpIGc8YxnHvz/AI1r&#10;WluHu4kYYV5FUnjJBYYOewOOx60AfoJ8Imjt/D+yFTiLTrS2dumHZxIwPTknrX0T4fm+Veck4/yP&#10;147185eBY2t9HlZxhjLHH83X5F4wOw7frXt3h+5bagJyRkHHt/8Ar/nQB7tpc+QN4xn8PwwM89uT&#10;/jXXWzkxDaTjB/Af/WzXm2kzsw65BxxgD39f6da76yk3RMnQg46enTFAGmNxAYDJPtgUpy3LdDx9&#10;f8/T/ChQuOBgZ9PTsPwoGD83cHnOO/8A+ugAI2scnp+uaTIYhWHoc8nGOR/k0/OeMcDI/wA49TTG&#10;PReWz0/+v+VACcL04AOetDAD72APXPTv/n86erJg+n+f8jvS4DEtjjjt/n8KAGdSxP1zjrgfofbP&#10;59wjOc5AyD/k/wCelPwSo6g//X78896QcA4Pf880AQPxnjH0PP8AP86y7qFihyM4zjvk47Y9exzi&#10;t1lbJXBHT/63P86qTRgo3cjH/wCvP+Rj6mgDzTUrXhlx0/r7Yx9cV4/4xiMFnPJnACtjpwDnuOCM&#10;dT2yMDvX0FqVuHA455Pp34Ofzr53+LDC00Kcs2NwIyB1wDjnt7jvQB+UfxZukk8TXhU58vj8Bzj3&#10;44z/AJPgl1MSfn5wSenr6CvS/FF015qt1c9Ukkck+wOP8jtXmNyFZht5z9Ov+FAHa/DjT21LxNZo&#10;oyBICc4AwMZ/z3r9W/DMEGm+GoLVfnk2A9OoxyeuMfT8K/On4G6M97rJlUYKdG7gk/5AH41+mEFo&#10;IrJEhH7sRovQZ+XHp6/yoAXTlaZyyLtB9fbgZ/Hn/Oa6K2sj9qCud5GPUYyPx5P8qb4fg8uJnI3M&#10;WOfX/I9q6rS9Ma4md3wQ3PJ/vdAPp370AY1/oX2pobaZxidh8vuDng9jgY9q948B2P2TSPM/imZy&#10;cgjgEhT9MDqQPauJuNNMF9bOBiNFfDf7W3jHrnrXrOiRvb6ZbwMOQijjoM8k/rQBpqrZwBkfz9vr&#10;9cULu3heoxwf5/56UrDHqxHfGfp+tLgrnbkEdunbHT+f9KAEUjaTuyev4Dt7+1KCM7f8f5/4+lSA&#10;cFegGfw+v196MEn0x6dKAE5AJbp/nt3pmckYPPTBHufXv9D+NThflJxgn/J7VXwASOoz+eeevTr1&#10;oAq3HzKc8gZP09q5TU1BTJbI9+uMdO3B/oa7CdeSCcHj8f8A636VzF+h2NxkjIyfQ/T6UAeT68mQ&#10;TjGM4/8ArdOleJeIUzvAGNuP8Bgde34e/Ne6a4CSwxnPOeT7+w/OvGtejYF8H0/PPSgDxa/UKzDO&#10;CRz64x19u2Ov4VDC5LDJ4OT0z+GKs6qrec7DnYSP8DWZbSFcBhkjJyO3p9M8dKAPS9BYbgjHBPHT&#10;/wCv0/rivadCmLhSeSfXp+PrXg+iSAvg9R7Y4+nvnA/KvadDlIUbSeG78fTHp+FAHtWlShyN3BJH&#10;pnjnH+cVxvxd15dJ8MEF8EKWPPYA8+nOcnJzXQaZPtwepzk98YHT/wCtXyJ+1B40aDS5LWJ8FyY1&#10;x1Oep+g6D36UAfm/4v1N7/UrmctkyuxyOoBPIyevPr/9evMZ2Lscc/z4FdLqtxli4BwRzn365/nX&#10;NxjzHx0z2/Hn6UAfXP7JXgi68RfEKyHlbkSRWbjIxnP6f/Wr+oHwfYponhy0slTbhBn16evGf84r&#10;8Yv+Cfvw7aWX+3bpAPu7SQB16kf0P+Nfs+t7GJUtozkqAv4Djr60AdLLcFYRI/A784P5Vy6tLqFy&#10;zr/qo+cZPX60urXe1Amcj6/pTNOlCRFl4GDn+uBQBneJtRaztCEwIiArDHI/HP8AnmvnHU5XlvpG&#10;Y7ju479fzwMfhXpnjzUwWWOMM2T82O3Ga8heTOWA4OSOfX6DvzQBXYcHnP8An/PPGKyrwZUknIHJ&#10;9+9apGUAU4Qe3P8Anis6+GUPOBz/APq5oA841sfIecA/16HH/wBbvXjOvJkkdT3479+Pb+XFe1a0&#10;uFbI4xjI+nOT3PsfWvHtdABPGQfc9OeB+NAHjGvAgAA5we/X64rhmZTIr9h6DpjI69jXe644AMar&#10;n1z7cZIz+H5VwLgq554J4zz9P8aAOu0QoGVQCTn07dic/WvZNAJDjB55B69v8e/NeJaK+MBScnH4&#10;E9a9q0JvmQhskD8sev8AnFAHsml/MAecH1HA7n9fSvQLFiNo6gDIzzx688/pXnukFcKD1I56cYPT&#10;+gr0CywpB6AcDIGP89qANxSwXG7BA6Y6D8f/ANdOUE/M3B7f/roVTgbQQAB9M/06/wAqcEbjJJxw&#10;OmR9D29qAFHy4bOefbjjr/n+tO+bIYnnn0/Dv/jTARvC4wAfTnP+Hr609CMcHH0oAiyTyD29ugxn&#10;16j/ADmhQfXODn6+/apBk429+x7dsCo+vBJHAxycD0/DigAYAk7TgDHfjr1+h9f5V5x4/wBei0XQ&#10;JpnbBZSOvt68/nXojtsUsc4HQn29R/nmvhL9qX4g/wBmaXPZW8u2VsqFHuOuPw6UAfnt8WfEp8T+&#10;Jr26R9yIx2/MecZ5Hr35/TFeEXswZyqnIX9SevWtvV7uSRpGY535yfw9f1z9fauWOZHz1/OgDe8O&#10;aTLq+owWcQJMjYzjP6V/S3+x18NrPwR8PbaQxbZXUOSRg5IBJxxX4ofsqfDiTxR4vsryeHdFFID0&#10;4xgnjr0x16V/RL4eMWh6Jb6ZbKATgDp3Hp7UAetacTczlh0GcfT/AD0rqklAOwc4/E1yGlyeVAM8&#10;E49f1rr7KNREZG5zzmgDN8S38NhpLvK/8JPPpjPt/n0r4P1/VP7X1ie7U/KzELk9ge/9DzXvPxk8&#10;WeRE1jC2DJ8o9s8cge39K+ZLdt3Kng+55we/4fnQBvJkKeCQc9T/APWHrx/hVhQT8wPT06DA7HPP&#10;+RmooVI4zgjqfTkZz/jVnaig8AgenPHcf/XoAfhRIVY4Ge3TOM8flTCowMnJGOOv19/fpSHr1ye/&#10;v6ZPtxTT83J4B5/Q9RQAcZ3D8B6c9/8AP5c0m3kD6g9MDnOevf8ASkXdkZPbpgn64BH8/rQM4z07&#10;9Me9AERHIwMHj8BjkDt/9egZbG7kjHcA/j/kU9QR0Xgeg7//AK/5UHIyfT+nr/hQAg4z3BPH59zU&#10;MnyqW7jB9c8+vAqcDAO09P69un61VuEyC7EknJxx/nPNAHJao+0EqSM9s/lzn1479q8y1mTllX6Y&#10;JH+eef8AJr0XVn2hlzwM9vy/PmvKtYZiCQOh/wA4FAHGXshaQuMgnsee3HT+tYpZMq2MY7+v4+3a&#10;rV4cklz8ucYx68D1xnFZalWYt2ycjp070AdBYryAAcc49/r7etel6OnTHGMdT+f1rzfSwQ4zyG/z&#10;z+nP869V0pBsVhx0/T3/AM+lAHXQeXGjMTgDr9OPzx7V8e/tA/EqOxt5tPtpMEg4XPY9e/evozxl&#10;4ig0LSJXY4O0kcDt39uK/J74m+LJtf1m5ldt8QPGTj156/hx2oA8x1nUmleW5mJy3J9c+x6nNeaT&#10;StLISa1NSuzI7Kowq8Y+lP0HSLjV9RgsoELtKwHHOCT/AJFAHtvwI+HF14u1+CZoswRtznv7dD/n&#10;riv2u8I+D7XwroKEJtkVBnt25H+f/wBfiv7Lfwcj0HRLa5mt9s+AxIA7+p6gdelfYmu6VJ9mNqq5&#10;MvAGPx5FAHgI0y58Sa6FCHykPpzj8OO3XtVbxvbnTrVNLtk+aVvLVe7fQdf88V9PaD4Ug0bT2nkR&#10;SWVmycZHHP5V4be2ja/4kE/BCNsj6kB8/e+gB9ecUAdB4EsE0DREbGTbDCljy0rfePHXHataRmdi&#10;7DJP6n+vvU8hihVLWM5SIbRkdc9Tn1PeoBkkDHfJGcYx68UARsuANpAGeDg8n2/pTGyQTJxkk+p5&#10;/L9Pep2BHQ5PA9c/gePc+9QndkZ5ByPTjvj+VAELj5QuOR2Jz+Z/I1l3siiMrjAPbHPP48/gf8K1&#10;Jdw+bAwRjB/nn2/+tXPahJgHOMjP+zyB0P8AhQBy2oSc7iBuOOM9a5ad2LMeCMgjPHA6DH/1/wCl&#10;aV/KWfYeBgVzs8vJ3HBOD+Hf8s0AWY2bnfxnn8Mdvw/+vWrb9QQMnd2/I9+KwI2+c4OM8kY/pXQa&#10;cqyMMAkDjgHHT8+lAHV6er4XnJGcgnpk8f5//XXXWkZA2knnPtz356fTPSsLToPu9hyfxzx/Tr/O&#10;upiTaq4HQj8Tz3/w+hoAlVQAAPvAD/8AX/k+9QspXGRzgnJ/Q/8A6qubcY42kjHb8f8A9VU5MgYJ&#10;4ye2O2c46UAV/Q4xn8evsM0uAMkDA9fbOen+e9OZex4H06f4U7jBJ42nk89uen40ARZbpnJ9sD26&#10;U8qNpbt2x07f1/zxSgng9fbB/wA//qocEnKAHPb0x/nP0oAj4IRQMbc989O4/wDr/nTMEnjgZPv+&#10;vf8AnT8t65Ofbt7+uetIGzzjOcfiPb/6/rQBGxVRyMYyOvJ+vr+VePfE/wAbQeHtPl3SAPtPfGec&#10;g+3J/piu/wDEuuw6NYS3MjbMKSOPbjHv/WvzE+NfxMn1vU2sLdy6jcCc8DHb6c/nQB5j428S3Pif&#10;WJLqRyYgW28/z7DsPrXk+t6kIVMacFsA9OR7Y46/rzWhdagBGFYhyoPzZ6Y6/nXn97O9zLuzxyfb&#10;J9PSgCOCG4v7tYVUs8rbRxnPp/n86/ar9hL9mrasHirW7Y5OGG5Rz6dR096+I/2RfgbqHxB8W2+o&#10;XsGbVHXaWHBHXNf0nfDXwhZeEdEttLtEA8oBeMdx9OKAPUtE02HT7VLeBcBeOOwxXQABQMdOP88/&#10;59qhgj8uLAGSf5/40PIYlZ5SAq8/zoAoapfRWFq1xM2AB3OPrXx1438SNrupssbfuIzge59T+vOO&#10;npXonxQ8a73bTLIkFwdx9B24Hr6V4BvZuRnnn26UAVXQt83I9ucgep+vT/61Zt1yOeQOnB9B9fxP&#10;5VpyKcEk4/Dnp3H0/Wsa8Y89geOntmgDBnYDI28fnx0wOP8AGqLK235hzyO/r1x/jz0q1IoLAqM5&#10;59ScVDtIJbPTP19h9P0oAhcHhscfgenb6/h1/CglmGMZwPY4JPT8B/nmpTuGcFiM+n6+1RkNkITk&#10;njpwcnj69aAGgMflXt+PQ/56fpTgN3y8k/49M/074zRt5wBgDA56DvkD0/zxS7C+AMYPOOvbOf5/&#10;0oAiK8nnBHX347du/wDOjaGywPI+mB6n6e/anFWGCvA7+3POf8+tJ2xtwP5H/PWgBSo3YJwDycep&#10;9Pf1FM2ZwRwB7eo9/wAf09KkHC5CnaAPu9Ov5nNRspX72Dj+mOPWgCtOyqC2cEdc46//AFvr+dc7&#10;cFmJz2PTpj9P5Vq3bYygHI9vp2rDYMzFT69ucDPGD19+lAEtnbhnDHI/+tXo+jWhAU7eAfoB9evP&#10;4frXK6RaNLtCjJHXvn29+lemabGuwO2Mdvr1456Y6UAa1pCqKTnAHt6889v88V0ECgn5Rn2xj61n&#10;wLjG04/QEgj61swx45yGzz04PH+e1AE2AF/IcfyH0rI1G4ARwp4Pvx/nHp+FasrMUJHJ+np/nmuQ&#10;1S58vc2evY9cYHX6daAOS1K6DEsegye3J6YrlpSWZvQ5Ofbng8f596171ycBTwP09/6Vivls7RgD&#10;3xjH+HpmgCPv06Yx7YHXtVWWZYUZs7QBnrgEnnr71PMSilmIAx/nH/1vzrwn4pfEaz8O6fcKkiiT&#10;a3549+2e1AHL/F74oW2hWE0EEgDqp6YGDn0yce2fz6Cvze8S+IZ9Xvpby8ctz3OTj15/XFbXjbxh&#10;d+Ir6a5nkbYckcnI9Onb/IrxzUdQMhKr05Gfc9e2P88UAVL+9MspUHofp+HX9ao2VpNeTpBCpd3I&#10;A/E9KSKKS5lWONdxP4n06Yr9Av2XP2bdT8Y6pb6rqNti2V1YblJxj1z09AKAOq/Ze/ZsvdXlg1rU&#10;4CckFQQeB1JPQZ//AFjpX6xWnhKy8I6GIIkWPylAPHXjAAJx+deneDPAGm+EdJitreJUCKOg9BzX&#10;O+MpFZHjVgEQZJ7d8/yoA+YPGNyscj3dxycHC+uPTnrxxjvmuH8NeHbjVb9dWugFBJZFYcIBzuxm&#10;un1RLnXtUGE/cBsIvPJHc+2OSfrW8fKsrf7HA24n77AkDI5A47c8CgCfU9QzAthZHEEeTn+8T1Y9&#10;M8//AK65GeQoxJBx+PI7Dgnp3q/I+1csemD+PXH0Pr/hWLctvJwenQen5/l9KAKsk3mOWA4Jx3BA&#10;GRx9fxrd0Kx+0Sp1bk+uPqKyrO2lmcKMjpyPp1z9cnn9a9c8O6XswxG0HnGBj04/lQB0mj2Ahhjy&#10;vJHqc8dP/r/Suut4vlUDqfTn35B6VVtoWCocdAeP5/5PetmNODkZHPHt6UASRIF6/n6c9akfO3r0&#10;zz/j/nPtUijanAGRn+WMnpVG8uBGu5un/wBb069KAMTW7oRxkeuBxnv6dv8A9Zrx3WL55WODkdf8&#10;TkfnXVeItR89mVSU25Ht7c57dK88kYPIRnp2+vX0/wA+lAFZsgFSTn6Dqff3/nTGUAHaDkdvfH64&#10;4/8ArU8IMtxyMfUZOP8AJqKZXChRwPfPOPT/AD9KAGMAVyQABkfl9KTpkLwD6H1/zxSojhPnHI9O&#10;Rnv/APqp3zAfLkYyO3HvQBGo3HevIJ4z09+OueORSErwcYIwOeO/OaUKecHAycZHp6j6H+dPBIHz&#10;DIHGf547UAQ+WyAZGSenOT0//V/nmmscuVPQenPt/wDrqYptIwMAd8c9M4pWU5JAyB/nP0oAqhAp&#10;LZzj2PPHTP8AntThtZDg5PT6Z6ev6fyqQgZBJJHIPTnPfOCaTAZgc5HPP+H+f50ARNwBwQOcfh6j&#10;2/xzSFdwG4EY6nj6nA/l/Tin4JGCME4BPXPGaTJwOOOAeM+2f/rUAQsrMck5x6Ywef8AOfqPwRwB&#10;hgcAg5bgce4/rU23IwDx1z2x3/kPpUMkisvJ/X+f5+lAFSd9nUkfrkc/j/nrXnfinxVZaJBJLM4D&#10;KD35qbxl4w0/w/bPLK+0jPf07dv8K/PP4ofE6fXruaGEnyeR2z/kd/yFAF74l/FCbV7iWCOX5B75&#10;wMdPrXzRqviCWYuiH5Sevr7e1U9T1KS4mLBmx/8AWrAYlySaAEaRpGZj1Paut8K+GNR8T6jFpunx&#10;NLJKccLnHfml8KeENW8ValDp+mwtK8rBeAcc459q/df9j39juHQbGz8ReIoFa4fDYYdu2ePegCh+&#10;yJ+x3b6DaQeIvEdtm5cBgGBOM88nH6V+pMGiW9hYJZ20YRFAGAP/AK1ddpejWmmWiW1uoCqB+X/1&#10;qttbKimWQ7UXn6Adf0oA5SDTLa3Y3VxwF556Cvmr4v8AxNitBLo+ktm4fKsV6Rr/ACJP+ea7D4u/&#10;E+HRIX0vTH3XLgquDjaD3Jz+VfEF7cXN7cyT3TtI7ksxI+8c+vt3oApTySykmUkMSeMk/e6/596p&#10;kMR8vJPvng9eeP0q2eSRzjv2B7j/AOtUGMgMBzkE49e59qAImBBJxjGfw/P/AD2pCM57/wA+frxV&#10;lo1+9GMcntx1piqcnaMH8s/h6fjQBAS2MsOo+n4//roTgkkEj69/f8elS4XAUjAI4+o+lMIxz94n&#10;9f5c0ARc4YMSQR7Y/wD18dKZwMEDaBhev+euPf8AwsnYQQRvB7enf9Kh2E4wQp7/AI9j+fP9aAG8&#10;k7ycE+/XH05x61L23Yxk9+x7fien+NInOOckeuOM0pw3QZweBwM+uPx60Af/1fS7PUcng4PHGe3t&#10;75xx/kdDb3h3bAQfw56cduffFeXw3Lo27IGAMce2R+fr1retL0KVAODn+Z6devT/APVQB6dBd4yM&#10;5Axkf0J+vtWmlxubLjI6dv8A62PTn/61efWt+zffPB9vX9Pp+Nb0F2SBzkNx/j60AdYr7h8mSD69&#10;vqQf55qVSMgDnbj3PPfisiO6xtHsPqcnP5c85q6kitgZ3DPA9M9QPb0oAtAj7uOv5/XHFBL4Ayc+&#10;h9P600YAK9D9c5+nrRjaOD1x1HbvigBxAIHPVvrz07+nYD9K87+ImiJrWg3EDAMVUn659c88e/tX&#10;op2AA4x+JP5/TuDWffQieB4MH5xj1A9vp6//AFqAP5//AIpeHf7B1+5tNjARu35N0ODyfTvn868Y&#10;jmEcg4wvT3A781+hH7VHgd7DUW1NY8I+UyBg5HQ/4/jX563ymOUqRjB/H8T+HH50AW7thIu+MEAr&#10;+AA/n16/WubuAQ+R19/z/Ct+GVZUVNvA/Lr+vWqN9CADt6gn6c0AY/foRVmBueOx/D8f5frVTGCR&#10;/WpI87854/z2oA3Sgnh5Xk43H+nWvTvhVrZ8M+K7e5yNh25+pPY/49elea2yqYT82M9u3XoR/n1q&#10;O0untL5JlPKsD6dKAP6LPhp4gTWvD1tOpyQgHB5Hrk/4V6ipBPBzx+f4n/Psa+D/ANlLx6NU0aCy&#10;mlywULxzyO4/qK+7VGVDeoB9jx3H+elAE46Hac46++f5frVqKR4yNp6/4+n9Py5qmMFvlwc98e/X&#10;/Gnc7h7e464zQB1dlqJOC3A+uPz4/SulhuFb/wDWf0/D8RXmiSMjEocf54/z61vWN8YyFxyT6/mP&#10;/wBffFAHbFQygEcn26dz61QeHqWGAO3p9OgpYbpZVGWzxn2/Sp9qOMZ6j/8AX0oAwbi2XBAGD07c&#10;d6wLyyO5mAx74/r9Pyrt5oS2cckjtkZrOmtQwIYcjP5dRQB53d2e5XX7ucn0x9Mf59q5e+03cCDn&#10;kAnPt6/X0z/hXplxanJBGSf6f571z9zaB12dM/mOvOaAPGNT0VypYLnn05Pr39/8K8N+IWgNeaTL&#10;GRyFI/Ag5J9fw+lfW17p+5DkZPb6jkZ6dfTNebeKNCW6tJlA+8DxnnGPSgD8RfHulHT9XntSDhCw&#10;+bIPt/8Aq9u9eQXy/vd3UnJ9wff+lfXfx68MtpetSTEAedls9sr1/Tn1618kXybGbaMAY6duueP8&#10;KAMtTjjsMHP0p85CqFBy/Ofb0qvkjp/n1qNs5Hce9AEcigA9yarg4NWJW+UrjFVaALikdc/5/Svo&#10;/wDZ38U/2J4wtoy4QSHByRz0wc5B/GvmpPfoeK6nwvqZ0fWrXUTn9y4bjAJ55FAH9K/g/VF1bQbS&#10;63Z3J1znt+OPbvXV7sZGOeD1GOM185fs8eLIfEXgy2ZDkgDrjI4H+fevosjGAOM9OnU55zzQBMwL&#10;Hjcc8Z4yfY/4cU3aoZsc8e3fn88f/qpFcdcZx/n8cGnNkZIHXr06+/p2oAVfXOSv0IPHQ9PxoUkH&#10;ODgcZxx+dA3ZAxkjHbHbj2owBnaMgY/X/OMZoAXC8djz1wM8de5/z0pNhPyYyQOenH+e/XFOLEYw&#10;MDgnH+ePw/rTPlI579ueckY/z+FAAvI3AY9eOvf0/lzTs7mPOMfj/n8P8KFQFtpwcfTpj/INChee&#10;c54/z1/DHbvQA5X2Z46DoQDnPb8+3ata2uSCFJA6ccj8v8/pWKw3AKBjjjn8+lTozJhgeOaAOySY&#10;S4GeeenrXFfEjTF1DwxcRsuduOo7dD+Hate3utuPX37n169Ktasi3uj3VsOC6Nj8AcEc9T6/jQB/&#10;OJ8StFk0XWr2zRNgguJI+n8IOefYevevBbpVFw4OODjk5OfrxX2t+0h4clsvG+qgKFSciYDHOWHz&#10;Ej2/z1r421eHy7gDOSOdw7+v/wBb25oAoWWPNOeq/MO3APQfWtWTTU812YkjqOmevPFYsGFmQE5B&#10;OMe2K7eKww0E7JtZhtO48HPb2x/KgDLu9OSOJHxkDGGPoe2OPbvVrSUO0qw4/p6AVrTWivbiTOQA&#10;Tg5OD059vQ1FYW7xuYiuSvbuAPQ8/WgCpNajeSxAAOOmT2x6H3z0r7D/AGW9aOna6LMfc8yNlOee&#10;vPt+VfLxsfn3vHlcjJPbv/h/k16/8Hb4aV4qi3HDPt74BweCP69/brQB+01ldnaB0B+bnPQj6H/P&#10;Wumtp1dApPzKT34B/lXkfh/VEvbKCdDkOi5+pA6/j6V3NlcglGJ4P0zj1P1zQB2ikNgYz+J4JH05&#10;61IANpXHB47GsyC5BA656fl/+r8q00YE89voOPpQA8sV+U8A+vofx/z1pzOWJ45Ofb/PftUbDP3e&#10;QPbOM9P/ANdNB7IMAfn045oAkJ3Zx+Htg8gnH+ePrQV3clhjjv27evp/hxTPlCbs7QP8n+n+FSDg&#10;DJyfT6df8KAEwSSxzgk4PTPv29MfWnFuqsMDr6e3uaQrkbu5BHXHJowB/FhevT+VADFAZyQAcj0/&#10;T6f560OS2WUj8PT8vx4x17UoHOW6HPtz1pCcqOM47/5+uKAPzs/bDsNtmJwOYroEH/rqpBJwOOn8&#10;+tflrrlvuLYOM9QAOCPf/wCtX7Bftc2Cy+G7y5cFhCIJOODgMVIz9P8APavyS123U70+5tZsZ649&#10;T9f60AeXspEpHdTjn68Zx9a1pEZYt6pjcRngk8jn+VZs2BK7AbQOe/P0960Tl4t23IGCeo9vyoAg&#10;U5/dqMEck9CR1/pUe4gjnGCR9B6n/Co94YkgZJIPA6+2O31oJDMAeAMcjnp1oA7PQNWeyHmxrmQc&#10;56hvbpyfy9fXHrvhPVZZNcs5FjCLLKpBYngMxDAenpyM18+w3jWjB4hhgQePbocfzzXX+GvEdwl/&#10;ESQWypIz3U8Ee/OcUAfsB4PHm6BDjopYYx93HT+fb346VfuomjJXByfXPT0/Ksj4V3C6n4YVxyQV&#10;Of8AfX1Hf1rrb+2SNzgfKfbP0/8Ar0AcuxOSq888c9cfXj8f/wBVXbWY9AQACOOef84qGZTuVMc8&#10;5x3xUK7/AOLgjOOOBx/k5oA7jTL7yyOeuR1BJIHQ+o/KvRNOvVwo6knoeMfj6/19a8YtZyOM4/EZ&#10;/wA8813WmXuSu7jPfj0NAHsFlPkKvOPx5B7+3XH/AOquhjfep44H5encGvPrC5DKDnI78/n9f/ri&#10;uutJkA5GCe2cD34oA2hkdsY5/wA549qXJLFcYHQ45HXP+cVGrZAyAOc/p17/AKU5gc7Tlsf5/GgB&#10;SQPugrnHPr/k9sfrSE8+p/Efz/SgjI6ED+vv+HTihQ2Dxn6dv84oAXJAPTA9fbP06UrL8vXk54z/&#10;AIUjYAAY4Azj/H/PvSjB5HBH+PHX+dAAxY4BIBP58DseSfYf/qqGU8HnBIPp/n9f61ITiMcYx7+v&#10;c8Uxz6HI+meex+lAH45/tWRsfFlie4t5COT/AM9On+R/KvhLVd6sN3Q5/DnPP1PXNfen7Vo2+KrT&#10;AyTbyDA9RJ1znPfivgzUpkaXawyOD0HT2oArWIJdQP4SvPHTr3/L/Ir6w8JWYksS3QiQY5H93OO3&#10;H05r5cs/KZlO3HzDPIJx2zn39v6V9Y+EZANH8zGd6qRjqcLj2x/hQB1zW64AxkgAZx8ozn8ufx+l&#10;L9nSCMJKMA8ngd+v5Y4//XU1uXKmSYhDt246j2wO/wBajuN0iFfulhtx9TnNAHJ6o3mRkzLgE7tu&#10;CWHzfLjHTjnJ6Cuv+HcYXVY1Ycfbl9OydTzySSP/ANVctK8Rn3sd4lLLnj+HGM/jzj2r0L4ep5d3&#10;bTzHLi9TPXABXsD6Z54oA9OtpdqnqcEcdcf5wK6WxuwjDIJJAz1HT1/z+fFcrtMcnyj7rAdenqOl&#10;XracE4Y9OnfHPbt6cUAezaTeqHxk9QeOD7evbFeq6ReAhVHA/L6fpXgWkXuCuD+vpjOf/wBdepaT&#10;enKE9Tx3xg/yP+etAHtmnThgFOcnqffp0/yK6SOTOCCARnv6d8nFec6fdHA2nAxk9/p+NdvaXAkX&#10;pg8jnv8ASgDQznG0c+mO/b06/XrT8Yb5Txx/n+n86aQASDzwPbr7D9acxD5XHPXn/P4fWgAAYA5O&#10;ffgAdP8A6/8AXsKViMndyT0747H+v9KRgd3PJP696Adv+0Pf0x/9egBTjBwc4x24+n+fzxTSEJ5H&#10;Ge315AH9M07ngngA55/Qnim8khc8gEdeefQ0AYHiGXytHvn6EQv7YyO/+f8A6/4Y/tB3n2r4g6is&#10;ZBSMqmeSQFA6D9a/bzxfNHB4fvdxIDxleOuW4FfhJ8ZLkaj441e7iiwDcMgC9TtHYZ7/AMh9aAPA&#10;ZlIkbuo9q3dMiJnRVyORjj9c5/P+tYEoxOQ3G1sYznHPaup0ePzbmFGOCfX3PH/6vyoA9e0uCJoo&#10;0fruxhuMgev8vypuuINhVE2BstyCQDx6+n/6q0tFs1kigZlJKqxyM/ezgHH+P1qvrn724/eg4Kqr&#10;cdT3I/D9frQBhWsS28TsMByB+BPTA+g/yeK1tAs3u9RgWQ4R5AzMcYAJ49PbPv0qHyw0O5lwGwew&#10;57c/561u+GoHm1mxTbwJE+Xt8p3E4wP/ANfWgD7O0A20OjxCJzI0l1KNx7hQBwT1wfw/CvTNEuQQ&#10;CvU5zwDn/PTqK8d0+OaHR7DzMDzGmfHod2Px6cV3ujXIGELABunv6g+x6UAfQWjXTEZf5c/lx0Oc&#10;/kK9R0ucPEOeOB7ZA9+cf59M+FaLcLv4PAGevT1//XXqmk3n8OcgdvoP5UAegBgy8DI5/Dnp/KnK&#10;c5PQdPpxVOKTcA4PAxn39BVkKQAMc+nfj/PFAEy5HXkjjt0z/nkVGwyowOv06def8/8A1nbucMvT&#10;07f/AKvwpwHIPr+v1oAiySSCCCP19KcWXp0x689/88e/40EHOT1PP+fenquSMn6/j+P+elADVK/x&#10;cD8f09acGypOMYx6j+n+e3ek2kAZGP8AP+f88Ug6YVSDjv29f8P60ALyfu8Z/wA8VDKBz2I4/wDr&#10;EcfWnnBYAZ+bHYccf54pki5Urg4/XB9vw/nQBj3UW7qORnjP9Ocd/wDGvj39pO/Om+HblkGDHGzc&#10;erDAwTg9f8O+a+yJ+hORz7df/rj1r87f2vdcEemXFizcySRxgAHoDkjAPscn9OlAH5j6xICpT+Is&#10;cjtxyeOv1z1rkWiO4L3Gfp16GugvJQ05PQE9D2+v8qxo0eeQbBluf0xQB9mfs2aCl1GZ2QlnlGcH&#10;OVQA4A9/WvuS4PlKImAQAhuf0GMfp75rwX9m7Q10zw/BO0YLFGkZivOGxgf/AK/evfriFXuPMc8s&#10;RuOPxz/Qe1AGzpUS+VuU5JAOfx6ZJr0rwrbFgJ/KMm3jPVRwffHQcZ9q4iGzmW2SCPO4kDrnOByA&#10;Ote7eEdIksrfcV5YZ5zkZPJx0HH+FAHN3thcTXsxvCZCdnlc8JuP6e4/L1r0WBRtCg8/j6Ht/hWT&#10;fRILiJcFiWLHdn+EY9PfofrWtbMu0BSAGPX68DNAFzgk8Z7fX1yOo+lNVuBnrx+HHGB7/wCPrUuD&#10;8q46f5//AFVApyoVTjOM8f5zxigB+VAHGen5/wCelPXGCoBPr/j3PX+vvTSAccZz9Of/AK4pSSSf&#10;Ug/d7+v+NAD2yN3HI749fU5GPbiq8g+YrgHPX3/L/PWp+Sp4wD175xUBCgEgd/c5HvQBFKQT0JIz&#10;6foD29ua5/UMiJj+fAz/AFx69Otb7Ho2PY+/v7kYzWPeLlCuOee/UD04/E0AeVa7E2xmPHcfT/Dr&#10;Xi2vZ3MoGCOvb65+h/z2r3bWI9vmDAJP/wCvnPFeKeIAQSGJAHPByPbA/wA5/GgDwrXPvkdAcjr3&#10;Ppz+prmYpzGeRxjHHuc47dM9q6zxBES2F285/D/P/wBeuFH3z1JPpz9Px5oA9H0Wco2SDyR3456f&#10;h9ee/avatBlMhVcEHj8P06cV8+aJOQQPw5HTrn8K9u8NzAKvPXBxnjjt+A49KAPaEuUt7SSdzlI1&#10;P48evU89B+VfmB+0T4okvtfNmpGy3HOOhyTgnHp+n5V9/eLdaj03w+8zttyCxOeAq/e/Tt2r8h/H&#10;utyavrN5d78+bLIc9Pl3cDv65FAHmt9I8mXK4JPT6f0Pp/8AWrQ8MWD6jqsUCrk7h+H+f8+lYk25&#10;nIPb/Oa98+BHhk6t4mt9yBwWXjBPU9Sf8/4AH7NfszTW/gbwfBGTtYRq2eh3EAAEfrx/SvtvwjrB&#10;1SNLlWwAM8j1xyBXxhpNg+l6Fb2MSEb3ABx2Udc19OeDboW+ko2SBs47fh+HqKAPRtU1FTKihuMj&#10;8SOx/wDr1qQ38Nlp7S3D7AoJznp39vSvJ21eO71ERDkJ1PT8c/h/9aqviPW/MhjtkwolIznpsXqS&#10;PU+1AFXxDqg1C4ZgeCST+Pb34rlGyQT1HXPtUkcokw4IZXyQcY9uR+lJtJ4Y4z+Y9qAK4yMkkHA5&#10;yeACOmO3+RVG5+6dwye5GcHjt/h+NaDI+Bgcj8+OwP55FUbgBQckkfzyOg9vegDz7WQgD4BOenv1&#10;7dMZrxfxCDl2xyRgfj+f+e1e26sSytuGM5546enTnGa8Y8Qq0iSnt9eOTigDxLXsndg47enX3x/+&#10;rivP7jHmEKQc57cjPI/+tzXoevJ9/aedwAz9f8ivPJQVmJUcEn8P14oA6XRDtcHrkg8Hp0zn8/xr&#10;2vQXHyKRjnoevTsP8DivE9EbLKcYbp9cn/8AV0r2fw9Ivy8YB56D+Xv2zQB7PpJVgF74HHt7/Qf4&#10;GvQdMY52sCCOeoz7Hv8A4fyrzjSCNoY9AB6cZ/pXpVmuMKSCARgYxn8fw6UAdArYAwOB644B/wA4&#10;/wAmpXba2B379AP5fpxUCAsuBzwc+2fp+lSqdyls5Oe/PHT8u4zQAF13k8gdMZxn0wPQ4pi8Dp07&#10;c0rZGcnjGTx19Cf/ANXajHOO4/X/AD29KAFPK56nOT7rj36UiAlgO59T9OnX/Ggg53AYPH/1iOKb&#10;ndjpnntxn3/SgDmPFGqppWlT3LvghOM8Y/Gvxi/aA8bjxD4nkjEhKRNtIPc5/DoK/Rf9ovxzFoOg&#10;zQoTvAI45+btj/Ir8afEl/JdXctzK3zynd15z2H170Ac1qVyGJQ8EdP8/l/nmo9HsX1C7S2RSS5A&#10;Hpn3/wD11RmJZixPX+fevcfgb4Nl8ReII227gjLtUjrzwD2oA/Vb9jj4dw6Do0erzxfvFIXH+z1J&#10;z+Y4z/Ov0Ms5kutSKE4jiclf514R8O7G38L+GbZMYLIMADBJ7+hznrXrGiTS5d24LtgEcYz1OO1A&#10;HuumXBlcIpyFx3612OsapFYaY0mcAKfXgd6868NIVVZskk/075rhPjF4tm0zRim/YHyAo9e3NAHg&#10;PjPxGNf8QyyoD5UZwP8AEk/T/HtVCxQEAMOPYZ7/AF61xmmMJSWlPJ59855/zmu4sc8FgSBx65H8&#10;snvQBuIGACY6Y7kDB56/y9+vTNTgkqcgAn9f8/WoI9y9OWHp/nvn9Knxtf5QWHpn9fTtzmgBfqPm&#10;GQO2cd80wjGeOOnoBxxxTsAZyCAPfHHoev0NG3JORx39/wD6/vQAxlHQDIPuR3zx7/5ApAuGXdwM&#10;9cc9808rvwM5J454x7fhmkKkHGcgYz+fXH+FAETY+7jBI6daQEnnufXjtzgfzqQK2drckZ79uvp2&#10;pgU8cbs9M9+PX8KABh8pbOMn39cYPFVLraqN1yMHg4//AF1cyAMZ54J7+/Hrk1lX2RGUXkseuD+e&#10;O9AHE6xIUVl6A9PT/Poe/wCteS6pMSzAkEnPfp15/lXpWtsChyuSPf2x0ryTVZMuV75/l+XfigDl&#10;rl24Zug5z+oBqlC3zjpnk/T68UtywZ/vAdsAcDH+eDTYVI5J4PJ6ZPOeB/OgDrdIUMxbGO31Hb8/&#10;T8eK9PsWWG3M7nYAvc9OP59TxmvONHRsrxxyMHn+mKf468UQeG9DlaR9j7McevbNAHzt+0H8RZFW&#10;Swt5WUt97HYEn/Jz0r8/NYv8l2wxJPPI5IH/AOvj/Gu9+IHimbXdYuLyV8xncFHb7xwf89s14zcy&#10;mZ2JPH19O9AFQ7nkx1JP86+2P2VPhFe+KfEEOpSw5SNxtJBwOnsOa+WfBnha68S63b6ZbKWeVlwA&#10;f85r+iT9lz4JHwf4Zt5bmNRIFHVe+OoGPagD3bwj4Ph0LRooFTlEX0OMDuRmte10E6jqCOQdsRPU&#10;Dg+3/wBevQ57HauxBnPHH866PStEWytTPKMHH0/WgDxfx4iabo72cON8oKZ9MjB6DsO3/wCqvANN&#10;htrOFp4EH7xdsZ/menGfWvWfiXfLeXgjU5O5kVR6HG4+wH/6q8wbbtMagBUAC9egNADCG3HBwR9c&#10;9P1Pf+lIox16jtn0Hcf5/rTz93j5R1xj1H/1+aaDyMnjjr6Hn/P496AEZSflOSTnPT9f61C3Xcxw&#10;Qcc/0qUjAAAyB34wfT86ZnKhuuPXPT+WfWgCnK23qOApGf549P5Vx2qSgh/m5bv1zjp/9f1rqrps&#10;fe5PP4/55rg9UmyGHT5j26/5x6/yoA5DUJXBZSQx9+/09O9YG4t1Ock8fyOas3szkvgnI/Ln0rNV&#10;QAe4z1Hf1x14/wA96ANi3wzdMkfl9T0x+VdZpsahlwMHj8R1J/w4479q5i2DcZOcY/wzXdaVEXHy&#10;jGfrz0/T1oA7LTozgMDjPJH1H5/lXRpGQB1Htx1/Hj26e9ZenRlQD64688dx+HXFbgTA+VsYP+fy&#10;oArsrLlQx59+nPHcfrVJweQAAB64A4H4ex/rVqTn5BkEE/kO2T+lVwSSmecZ6d/rz9TQBCRjljnb&#10;jvnHv/8Aq7UxiNvJ44Gc4GCev9KkXCsMkjB9eopzDAHGDx0znPXH59fzoAhbBI2n6+/PenEc7ScH&#10;PTAz36D88c80bcEjuOc+o7e1MVdpIycZHXpz3HfrjigBhBcDADZ9s/QgVRvLtbWAzSEALyT6Y9fp&#10;27/zq+48tdznHc8n09PU9q+evjD8QIdB0qaONwGw2Og7Y/GgDw74+fFMwxnTrN8scjrhcd8enfOP&#10;618B6nqDXDm6nOXfJJz1Pp9K6PxVrdzruqveXEm4Ddtzzx149O1eZ6zfrGQijkZPXt2x+NAGZf6i&#10;ZWKAYI4GOw65/wAa7H4c+BdU8d65BpljEziRwCVGcZOMf1+lef2Fld6pepa2675XPYevr+Nfsp+x&#10;V8DJdLth4h1aD5ztKBhjkkZOP0Bz6e9AH2/+zF8GrH4beGrYSRKLh1Uk+nHf8+eP8K+6NI6CRhzX&#10;lGlYKQ20QwkWPavVtJHmAKowD3+tAHXwEMu49OvXtXmfxC8X22i6e6owLcjA6luwA7812et6xBo9&#10;lJLIcED24r4g8Z+Jn8RauXzmCNiFB7nJBP454oAzrm8n1G7ku5z88jZPX8Mf4frUW3bgYxnpz19s&#10;02AELkjoO/b2Pf8AyasE4J+XAHoMHrj/AD9KAM6UY6nBA/LPp9PWucvZMsV7dOncnP4e5reu2ITA&#10;AyP6d+9cxcOCSuM4Pp39cCgDPbruQ45xnj0/zj35ph+UfeAJ4zggfgef6CrBJGScEc8cYHTA4qFt&#10;oGGHXjnp05yfr9aAEYcFSeT7E59z6fWmqhzhzkZHHH5/pxgetTcYznGM8Z5P/wCv61HggbFGCc9D&#10;0HXjOcUAJjI+Y9Qcdx16jH+FIchwTwcdMHI/pgYpeoLY9fpx7fmaG5I2nhgO/wCHU0ARcEEkYyD7&#10;8/4c+/0oweSBg/z9eP8APpThkDk8rx74PU0m0nOOBwAc856cD8/woAYw6q3IPGB/Lt+P86q3DAHA&#10;fA+p/wAP8/rVtmBJOckfhkj3/wA9KxbyULnBwCPX26j/AD2oAzLqRpGKk5HHQD8vX8aihjJfaBnJ&#10;PUd+/HP+frTWbe2XOSen174/zzWxpkHmONq89h9OwP5d6AOm0mDhF29Ofr+H8ufX3rvrGLaoIHJx&#10;x0wP8/8A681hafbAKpfk9Tj8x/h/OustYwANx4GOBnuMigDTtlB2ryOB/n24/wD1VrqMAnONuOvc&#10;9v6f/XqnbqM4Xkcfifr7Yq8z4UgjB54zz+Y9qAMu8k2RknqeOBzzj1rz3U7gsGCkcnvxj1x1/Lk5&#10;/IdZqd0CvDYB/u+vf/GvPNQk3s/IJPTjrnt+h9PWgDFnYNweM8+v86rOAuSx2/jx36GpZDtcnIw3&#10;OPp29ef8a4Dxh4tstAspJ55eRlvzoA574geN7Tw5p8rSSgFQT1xz2/z+fpX5l/EH4gXPifUJ5Gcm&#10;ItnrweOOP6j/AOtXQfFj4mXXiO+nghJESnnHtnp1r5t1LVGEZVDycdORjsfagCDWL8lisZwCvY9u&#10;nX8a5kAyNtHJPuf8/hSlpbmQDlmOff8Azivpf4D/AAQ1v4h+IbaCKAtEzrk7TyCeQOPcZPpzQB2H&#10;7Nv7P+s/EHX7e5ltme1DL26+vPp7fj1xX9EPwn+Eum+CdGgtIIQrIoLemfb6VkfAb4E6b4A0O3iS&#10;JRKFG5gOTxwASO3PNfTE0S20JROn0/kaAOE1kLCjRIccH/I+n+cV8u+PtUjl8yziOEQjzOOSx6Bc&#10;ZznvxXvfjrWYNPt5Yg/71lOefuj1P1r4/wBX1M3M5nUEJzgdxk8sc9SRQBkzOIVKoArtkZHQA84H&#10;p3znk/pWdITywBAPXPfHvUpZzliMZAOMdeen4VTuJERfm5IGPc/TFAGffOBuwOO3/wBf2P8A9f64&#10;pYysVXkf4/mOP/r1LdOHbaOv5Vc060e4nULznBwff1/zxQB0nh3TJZpM+n6/h+Qya9l0+yZFVu4+&#10;oznH+fbtWB4f0zyEVsbse+O55P8ASu/toNoC9x/n8fbNAE0MW3AHfP8A+sgd60o4juJxgZ75B/p+&#10;dEcZGARgD/Pt6c1OBsQY4AAPQdutAFaWTAORx/8Aqx/n0ri9b1AxRld2Mdc9Me3X8O9dJf3IiRjn&#10;JX/P+eK8g1y9RmPOTyM9jQBz2pXBkkYAgk5P1x/n/JrGYsScDaR6A4zz+P4f/qqeWXzDkHI6Z7HP&#10;P/1qgZC2cDJP8+57/wCTQAcZKkdT7+ucc9un/wBamFdgH1H1GPX2NP3Kp+Xkg9/1/wA+9NbaW4PH&#10;19fw70AQuCMdsfjn8PfnH/6qZuKuHLYwTyOo9O3f/Jp+0eZhuRx+h6f4+lIkYHzdAOccH8aAHKnH&#10;I9uuOf8APTH5nimgHk5wR2x+J/z608Y65AxjsD+Gf896YACo2n16fp7/AE+tAC43AnJUj8OMHp/n&#10;8ccVEQxHTOMfU+vFTkqueOAQD/P/AD/OmMBy3QHp2oAhJI4PGPb24P8AP/JpODxnH55GfpUoUHJX&#10;g4yf5H0//VRgqArcg89P1z+OKAIR/DtU45/Dk/TIHekIDKBnJH05p20lMYyeh6D8D/n9aOE+Yj5l&#10;OSOwPT+Xr9KAGMRtDZPH+QB24/w9a888ZeK7XQbORmfLgfTAx1/SrPjDxdp/h2xlnnkAbbxnsTzg&#10;D264r86fin8Xp9du5IbZisS8ZJx9T/XmgCn8TviXe65dyoHIjJIGO2en8+g6epr5r1PUHnfZnI9f&#10;T1P+NLqWqyXEjFWYEnPXnI5/yK54t5h5749etAC/M/Q5znp3/Cuz8I+DdV8W6tFpmmRNI8jKvA9T&#10;jJo8HeDdY8W6jDp+lwGR5WAzgkDJ9smv3w/Y7/Y5tfC1ja+IvEMAa5PzAMDxzwee1AFL9kP9jq38&#10;O2tt4h8Q2weYgMAwPXA54/rX6y6Vo9tptslvAgRUAHH06DrVzTdKg023S3t0CrGMAKMdPb8KvNlA&#10;XPAHJ5xQBXMaRgluAOee2a+dviv8U7bQLWSxsZBJcMCFUdsdWPT8s5rX+KHxQs/D1r9jtm3zup2g&#10;ewzk57c/jXwVrWsXOr3kt9ctvllJYkn15/Ae1AGZq+p3Oq3Mt1eSF5ZOWJ/MD2/LFY8jqSTn04Ge&#10;3f8AL/Jqd8q2VPbgcenf/PrzUUhUkADGMY9vrigCMkk47Z74HTP0z/So9pA6cg/nx/XpT2JyRnOc&#10;jt0zz1pSGAJAIP8AP2oAZjgbTkDuOnv+WPyqN1zznk//AF+n+B/nUjKF4D5ySOv6dutMJJzxx6Ak&#10;ck5z/n2oAiZGJwp6c45HPoP89qcFPKrknGBnn6f5NOUjOc8A/iOxoIyf7pHA/wD1ZNACMAxYrxkA&#10;/wBcD61GVG1hyc89B/nnGOnvRkEEnODjp3x6+vXvTV5B3HJbj0wKAHvwu8DB/wA9Mcfh/hQQSN3A&#10;wcf5/A04ZIbnIzn1Ge49PrxSDgDB5Prz069KAP/W6+705ouOvJP5dP8APbvWapaNvmGAPp0HccV6&#10;7dacHDKeQODnof8APtXE3ulsAxUADnoSB3A/z/kgGNa3BXO44/z6e/8AnrXRWWoqwAc4A9T+Ht/h&#10;XJPBLDKMDA9eefQ+1SQzmJhxxwD+ff8AwNAHqFpc8BuBxzgg+/Y+/Na0NxuIAPQ9fQd89uR+v6+b&#10;2l8NuGOCP5++T+fr1rpLe++QfNxgjv0B5x70AdxBNG0eGO0knjjj/P4fj0qyCHO1eefyz1we3t1r&#10;mLe4U4G/GM+/T/P1rahnVlCu2B0x27dv5EUAaIdsHAyOPTr6Y/nUWwZ/z+PtTt3G7HHBx7f1/wAa&#10;cWyD8uB69P8AP0oA+Vv2j/BSa34XuZym+WNSy9AcqOfXr9f61+LmvaaIrmWNxgBvpyO/9M96/of8&#10;YaYNV0O6tGGQykj8vzr8P/jT4VPh3xReWzHKbiykeh7dMZz/APXoA+b0dUlK8kHp7+n/AOurNwQV&#10;J6ADPAyT9fwzioLsbZsquB9D6+v8sVLCY3YbsJnr3/L8v1oA5+RcNjoPp+HtQgO4Be/65/OtDUY0&#10;Vw8fAPH5f49apxpkjHU8/wCNAG1aRgocc459gc9+9QTgDEajIHoM5B9/r/nIqzbRuCAB+GeD7+vt&#10;/SteWwY25cDOACPTtnH9fagD6a/ZW8broHiO3tbuXETnjPIHtjvx0x+tftlpF7HfWMF0nzK6g+vX&#10;r+J/H8K/nH8BX8ui+IrWd/l2yAA8ex57c1+7/wAFvEaa14atX37mCj3IOM4/r/8AWoA9xIGC3QED&#10;14z6fz7UmSAeAB15P6f5/WgEk8jBIz19+n404AhgQcY/rjHPXtQA/g8qen5dOf8AE09JMMeMdeR9&#10;Md/5enWmZIG1jyevGfenBiuFIyRj146EjHH69aANy0vXVtoPB6/n/nkflXT210j4UHI/yP8AP4d6&#10;8/SXABxyAf51pwXZXgHAGe/rxx/P06UAegKcgFBz/nuahli3gsfvdPX69v8APes+xvFkADVqggqN&#10;xwTz39OufT/61AGNPZqeAMg8Yx1/HmsCe0HRh1B7c+30+tdu0eRwMfX9KzLiDLZxgHt/n+dAHn1z&#10;aPksAOMgZ6Y/x47/AKVymoWKzBt3XkY56n37/hj2r0y7tgCQy5A4zg/zrmry325ZcYHb396APzL/&#10;AGpvB0kVqL9IixR+2BjcBj6855r8xNWgUO20AEZyTxge3Wv3Z+PPhc6x4aljjQEujjjGAV5HbPr+&#10;FfiV4t077Heybkxy2R0IweQff/8AXQB5dMvz8cD6571GyjnPOPeprldshA4/lTVQsNo6nj29qAKU&#10;mSefb9KgPt0q4yqE55P06fWqzqV60AKnHHQmrKk8Hr0/zn9KqKcHrirMRzzjpQB+uX7D/jFbjSot&#10;JkbDITHg+w44z36ds1+mShSARyRkeo/PpxX4N/smeLzofjFLEMQZGDr6ZH1Nfuvpl3HeWMF1ETsk&#10;UNjn68/TvQBospGSx59Pp27GlAABUEqR+PX3+nT/ADlFYA4x16kjrzxnrSgkAgnB49+e/wBTnr/P&#10;igB20LgMPfk+g9KQjJGSSD7/AI5HH5/pStt2gAdc+wx60hOSQBknGB2GPb/PpQA1Qc7c8/iOv1p4&#10;B9M47evc8df6dqEbkZGBn9P0oVcjpkjPb9MGgBitjoMdcf8A1v8AClC7s4OD06fXGef8/jw3GWAQ&#10;deOnvnH+fWpCMDdjgAE/hkc+lACHjccZPJ9Qenpn1poABCg8545x/wDr/wDrdqDj0yP1696N2MYJ&#10;OD27jH9aAJ0kYcDJJz0P/wCutKK4G1lzkdOMHv8A/q/z0xy2M7cAemKcX2/eGcf5/wA+lAH5b/tb&#10;eGwPEFtexJkP5kTHnJKkke3T9PavzV12zYSblUgICp4PH+fbgV+xn7WejyTaVPdgZWKRJsj/AG12&#10;8H1yRX5F+LXmiupEVSoOT69eo59PpQB56shRwynJU56+38q9A0dFeyMsgyYj9R+P17fjXnTLjIHB&#10;NereD2F1bG3jTeSgDenynnOKAOpGnq9sdqYbbz05z0BH6/yrN0rTkW8KJ8xzx19MdP8APbHSu9sN&#10;Le4tdyMGGdoPYEdiD2PrUGnaaLfVI0wPlPrQBBqWj3EMYbZtDfeGeSp9PX6Zpvhry7DXLGZXwUlX&#10;PQZB7k/zr1fW9OE2mRt91DgMffPb/HHr0ryc2wt3OBteNjhj3x7/AKZNAH6i/D7WBc+H7PnLIoTr&#10;j8+vb19a9f06/HBB5z+BHY5/p/8AXr5J+D2qNcaIULHKhT2xyvb0FfQumXxjwD3/AAHHv7UAexWt&#10;0GAKDGQe/P8Anp+tdBBKMHPf+Hk49s9vSvNrC+3HAbg9Mdv/ANR7V19ndbgNrce/T8KAOpDbuh/X&#10;pnr/AI0pXIO0/e5Ax6+h4qrFMG2gHIOT79ehqdGyM9eOvT8DQA8BQOAAR298etSdB6e/9Bz/AIYp&#10;uORu5xz6dD/nv/KpFXKEnk5+n0/PFADMFjxyTjnAJ/8Arf5NLjGc8YyPbH6flSsBgADv0/z0NMPI&#10;3ZyDxxjj15oAVyCcgdP8P/rc+/FMIJHUc+/Tk4JPP+eKnbOOOAR+nv8AyqJgDgryD/kj8+v0oA+W&#10;f2mtOa78HX4AzvtHHGTyhzxj0/z6V+N+sQ747lpc5Yhv9ofXPb/PFfud8brJr7wxLCBgNHOmTx95&#10;OAOv+e1fiFrBVPMQDGRj1Bxx+uPzoA8RvxtmYg9cH3Oe9XkYtaYOFDJt685B4qHVf9dtzyufx9P8&#10;/SpLQCWEI3I5HAzk9gPyoApQpzkcfXp278/p/Ko8P5nXkcfj3/Cp94jUqBjOD3zjoQP85qE72YHo&#10;CfTj3NAEsqKoXDHJz09Pr/nHfmo7R/LmQjJ+nGTnvzU0oICNnJAG7J6k5/GqcbhXDYyB/nmgD9o/&#10;2bboX3g0YG4yRRyH3+XGOv5V7PqdspByOfqPoCMdvyPrXzp+yBfC98L20IPL24XB5zsPTtx7dRmv&#10;rK/stwbIA+nYE/55oA8ju4SGJYYwOMZ5z+nB9KynXbjH1+n4frXYapBtJCrwCffJGevt/nrXK3EK&#10;odo4Iz7daAIYpSrjPOc47/57fyro7G9Af5jnHr3z6Dk/56Vyj9AAc9Mj1x349Of8KuW8/lsNnA+9&#10;1J/E0AexaZdhgvzZznPHt29cfn6V3un3O5d2cZH5nrg59K8S0y+ZSEB54+g7/wAu1ejaZfkINxz7&#10;560AemW8oK7RwQBjP6fU49qvLjII7H0/rXMWd2CoAPTGOehx2roYZMjnk/hQBbIxgYyPY4/P/CmZ&#10;yORkfTP4/wCf0p6sWXrj+f0OPpkZpmAevOcjPX8f6UAOXcGLdiPT0/z/AJ6UuMgHIPXj9f8A9VNA&#10;6kcH1Ht/hTgwALAfmSMfT8eetAD9pwM8kc/l19cioGA5GcZ6e3H5VJuIXJB9Ppz0/Pp/WmOQVIHX&#10;rxQB+OP7V8Zj8Q2BXJcwzD8Fk4yeg9s8Yzmvgy/+VizDB+vT6/n9Pevv/wDa2Vk8RWOBgiOcd/74&#10;xk9vf689q+AtQRdzMByD3z/k0AR6blrhOCFJGSc9Ac/59K+wPBbJNpYQAZUBlPQtuHpxkevavkXT&#10;Y495eRsjjnrnrnj3r6h8BT266duZiTsXHXOD6H1xQB6XFcZfY4znuM4PH06+v/6jWfqE6xxGQ4+U&#10;Zzzwfbp0+n6VnxXa+cUbg4U46nk9PyxmszxHcpDaGSTAyCuDnIz2oAqW0qyzK3mFiD97qvQnIHXO&#10;c816n4Di+0TRRRlghljYBe5bJznt+PP9PBdEujOyrGfKBXG5up9Mf19q9/8AhpdWyywmNcGOSNun&#10;UDA68Zx7/lQB6XLCUzg/Mc9+pJyfwHP/ANao4naPC4yc9M4Hscf05rotRtdnAGP/AKx/TiuZkBR8&#10;nJPp19u3rQB1OnXflsWUkAd+2McdMZz/APWr0rRr7cUGcfn0/wA9P5ivGLSVlwD05x+fIz7dug/n&#10;XdaTdlMZJA469R/k/wCelAH0BpV3vUE5weT2ySOn6969GsrgthCevPBxivDNFvSdrEZB46Z6cn/6&#10;30r1DS7tsLtwfz7+tAHo6sT3wPfOKkGAT74z+XTPGPw/Gs+0nDKuDgjjp2//AFVojhWB5HTsR70A&#10;PwGByQMdPcH8sfTNIwDAen88j09v/wBfrTSeNrY7fh9P85/OgH5856UAHTBJ4/n0/wA/jTG6kA7i&#10;e3PXt+vSnbMAeozx9fb2pc7SDjJJx6dccY/zzQB558RpVh8MzEYyWHXJJUHOP6d/8Pwg8fXkk+ua&#10;hMp4lnlk3cEjJIwMf07iv3K+Lt1HbeE53c8qrtjsQiFsGvwV8V3BkuZHBCCTe2O4BOR/Pj8aAPPY&#10;rYzXBDHGWPXvz/k/Wu60exWPUYoWJBVd4A7e4P4VxdjMIZcKSS4OCPzruNASY3kZds/Lzx6//q4o&#10;A95soIobVFXosa59uAT1BPX9K57VITNcgEbQvPf8e/T+g611kK+VboyhiNq+/bP4dOTUDWyGUy4B&#10;APcZ9yB6UAYL2IWNPNG1Rz06Y6H/AD+ddF4HSE+KLJJCypErSsygnGFLADHcnAyePXvVK6TzEDdC&#10;V+XtkE9OfT8xW54Pia11mW5VvKcQOvHJ24xgen+NAH0hOyx2Oj2oi8owWavndnc0ru+4nOMkEcVp&#10;6XOqsm47T059/r+PSudvD5csKIuzy4IlPfkJk/8A6qu2khDh1GD19Bke9AHtuh3WRj0x+vU+nt2r&#10;1nR7piqZ4JAz07jr+fQV8/6NeEkFuAeO3r/nmvXdFuxtToQoH4fSgD2ewkV8YOSOO/Iz/nHfrW4o&#10;GOeMfpnpnp+ZxXHaXcMPlx29Pyz9PyrrUYEEkdce9AE2MjjABz3/APrd6TGPu8A5HXt65559aTIB&#10;68cfh+HvSDJI9/TOPw+v/wBagB23OQo4+nQent7ihcjBDYz7Y4Pf/wCtSgjA9f8AJpM7sMOM5x1x&#10;9P0oAR1yfr+X4UvAA7ke/wCXp9aUhScqMZA//XTd2T6n+f1NACHJ7YGOOnJ9cDP86a25iWPQevU5&#10;+lPzxwMkfy/pSkNxk8g/rjt/9egDNumIieQ8becevvz/AJx0r8jv2sdXN7rNrah8jzJZW7cE7ACf&#10;bqPzr9ZfEEyWml3M7clYzj681+I37RWsNf8Ajm7QtlbdUjx2zyTwfyoA+YdRwrkYyy/e7/p16HNQ&#10;6LatdahFCnUtjuBye4/n3xTb1t0hZiAe2T2/+tXXfDjT01PxHawOMgvk/QHv370Afp78I7AQeHYo&#10;CT0CMB0GABzx0r06G2We6WGM7zEQTxgceo4z7jOOnNc54Vi+w+HbaNE2GT9cgc5/nXovhu0Rc4+a&#10;WTnk9AenPrjP6UAdX4a0qaXUYvl3qo3ehXPpzzmvoWztDb2qGZeTj8MdeOv4dyK47wbZRzXGxRuB&#10;wzADlVH3QT2zyTXsV/p7RWpklYIQMcH5jkH159zQB4zqlxCk32eA8b+e2Mnp7f5/G5YSlxtxyP0y&#10;On+R/PFczrM/l65PCnIJ3ccYOB0rb092YBTx1POOcf5/yKAOhUrt3DgfX/POPahhwGUYJ/EZ69R6&#10;0xDuGGOf8/j/AI1KAeGUAfQnI/z9aAEUAYIJH4cHnpSBc8A5H5e3+fxpy5C4Tk9+OD3/AP10bd2T&#10;6Hv1yTwPbHb6UAJggnABx7d/f/8AV+dIVJU4GQfX+ufp/kU4jG5snI57cc04lRy3Xjn6f56UAVmU&#10;8gnkcYx2/r/Kse9Chdo6DP5VuMpG5c4x/Mnv/Ksm9QGMKo3A9vWgDzLXEyrOQSQPTIPGPYV4rryf&#10;e3DHYDjp9a9z1pCynaODn1OMdfzrxjxErlXxgY596APBtfEYJJGTjk4x35z/AJ6V5m7BJSOg6dug&#10;/L6f/rr1LxFGMnnPPHtn0/z1ryy84Y84BwR7ehGf5UAdNoxHG1sZOfU8dDz2P8q9t0FvlTkDoeMn&#10;jH6549q8F0eQLJvzwD06fTA54r2bQ7hPLL5PydenOOckdOlAHJfHLxJNZeHrqKNyMx+WCMcZPIHq&#10;ef8A9dfmZqcm6Us5ySc8j/Pqev419YfHfxLJeXaaejZzlm7Kd3r+Hr718gai5Mjhhkgnnn9Omf8A&#10;9VAFGGJpXCAY3E/qea/Rn9k3wdENStryWPKqDMQe6L2/CvgLw1YS32pxRRDJYgDjIOfb6V+vPwM0&#10;SLw7oSXLDc+1IwcYJA5Y4oA+rNY1O3t4ra0tUDJHjnOcbvX8q9A0m/kbTUtozhAMkjjHAz3/AM/W&#10;vl1vEwvvEwgZjIS4BAGePX6DOPaverW9P2AQg7ABknnB44oA7GzuVWQs5wmTknpnsM56CuI1rV5b&#10;zUzDDJ5flHy9o+8Sx+b8/bt1x0qlqeuKsTRQDKxA5x3K/eI9SPX1qPw1Cs9z9pZMnPmeYxywJ6DP&#10;07UAd5GuyJEBztwp6DGBUmflAOenPb8OefoaaMHBB/8Ar+49aA2B8wwTzk8ZJxwaAGkKdvv0J9Dx&#10;/wDWqjdZCnB54z0/+vxWg5xjI55/Djr3/wA/Ws+4ACljxjPuaAOA1nDg88AHafcdMZrxnXwWD8fK&#10;R64/M9a9p1pT5LPzlR14HPft7/5xXj+uKQr+p6cj/PNAHiOvoDvIXBPPB/nXm021pGOOWPp0Oc4x&#10;x+X616V4hCrv3YHX6kHvjrXm90CJGJ4GfzI7/wBKANzRn+YY4GR68/j057AflXs3h8hdg3H/AA9c&#10;Hj0rxHR2zJvwdo6dz/nnivbvD/VOf1xz78UAezaMpAVl9unXj/PX14r0iwbK4Izx/TkHrnANecaO&#10;flAU88Djn8c16NpzEAYPP07D2/l+VAHSII8Zzgc9umT2+lSjAHHAI9evb8KjiGQGYAZH4jipyrZG&#10;Buzkjvj6jFAEYByWAz6cnk+pOOnvTuoLM2S3txnsP5VIQV3Yxk4/yf8AD6VGSHz2ye3HfvQAxRyM&#10;NjOBjnGMcH8PWs7Vb1bCylndsBATz0J9Dz3+lahznrwM8nofx/Hp/SvBPjd4zj8O6BIgYKxDHr6d&#10;P60Afnr+078RF1DUn063l3DJyB29Dn6jmvg67uTLM2Og6df69K9D8dazca1q097LubzWJ+bnGO1e&#10;ZzMc4HIHHBz+VAEtlC11OsSjO4jPX1r9Pf2XPh49nImoyKFKLv6cFiD1z0/zjFfCXwq8OS6x4hh/&#10;d70QgkHlTz2r9g/hrp39iaLBBtCOGXcRgfL/APq46UAe2pq6bLawQ/Ig+bH8vz/Ht716Vpd8XdIh&#10;/By3oDngdue/TpXgVpqMDXr7FJLPkcdgeP8A6/r9DXsXhyG4upnupRtRiMD1x1oA+ltKu0stPWVz&#10;nCAnoOv+fWvjT4u+KH1rxINOEhMdrywyeCe2P8/SvoHxZ4pHh/w4105VVhjLMx9ccD/AYr4Uj1Gf&#10;V7+XU7k7muGZmzjue/P5UAehaMuMuBlwMnj1/p17fTiu7sYwoC46/Uf59+tcPpcahUPBdhz9CT/9&#10;f/8AVXc2IAHynBOB2/H/AD/SgDeRA6nJ+9z+vPHbn/IqTHPHPTkc/pTFX5flODwPp7E/h/nNS7Sc&#10;5AGf8elACNwMk5PtwSepPf2/zxTCBk5XA/x9+x9qdtONuOR/TNJy2cHBPt04x9KAGqcDHYH8yKUf&#10;MDnjOM59z396k24JJBHToO/+fWl2jjIwc/0NAELKBkkZzk9cfUfp2/KoMENk8nnscVaYAA7epx0w&#10;O39c8fSoNvZuh7dcY/z/AI0AMwR0+n4/p9eOf51kagSAxHOfy/Tqfx/SthlBBwc46c89uB6//r4r&#10;ntRkXjoNpznkkcd6APPtVILOSeOnPbrjoOMjp1ryHVShcE4wSR1PP6dP/r9K9Q1mXG/HJI+h+nb/&#10;ADxXlOpSFpmOc/h+fb+VAHNTMrOCCckn3z6dsVYtYiSNq9f59x6cfyqKRs4GTz079B2q1YKrOq44&#10;Az/nvwaAOw03yreHzn6J2PHzcd+2f845r43+PPjo3tzLpNq+DyrY5H+ff24r6I8f+KYfD2hS/NjC&#10;n15/yDx/OvzR8Y+IGvb6e8lfJkJ24PQDnHHX2oA4nWrtC7RIc5xnvgj/APVz/I1hRRtKwVRkk4HP&#10;WmSy+ZKXxjJz+vSvVPhR4GuvGvim0sIk3qzru7cfr9aAPvj9h34Cy69qaeJNSty8aMpUspGCO/T/&#10;ADxX75aJokNhax20KBUjA4x19/Svn79m74XJ4M8I2lrHGFygJ4A57fp/jX15bWojTpknHrQBk2el&#10;+bOHdcIv5cVB4uv102wZImCgjv2AFdvFCtvEWbivmz4qeIRse1R23O3/AI6Dz/SgDwrXb03V1NLj&#10;Adjs9QvGSOD1+np9K5zBwM8564HXnH6dcY/+tbldpXdgeSR/9bn2quwI5OeOev44Pt60ANOQGJ4P&#10;Xt6mkxt+UDBHTvz149v0qTZxzwBjsO3bOOlMySfm5B/Lr6deKAECgYUYIGAOhzntx6f57VE5PKuc&#10;E5x7AHB/nnFTnnO45IOOx/PjoKgc7QW6YGP5nj/PcUAYl6+YwQemffPpkfyIP1rzfWZiu4jGDnP4&#10;dcjj/P513WpyFAfQD2xjuSO1eZ6xc/MWHJ5xkDGR0OOnWgDkLmUZI6459cj1/n/L6kLKxBGCOB9O&#10;2cenPr/SoZMGXZ0Ax/nPt/nvVyyAyNwIB9+evYf/AKv1oA3rCIbhxwBzz7/SvQdLjPQDntjGOnT+&#10;X6+lcjYKN4wMgn8e2c4r0HSUyw42k5GTyP8AP9aAOvs42UfKBx+PH+etaDdtw9vz689Mio7eM7FU&#10;cAYPTHX/AD6VPLnlc4xx/Uf59aAM2ckA5xxzyOnTn3/zmq5yCF4ODjGCRnqeefb9KnbDdRnPc579&#10;v89qjKHbkjn1549/z/8A19KAIyTwOmR6d+ePz9D/APWDnI3dTjHP06cf/q/GnlXyCDuP5598elMw&#10;CWULkjHQY79Pr3oATaAMKcAgDr19O3/16gPXgdD3wOR156fWpcA/eOBjjHQ8/wCHWs7UbuOxt3uJ&#10;yAUHrjPPY+lAHJeNPE1toGmvNK4RsE9ec4//AF9K/Ln4teOLrxLq00O/cgJyA36Y/wA9Oa9q+Pvx&#10;ReW4OnWEmSWK9R09q+JLq9PNxKcu+c84z7jr+H/6qAMrVLoQRMCcj2456fy9689uJmuJsr16cAn6&#10;c8/55q/rF+88pjU/KMjA/T1rr/hr4IvPFetwRohMe4cDPOc9P5GgD6I/Zf8AhFL4p8SW99dx5hiK&#10;s3GAFz9DycfX2zX7reGbWz8LaJBp9igV3wMDsBjP69e/f3r5a+BXw8svAughpVUStGpJI6nk/wCc&#10;19E6Vfi+uUkZvlT8B7Z9zQB75oDuBgnLHGTjH+c17PpkiWdp5zkDaM+nX15rxjwghuChJ+UfMfTF&#10;anj3xpB4d0lwrgyuMKAepPf6UAeefF3xxNdXJ0i0l+U8yYPbnA69+9eL2aEkbyTn1Pf3/wD1DPtW&#10;bLcz6hcyXVwC7ytuY9foP/rV0NjCOpPK/lz6de9AGnGuxQOmfbPv9O9NbK4IGR64H5VZAJQZHH0y&#10;Md6rXDHBKjpnGaAMC++bIxn3Pv0H51zswG8EHBGf5Z/DP8+1a95IGc85Ax0z/k9ayGOScHAP6f8A&#10;18/19MUAQMAOT1H69sD/AApVU55PA65Hb2/H8euadjByeoxz3/z7U7YFY7hgnHbH4igCMLjhjyTx&#10;x7f56fl3qPaCSW6enr65z9fT3PpVjAGGJJHB5479KYV4GRwfy/z3oAgxtB7g8+hP0/zimnOBz6n6&#10;9+h+ueP68ylWxgnqPw/H/wCvTAu3r1P5/wD6+v1oAYD0AIJHRfp70EAjleoH0z1P/wBYU8gEEjkD&#10;nqDnnIpVAPsCAfr1xxjjHtQBnytheeAcnpjqeePUda5+7lZm+YkEZ4H09+vbj9a17xiqsTyFznvn&#10;jv7e1c9Izlj1J/qP/wBdADY4/Mf5Tz15OfoBx17122lWg2gdAcH659feudsIC7jnOTn2/Ht0/lXo&#10;FjAMbcZz/hQB0VjGF2hRwBjp7fjXQWsTkc/L07k9fX8KzLSMgDjjHp/P610dtGGIwBjj8cf4d6AL&#10;iphOOfwzn1B6VTuJBGpPQDHX8sVdd+CM5HX+lc3qE4UMeo44/oaAOe1S6y2c4Oe3H/6v6Vxk0vIV&#10;j+PU9ehJ/n/KtfUZi77SffjqfQZ9K4rWdWg0y3eed8gDP05zj/J65oAx/E2u22i2rvM4Uj5uvb/6&#10;4r85fjB8UZtVvJLS0myobGF6Yzznnr9K7j4x/FWS+nl07T5CRhhkkY54yTn/ADxXxlqV6A8k0j72&#10;ck9Op4PWgDA1O9CZctlxzk89+Rnkj8OtcJLM9w3Tj9atXt0bmQmPgHjr1+orsvAfgTVPGOsQWFlE&#10;XMjLnjI5Pfj8qAOo+EXwr1jx7r9tZ2kDMj4y3bBPQ/r9fzr+jr9mL9nLTPAGiWt1cW4F26KSWHK9&#10;MAcV5l+yJ+y/ZeD9JtNU1SAGYhSAQDzxyffI7/lX6eWdlBZQpFEoULjnHU4oAqxwJbxiOMYAH5Dj&#10;t7VyfiTUYdOtHmlfGAcdv84rrtQuo7OJpZCQB/Svj/4r+NnlabT7ViGPHy/wgj+tAHnHj7xR/aVx&#10;LFA4Kk/M3ct6D2715QwJO5jkHg9+e30qwz5JJOSD0/xHpzzUJBzwSzdeP5nPagCtI2Acjgfh/nNY&#10;V7KQCvp+h+vGc4/rWvdSEZ4/TqT165+v6VzUzufvZJPXHf8A/V9aAIQjM4HGCcdc+wz+fP19a9B8&#10;O6X5pAKcnnPP5H9Oc1zmj2LzTK2OB+nccd/rXtWh2IhCKo44+mQOaAN3T7YRxhFGAevTjHQj+tdF&#10;brnHGc46c8elU4I9oCjvn14x+vXsa1YYlB56/wCf60AWIVUAPjHAzzkf/WqK4kEaNnkZ9/16mrG4&#10;qM4wM9B2x/Kuf1O9MSEZ45/zn0oA5fXr0BSqnII9Rn+f9OnrzXk95KZHdgxYN/LnqOnP+ehrodbv&#10;nmchTuP9O/06Vysrb/mYZzz+tAFMDIx0DevXBOMY/TilbG1uOBk+/WpcAkds+2Mnjr37Y6Uu0YOT&#10;k/mPw9unFAFdjsbPcdSRjIx3HX/PQ1HwG2k8nHPf6nPWpmU4PUlc47E88flUTIS+7Jxj0/LNAEeT&#10;uBUAZyDwev0z2GPTPWlBDYOc4/rzShAcPkgE+ntznFKMhc5zjtjgmgCPmQEg8nPXHvnvz9OP0NAX&#10;LdMjtnAx7HP046GrDKRjBJIB5xx2xz/n+VBB4Uce35dRnvQBWHygADnGM+gI55/Xn19qcBkDPXHc&#10;+v1HOM/WnbSDtP8Ae/QjsB/hSlgp+c5Hufzx7/5zQA1gSQDyTjtwc/T/APVTMKCOc88/0z60sjkn&#10;a3IHbp36Y/Co+B3znp26DpQAjttAJOcYHbHY+n+fpXB+LfF1l4dsXknlAKg+n+JqTxh4usPDVm8s&#10;8ozknGcnPPT0xmvzf+LvxXu9fvJLO2lKxDKnpgc9hn8frQBW+LvxbuddupLeByYhuXgnnnGAT/nF&#10;fLl7qE11L5jEkn3/AK9/89adf3ZuJGLMTv55PrWWq76AEb5j04Nd74J8C6v4w1FNP02AyGQgZwT1&#10;pfBPgXVvGOrRabpsJdnIHr944zX75fsg/sfWnhbTrTXdft0adgGwR1I9eKAKn7IX7G1r4btYNf8A&#10;EdqGuDhlDY49zx34PX9K/WbStHttKtY4IFCqo7cYxUmmabbabbLBbpsWMAYHTj/9VWJpmHU7V9/T&#10;/IoAnZxzxgDJ59v85xXifxH+Ilp4fs3hgkDSkEKoxkn39Of8K0vHXj200W0eON9z4IC56k+tfC/i&#10;3xHPq15JLK+5nPJ7D9fwFAHPeJNcutYvpbq7fe79Se3fGPQdvauOk+ZiG5/pz/nv+dWJiHxuOB16&#10;/wCfzqo2GB+bABAJ45Pv6/055oAicswPOenOfzHT2ppVvucE9e3TH+RUqqGJOMH/ADjNRuq53KT+&#10;XU+2P04oAjIfByCSP0z24/zz1pxw0YO3ABAz1I98Z7/Wg7VBwMjrkjn3qQnI2k5Gc+nvgdfzoArb&#10;Qq5Ukg/h+B6/5703Bxk9TwOvr39B9Ksbsj0J744Hr7nGf51E3I2kZHp69M/45oArsAWHOCfUjB9s&#10;H86cVCkc5B56+p9Pxqwc5wpyO/H64xz14pCRuHJXj88Dnp396AIPKHO3kHv1z+HX8aCm7HBIBz/9&#10;fkfnUxXkL6Y/z/8ArpgVWyfTjnPHPPp1oAgIxnC4HH4df5n/AD2pQuAc9Rnk/l78YP8A9YVMQS2Q&#10;QBk9/UUzBPy5x2oA/9f6rubIHJxyP09AR/n+lc/dWKtkAcjjj68Yz1/WvSJbVhIWHc5PTpWJPaFm&#10;Pcg9cevSgDyO90ofMCOTn35/L/PX3rkLvT3ifcFYjOcjOMHse3Fe2z2JOeMnnPp/9b/PpXO3OnLI&#10;NrLgA8D1/wA+tAHlStJF8pHHptP4flV6G9ZNvPTv/Md/881t6hpG75sYwTj+RH4fX/GuVnhlhLHb&#10;jn04GO/+P9aAOvs79Awy+Px56fXPb/Irft73pkYwD26fU15jb3LoRzkH3/Dnr0robS/K9+Rgc9Pb&#10;FAHpUF1wMkE9c5JP4fT/ACDWiJvlBxnPGcYJ/wD19/8ACuEt74YRs4B6cdwe/eughvAUABzn19/y&#10;/PrQBuTKJYzGy8EY/McZ9vpX5nftVeAWW5GqQxZXd8zY7ds4r9KUuN2MDB+o5Hp/hXg3x48Lrr/h&#10;W42JuYxsBx3HT159aAPww1iBI5JVX5mAIzz1z15rAim2ny3Bxn68j9K9J8UaV9hup4X4ZWIwQM8H&#10;jOe5/rXlkzeVcEgYOfyPegDbuIEntWVVOcZz3J754/z3HesGzt2klCnIIyP0/LPpXRaa5L+pb3HH&#10;/wCukkspLS95xhzu7/z/AM/0oAeLRoyjN1IHbpn/AD+Vdbbw+dalYxkc+2emfTr/AJ4qBbIXEQkH&#10;BAz9M57/AEI4/nXQ6dATblepTOCcA8jnH4e3T6UAcBc2ptp45Yvmx8w9eDjP+f51+oH7JHjh7iNN&#10;NuXK/IOgAByBgHn/AD7cV+d97YAp5hGAMAdOOfWvcfgL4lfw74mh2nCytzz3zwD+GaAP28ikWVQy&#10;nPfr0/r+NS99o6cDH0zmud8N6kmqaTb3KEEFFyRg9B1z9K6POcEHGfb+X8qAAEluOpIGMfz/APrU&#10;KTjuc4/w/wAn60gAfC5Ax/8Ar7/pSgDAI4B/n7/lQAqlsBepGe2PY5//AF1KvQE4yMn1/nx26f8A&#10;1qj5GWxgcdRxx/ninJnA55znnvgf/roA0oLkxOBnGBz68/l/n0rqLO+BAUk8HP8AhziuHRtnXnr2&#10;/l/n8quwTeW3ynHv6c8CgD0pHDKGzkfhzj/Co5UDLu5yfp+YrnLLUCoUNgk479fUfX/IxW/DKJVH&#10;PPOfc+w+v/1qAM66jypyMcnHBwOe9c7d2mcrt3emRntjP0x+FdlKgbJ6Y/wrLmi65PXP6Y5/WgDx&#10;nxno/wBs0a4h2ByilhnvjrjH8/51+H/xu8MjR/F19ZMuI0kMicAfLIOMdu/fiv6BL6z8wOvUONp9&#10;/UH61+Q/7X/hK7s9Yhv9n7s74sAYwU5U+nT1oA/NbWo41mXyhkAc4BH+fwrGU9QeM/ma3tWimTO4&#10;Z6HPqDXPjhx/OgCSaARguSCTyMelUZRxn/P+RWjLE5i83qBx/Xms+YsRnGB2oAqj6Vbh9OufaqnQ&#10;1PC2DigDv/h5rb+H/FdjqCEjEijuPzxX9Cnwh8QLrvhG0uc5KqO/A47jjoenGf51/NzHK0EiSrkF&#10;Dn3BH+etftR+xz4+/trw6lhK2XEef++eD9P60AfeuSCCOccD/P4f4U4AZ3Dk+vT+tQK+QqE5P/1+&#10;9WVwcqOCB79v8/yoAVv7pAPI5+tIpYjpgjGfUHpnr7gZ9aUk9jgHHf8Azn86FBKBR649Dg8/55oA&#10;F2hs8Z6deePTj/P8zPy55DY+p6d/T3wfyo3DOP8A62T7D8aMdRvyRn1Oeh9/woAOcbsZz2OT/Khg&#10;fQn/AA/TH40iqAACfQZI64/+vT9px8wxj2Pbr/KgCIg4+UdMdD2piK4BOcY9s/5/H/69TY5GRyOe&#10;T6+vtSdW+U5wT26H2J/lQAh4wORjBz1/Pt/npRgnABHPtng8fQinBccgHJ/Enr9KXHfoR+nv7+tA&#10;Hzv+0Dov9qeFLnYmS0Dqv1XDDj2P59q/Ezx3CVulyNgA2Y557g9wf8+tfv78QrQXfh25AG4J8x4z&#10;8pBUj9Rivw7+KGhNb6xe2ezm2mkwM4wu4+2emMUAfM0yfOc9cn1H6V3Xgu6eOYxYBUleOhxnqD6j&#10;NcjfWzwSspHf+n+f0rX8LTmDVE8wZBBGPXPIHSgD7G0axiitzGVLuGbzAwBDqR19Mj64pI9FiF0J&#10;UUnYTwRg8/z6Z/pS2GtQtax5hCJcKOGI3AsPT39e3pXU2ziSAMeyjjq2Dz19BQBLfxq2nNuT5QnI&#10;7E9Ont29a83m0t7mN0iGG42kY5J7HIGPwzjpXqV55X2U5OCAcEn2HB9R2rikmWd/Kt0YRlshz0Uj&#10;gqR/U0AenfBu5lhkSzZGw8ZUgnH3T2PP+NfUcErwldx6H8xn9c45Ir5G+HmoSWviFI5V8sBwB05D&#10;cE5/zxX15JGoCuoABwehPX/P+cUAdVpmocrlsDr7D9Pfr+Vd7Y3oKhc5Cgc5H19O3/6q8btp3jJw&#10;cEf5GPQ+nFdlpl6eAcfLgY4z9T/jigD160ugVVlOSw6YP6+xPf6VuI4bCkdfx/L26+1efaffKBtJ&#10;Azj369f8n2rqre6BJyenHHT1P0oA6H5ue7f5H/6/5VINpPsc/p2P/wCs1WjkVyDjI69eo/zx+VSc&#10;N24Jzj8P84oAmC8bPTp/Udef/wBVM25z6Htz17f5/SpF4JwfU+v0zSBixAz09vyNADDleRzkf0Of&#10;TtTTuJ9D6E9f0p7Nn73B/l7UgDEHacAY49+/50AedfEq2+1eHpN2SI3UkY65BBGeeP8AIr8NvGVm&#10;LHVru3ACGKaRdoUAnDnAz0HrxX7x+MovP8O3y5yUXd+Cn/Jr8Q/jBZta+N9YgwRtuHIJHOH5468e&#10;1AHzDroUXLMgxyRgjGPT69etVrBxtLHs3HOOv5/pVjXEdJjvBJPbpiqVmwRW3HDcY49+aAIJDtJG&#10;cj1x/wDrpzMwdQ24EcnvgEccUkv+vOBgA/l65qVV+Td1AOPfp1Axzx68UAPkIZVQLghQDn1HPPHX&#10;6ce9UAD5mf8AI5rQYsQduRkc9fTuPpVBmKucnuaAP1N/Ym1ANYW9lv3AGaMnHHzYbqeevTvx9K/Q&#10;m8tiU27AM+vr6DnpX5X/ALE2stb6qbc8hLhO/QPgHI7Yx+PFfrjPauVcBQQQDnuP896APJNSsicn&#10;B4zx1xn8uvpXAXlrtIZhwc8j8uP16/livZtTtMOdwxg59MdMADP4/wAulef6tajgYy3T68//AFuK&#10;APOJkIYgHof5df8AD6VXVth3dMcfn69/51rXsOCSV6nP4cg//XrEmG3KlSXx/wDWzn39aAOjsLoK&#10;AeQR+Ga7rS744AJIB6cntnn8uOK8st5dp27uB6f574rptOvCuAeD+n4Z/CgD3LTLsSbTkHIB5H/1&#10;812Fnc7gDuyM8dz615NpV8ykgtjt+Pp+fU13dheliB2Pr/WgDtlJIx2JPtj/APV71Jngbjz1+lZ1&#10;vNvHP5f5/XpWkOTgHj+X0P8AjQAKBk7TyPrxjof8+tIU4Oe/5deacCAckYIzznOe/PQ/X8KTg5OR&#10;xx9Pc+lAASOp5zn9OpNQN8oywzj69Ocd6tYKkhjw34DHbH1xUDjOex+nr2/GgD8jP2ukxr9gVHGy&#10;4A9xv7/kcc985r89NS4cgkgdRnnr09K/RP8Aa7AbW9OcLuz9px2UANwDnHU9P/r1+dmpg+aWJ4OA&#10;R6kevrQA2yHmZVRnhcehyevbn/Oa+jPBMyR6fyedo+XnjA9vxHFfPmkIsvDnnjHf/PT1r1/w9drb&#10;xMkZAVkK9vXPI/woA7ZdQVr1mD52YGO/PHXsf8nFY/i3Uh9hIkOJMEZ9MHk/iB+eK5tdW33Mh3AE&#10;4AUdz1GO/wBc1keI755lKMwA9MZwTQA/Q7tWuVWSXYMjAH6Z64/l+FfWPwiiE+oxJtJLNEpB4IDN&#10;14PT6duvSviWwneN9yngdeOCO3uK+0f2c72MXkYkBLwzQSLn+7nJHuP/ANXegD6g1GwBVlAzjGc+&#10;o4we/wDn6159fQNExVhgk9OOnpXuGo2RO91T5WII75B/z1Pf8a8z1i0wSMjJJx1/HB/SgDjFbYSp&#10;XBHXgjH8/wA66TTrtlwGJYg9scY/pn8/U1zzDYcEADP5bePw/wA96tW8xHzL24z9OT+dAHtGi6gc&#10;Jzj69Pf/APX+VeraPeFgWY4zz7c/n/nOelfO+k3hXbt6ent9Ogr1rRb/AJTnrgH/AOsaAPb7Cdvb&#10;jB6e/H+fz9+piJboMgj1656Hj69K860y5BRPnwemOvQ967i0kO1dw6ep4/yPagDVwGIYYA4Pofpn&#10;+dGMtu6j2AB/Dp9aIiGGB1P/AOsfgak3cfMcAZ757dvzoATavAPHXqMc9sH+WRUJ5+Zeo5+nA4/G&#10;pyFZmLDgcc89v89qY4YfMBgDg9PwxQB87ftB3gtfBd7KD/q7a4bjqvyHBP8A9avww8Q3SbSJMMUX&#10;/wBC96/af9qS/Sy8FaigPJs5Qef7xxx/PP55r8TPEIt90q53sQuOOM+n1x1NAHOae0rTFwcAZ5x1&#10;9a9H8OOq3JWJOQMZI5x1+mewx0GOetec2LbVwOSDjHY5Hr+Fei+GIMzu7HIHbIH+f6UAe6/aStuh&#10;GQxC8Z/I49TUqlUA5wTjg5wOckfj6f8A66xo8mQDPKA4P3seo6dAf/rVpLIAVYDGPXpnHP8AkUAW&#10;QFmkKZwo/Hk9T249/wBK6fwtZiW5upFXACooPcb3HB9vbv3z25i0kAY7QCOTn0A45I/OvS/AFg19&#10;fyeUpIM9rH7nLgn064/lQB6RrSrFfOi8bNq8eqrjOOPT8/zqtBIeOxT68Z7/AI/X8c4rR1wl765d&#10;V6yPjgcgMe/+e1YkMjDIPb04H4fn296AO60a52t1APr9eep/wr13Q7oEpuIJ4HUDHOP14/CvB9Mu&#10;sPuzyOv+f5/SvV9FugygKffnufyx/nNAHvmj3XJCt15PGO/+c13ltJuUHPA/P+ZyOfxryPRLgLgs&#10;cZ4PXjPfHtXpdhMu09Prn36fpQB0KgsBkDJ/z+IqXH90EZ757fh6/l6UxCQCScj0I9PT0zU20YXI&#10;x9PQ8GgCFsD5h1Prz+I/lQN+CFOT6DuR0Hr/APqHYmpNoYFW6j07n6d6RlwRxgH8fTjAINACDkdM&#10;4/n6j/8AVTR8wGB93Ax68Z7/AOf6gBUYJz+Pqf0px9eue/Yen1FABjAKqRx2xxyD/nmmMx6gcjHf&#10;j2/OpGJwQ3QHpxnn1P19OtRMxyf8Py5oA87+I9/9i8OzYOC+R14wOeAK/CL4kapJqvijVL/ORJO/&#10;zc84OABz04HWv2X/AGg9aTTPC8zK+GSKRvTouB+vf+dfiJ4guN8kkrqQzE56Zzyc5/z+lAHnVywa&#10;XKjABz1Hp0Fe/wDwC0n7f4jyw3BUz7ZyK+fJJGkcnGc9vX0Ffbv7L+gXF5crOECHzB8+PYk/0B/C&#10;gD9ALSwiTTrfcMIiD0PzDqOx+ua3/D0m6cI6qgk4UDjABHT1PP4d/Wq9/Y+TbJCWy4wdp44P+fxr&#10;ofDFkiESP0ReD0xzzzg9SOlAH0H8OrNyjTuAGkI544AHA/z1r0vXY3WwmeNOdv3mALcc9T2/z244&#10;v4eRGbDgcBtvpjjOcDqe1dV8QtSg0/QpN7Z3jGOOM9OPoKAPlW9uzJrdxsOQH2g4PPt+H/1q6vTZ&#10;DldnQ9h7cc/rx/k+SWd4ZrySRSACx564xx09a9M0aYMofIycY7/j7e/vQB3sDDhs46cevrj/AOv/&#10;ADqYcAbhgE8jHT3PYZ61QtWyQQOccHucdq0F2qRxn8v88YFACnGMtyPX8f1z+FJuGeOT1x9c8c/5&#10;9qT5sZA6/wCT60wdC2RgYB/Pj+dADs8ggdP0GeR6njvS5cg45B4/Afn1/wA9aQdOvTPBGOnpTj1J&#10;POOmfTvQA1gAvTJ57dT/AJ/ziqFzgAeh544zx/nP4VfDAMcckdM+v+cf4VSm3bd68j6jg++evvQB&#10;53rSgbiwyc/l9evOR9a8e12MndvHJ9hx75/oa9x1iHKk9Ovp169en+NeRa7GXD7gcYPTt2zQB89+&#10;IYQNwA4HfHT/AD7/AICvH9TUCXA4P1Izzn1P+fXFe4+IoxtdV6BjjgcjnP414pq6jfuboR9P1POM&#10;0AQ6UxjnVeQT+PH5/rXqCXyWmmNJnZvJC56AZ/oOmR7968osZD5yMwAHqeOnqByPrWv4t1g6dojs&#10;pBZIzgerNnA9zQB8p/EHW/7T1u5nTkF9nqCoOOB/j+leNXbB3ynIPOOD+RrrNbut0jNIcO/P1ye3&#10;HXtn61yEe55gAQMnPTOR04/CgD2X4O6P9t1+F5Y2dI8v9COg49c8f4V+ntlqh0Dw9bRCIlkiO4k8&#10;b35PPXpXyd+zf4OWS2XUZAEM0mFLDkqvJPOOOK+ldduWuZ5zGS3Y8dMYxge+KAJPBstxcawbthly&#10;2MjOQD2wO2RyfXHavpQ3sv2f7LEASm1S3ONx4B/DqT0/CvmvwWb1b4wWa5eU5IxubnoB+nFe8XFt&#10;LZ2QjDkEJliOMs4A4Pr2A+tAE6SJdXbWkT5CBUXPPfkjr1J6/TNeyabZR2luijkjv16flXjvgHSp&#10;5L6O4UbETcxY8ZC9ARznk9q90hiMaBSSSv8Ann0oAAv8XUHp1/z/AJ+lK2RnDZ56n37/AP1qnBG4&#10;HoePcU1VX047f/WH9aAICpcDIxjj6np16/n9MiqNzkrxyT1yeOvv14rSOckDjK46fn/n+dVbgbo2&#10;cDAIHvx/T60AeeawQ5YA4J4wBgc+g6149rwUbi33h156+9ez6ygKsQCAcKc/59q8e11gS/Xnkn/A&#10;duvFAHiOvD5i2cnBIPuR/e//AFf1rzC6LLI4K5Ax759wev8AnvXq+vr/AHTwfp2OcY7Yryu8OXYn&#10;gZP/ANb+lAGjouWI4PJHJwOfX36Y9q9m8OSbpFQtgdO3+ePf+deK6M7rIE4GWB65zyAe+frj617T&#10;4dOSpzxnP19OaAPb9GXcoHHOB6fQ/n/+uvRdNI2g5XPH+eR/+v8ASvONDYgBs9M/r/nAr0nTl5A7&#10;nH4eue/t/WgDp7cDBXOB/j6fh61YIwnA4+h7d/8AJqCI8Lg5Bx27eoqZuDxzkf59aADaM7gME47j&#10;GR60qgHCDgH0oyeGAyBz2IPPP+f1pgLEKc8Hg/8A6/50AVLyRba2aUnAjUk98e/+f8K/L39qDxs9&#10;1dDTVlyCzbhwTgev6f419+/FDxPDoPh+eRj/AAsfTGBntnv/AFr8S/iZ4tuPEniK6ndsojMo568/&#10;T8qAPKtbudxwBgHIBPOfTH+fr6Vz1nbvcTBV5J9OOM8/5z9KtXtwJHbPbPX09uP8iu0+Gvhq48S+&#10;IraxiQlHcBiPT3+v+TQB9h/s/wDgmK0igv51z5+1iwAJ246ev4D19K+67AXAgl2x8HGDjuOgGf8A&#10;D/GsP4X/AA1GmaPAzRfeTjIIwvQY/wDrdq9jv47Pw/YRRxrvlRSPxOR/j+FAHAQO1uYpCOFHHQEk&#10;cH9eB+dfQHga+MkonC7UtiScjPGPy749TXzM9xe3l+HAJiThV6KSeBn8/wAv0938PSrpmgvczvtE&#10;hbec42pHyzD2PQe1AHH/AB48YCSC18OW7kG5YXEw+6dvOwEccZxx3xXjuiKRGGOQW4Gc/l17/wCf&#10;SuS8ReIJvE/ie71WTlZZCIwccRqdox9B6V2egqGRPVSBz1HuaAPV9LUNGhIwSCf0B9Rk/wCea7Wz&#10;wuRg5GPw56/kM4rk9Jx5abBgnt+HHr+NdjZhtoHc9RxjjjFAGtGrnDYz0Ofxxj/HipWUbjtxg59f&#10;frn9P60qg4OB1+g5yeh9adjDdMAe/wCmf5UAN8s46HPU9en1xz70wI2Tx0z0B6D16irDDJ3gkH+X&#10;HGf/AK/4UzbkjPJGep65oAXGCMDI/McdM8Dp1/OkJIwTyRn2z6nFOPABYEHk9enbk00k4O0YA9eR&#10;xxg+1AEDjjqPX9fUZ/l0pozyzDGeh4/L0H+fwkIII4J68/TtnntSjA+ZOSTxnPc/zoAqzfdzkDnv&#10;z+mPbv8A/q5HVJNyng/y/DHf+ft3rrptgHTOOPoTXD6qx+YEYHfJ9efr+NAHmmsSqpYKBknvnHTn&#10;jnjHT8K8wvn+diflO444xk9/X+Vd9rcwVmwck+2fpj1yK82uCzBjjGDx7j+tAGdje44wCewxj379&#10;Mj9a0bVoreF55eNqkZz/APW4/Hms5XLYAP8AF3J56fTOP89K4b4heK4vD+iSuGwVXoMZJ6jHb8aA&#10;PCPjN40+2Xj2EUjBUzvxgjOe/wDnPb2r491a6+0znngZxyeB2FdX4o1ua+uJZ5Wy7seeM+35elcA&#10;x3tzyf8A69AFvTrBr2dY145HbOMn8a/Zr9iD4BwyTRa/ewZZCCD09cfp+XHWvzu+AHw2vvGPia3g&#10;ih8xC68dRye+K/pt+Bnw7t/CHh61tUjCEKM8d8YoA9s0LSY7S2jgiXakYAwOwHTiutjtxHjjGM0t&#10;tEsKZPJ/rTp5RHGzn+Hn6f40Act4p1hNN095GbYB1J7DHPFfEXiXVJNV1GWXzGK5JHpgdOOP8817&#10;X8UPEIZWs0OS5PPTAB6fjXzq7hsseTx+Az/nigCDyyW59PUH6cUjLuAwOe3PT/8AUKlBUnLDBOeR&#10;6f561HlQQuMgY4PT2zQAgGAW6g9/6Efn0+nFJjAOc7v0/wAf89qVjg7c5GMfh7n8aZ1IOMjr/h79&#10;jz/jQASDGVAyT/n+vNUbhii7s8Hrz2B6ccfWrjb8HaM4zx3H074rLvCFiwByCQOeh9qAOQ1WbZnj&#10;gg//AKv8ivMNUnUkkHB78nt2xjrn+ld5qz7A+Dgc89P8/WvNNQkBlO3qc9vfmgDOjXL88H0Iwen5&#10;Vt2kYXBweMf5x1rItkYMN43jrnjjjnNdNYptI28gDuP0NAHSaXbbmO4df6HjOf6V6bpduwQDBwcc&#10;jg/hz7//AKq4vSodjBgOQATxj6/jXpdjGQNvc4B+g59P8KANSGMgjngdv8fQmoZ92T3AHvx+vv6Y&#10;/lWhhsEkf17Y/T3rOnbcxOATyP8ADHGO1AGcQN2GHHGfyxn+mMVEGODuAHqOp4we3pn+dTtgg4OT&#10;j19B6ehpm1gQvY5Hc479aAAqMcnGODyfrjqM8cVC2ccHBBHGf8/h/wDqqYqSCzdTjjPfvUcgCY4G&#10;Bj1Pfn/9ef6igCtKxVS3YY55PToe3H+TXy38aviTFomnS28EoDEHODk8Y+h5z16V698QfFdp4Z0q&#10;WV2w4X6ZB/zz6V+UXxN8d3HibWpd0hMStzk5+6eP/wBfWgDjNe1m51W+lvbgn5mJy2Cce3r65ryz&#10;WtTLkomQD349fT17e3Ga0NX1lYlMUZ5P9Rzj/GuKTzruYKnzNI2FFAGroWjT69qKWdupbcRu6YGf&#10;896/Vz9nb4QWWjWqandREuF+XcOc9zn05/zxXhP7OHwVku5V1G/j+cqr4ZM9e361+h+pyweE9Cji&#10;hADhdqqM9SfqcZoA2tZ8QJD5WnWj5I+/g8DpgY/l+ZNeheFGLBFbjgAfXt7/AOfevlvRbp5roXM7&#10;lmdgT179Of5/lX118M7NZWfULkZiVR5Y67mJwT+lAH0PZXtvoOjlnO0ouWPtzn+vWvljxT4tuPFe&#10;stdNn7PEcRr1GB1447fSt74p+MC+zw9YyZZuZj6egx+leWWKkY38D0+v+PTmgDrbBSeoxnjp09uK&#10;6+0RRtzgAe2f/r9P8iua05ORuGcn9PTpXZQRqFRs4BOOpzwP5f57UASggHoQB+XB56e1ZV5KQm3O&#10;SAfX8D+nritN+2cED27D6965y/kUAgjI59/p/n9aAMK4be2e544PbPb6VVYfNgg4POP69cdqmf5s&#10;8ZPr7/5/z6xqQmADk+/U/wBRQBE2DyRwDnvgfTnn6UhGARwMZP8Ak9+vSpnJT5iM56dc/wCf503h&#10;V4HA9+3b39v8igBADxgEBeP8nPfrjrTWXBIHA/ljqef5/wD16nBKEHI6n68en19ai9c9AP8A9R/z&#10;/WgCHYCSMct1xxwOeM/lT0Xk55J5+mPfJ/ycdhSnnOec469/Ue3v6VEDgeg/AHj3yTzQAKo5469s&#10;dP8APao5CEHXk9uPTp+PX+dSM3y/N0A/TsM/41lXc4GVTlePqT7d6AMm8k6hTgjPH48ZA/w/nVAR&#10;o5Coc47A8/QnjPp+lOndi5Gckdgf5U+1G49MBevr/n2/CgDo9MgDGPjqQMAdTnnr/wDr967+xhUg&#10;cZAx1HOD3/Pv+Nc1pkfyDAxjHpyO2P8A9VdhZocYwBhvxyBg9ufb2oA2bSPOGU9eOvf+X8/TNb8b&#10;bAFHQD8/XNZdqpPTn6Y5/wA4z/8ArrWwAMjBxQBBMypk5zj+Wc+9cZqVwAGGepJ9RngY/wDrV0eo&#10;TFEJ44688/y6flXm2r6hHCrEngZPXqc5x7H1P0oAwNXvYrSBpmYKFBPoRj/P9K+HfjR8W1txNZWc&#10;oZhkHafcf5P411/xo+LCadbS2trKAQMYzycDtX50a74huNVuGvLh8lu3HGe3p/nNAFbV9WkmuZJ7&#10;h97Nu5J4GfQH07frXmWpai87EISBkjqOn0qxq2otMTGjkgZ/HsPr/wDrqtpOlXGq3cdvbIXaVtvH&#10;8+9AF/wv4avvEeoxWVrGXd22/KPr/hX7m/sefsqxabDaeINdt9z5DKCOp9a81/Y3/ZR+1zw+Idah&#10;4BDcr1zzgD/PX8v3J8NeHLDQrGK1towojXaAOMAUAWtE0m30q1SCFAAo7DH049q2ZJliUlmxjn8P&#10;WpDhcnOP8/415N8QPGdroVlKA4L7TwDyTjgf/r7UAcj8UvHqadZGGFsyPwoBP5njP6V8X6jeS6hc&#10;vcznfvbJPfp+tbHiLXp9ZvWmnOQTn146gA9veuY+Yk5HHP5j04H6UAQsrdScnn8Mdep+lRSBeeoD&#10;ZOfx5/DH+RUzEk9cE9wP8/zrPurhVUqOD+uPT8uDQBlXcm8lSNuAT36duf51Vij8+Uc5LHj39MDP&#10;9abO3muNvBJPGBwP6DArotDsN0gbscY/z2oA6nQtOwolVRz+XPT/AD+FemWMW0KOjDA+o+v+H86x&#10;9NtQgPYD9ePw5zXUQqoPB4A60AaMKn3B/Hn9O/8AkVopsByecj0Pf1PHfnPWqcQ64PQZ+v09zirM&#10;jbR85wR7/wAvpQAy4kCRk5x7dDz/AJ9vr1rzfXtR5Iz06YPJ/D+tdLrGoGJCF56n8en+frXk2oXf&#10;nSOpOQM+/T+VAGVPLuYjOD0HTHOfx/n2qi5YHKjOc5xwPT/PH4VIW5x0P+Qcg/5zioWXC89h06d+&#10;PX8qAGbmLdPcZP8A9b+VIcMTxyBjBwP64/8A1YpxRgRzjIIA/Hr7Y9qcqkj5xt3cZ6/j+FADACcH&#10;sM9ee3Y/5/HApuSV3HBI7HnP/wBepV3NliduT2/Ic/rTSBsGOoxn/CgCpsZhypwMex/DH5/X2zUq&#10;rwqt64/qevf8KkILOMjJ47e/GD/nIpuQihlPA5HHHSgB5yqZUYIB/nkn+tRSYAPQH2HX14/M4oHA&#10;VV9+eg5/+t3FDYDexz64/KgBjZODkA4+n4d+nr9cVFtyu9RgHAz0574qTIA2jHGB68556/p60hfa&#10;rKp6/r/ge9AELDpgcDP5f56fjXBeLvGFp4csGlnfawBxU/jHxbZeH7OWaZlBA4wf85r84/iz8VLz&#10;X7qWG2l2QjgnP1wPxoAg+KnxTutcu5be3lPlhiCc8HB4A44HvwD0xXy3qV/LLIw3Z5xk5BP+TU2p&#10;6s0jsqng8ZJzkdeM+9c/ueViCeueTzQA0gyHt/8AWr0PwP4G1bxfqcGn6ZD5jykDjnHPWmeCfBOq&#10;eL9Vg07TYmkeYhQFGePfH049a/fT9kP9kew8Mafa63rsG+5b5gGXp05P+eaAGfsf/shWXhWzttd1&#10;u1BuG2socc/U/wCc5r9XNL0q20y1WCNdqoPTjFRafYWulWywQAKAMYH061ae4LAleAKAJ5LhFPHA&#10;FeY+NvGVvpVv5cZ/eHgAHn2/Dvml8U+K4dNhdI2ww4479vy96+TfGPiSa4klkkPJ9T0I/KgDnvGP&#10;iW41G6dpXySx4Pb0A9h07eprye7m3N0xn27dvT8OlXry4eWQsDnOevp7fmcVjMfnOe3t0+lAETjG&#10;cjIxnHbj079eo7flVcAhumOoPtj8vp+eTU+cZA4PPXHfuCO3PSl25xt6Drz2/wA96AIcEZYjBPbg&#10;gHHTj/IqB04Bxk+3f9cd6sBQcZ49MZ/H1HFI2dwbrj8TjPSgCoB13598fl+A/wA9adg8Edf0+nH6&#10;emPWnuuckKSBjGCc+5oZW2hl49P8/wCf0oArkOu0HgDB/wAnJ6+n8qNpI2njrgY9e4z+n86lUMMH&#10;vzjjP4fpTlVumeWP+Sf8KAKo+VBgZxyeue+CP8+xpxjxznA7j0J7evQd+PyqUKpwB9ePQdwef89q&#10;GVcsSME45/8A1/XrQBCwcA/3RgH146kjjrQyjGR06D1z/ntirBxnqBxn6kDuMD/PFMwCOeh6Enpj&#10;p7dulAELL8vy5A49jx7D9B796X5QRkdTn1zz2PH5dPoaXgk54ByTzx1/KnZ6MOep7kfhj86AP//Q&#10;+8ZoBycc56f5H5fyrNmteQSDx+v9fw/pXR4DEqeSfXjPp696qtEucgY+o/T9aAOIubMKSSuSFP19&#10;jx26ZrHntdzFMZBPrj9Pp6/yrvJrQGM7Rkde3T1rFuLXHKc49Pcj/OaAOAuLJSDxkD8+fbPJrkNR&#10;0pMhlGO3fOf8+3+Nep3cGcfLjP3f/wBf49K5u7tAwPGNv5g4oA8iubGSPOCSB04Hbv8An2rPidom&#10;C4wR6EivSrzTwxOR7/Qeuf8APOa5G+03o689fxPsP89Mc0ANtb5hgscDPqec+3Bz/kV0NvfqApzk&#10;jt+Gf6fT+dcKySwMQBhhnHt6Y9atwXbR5ycE49e39PegD0+G6BxnBH16/wAj9DUGuWKappk9qw4d&#10;WPr06f5//VXL2upbgGzgnHfB9etdFDellALfLx07Dqf1/wAfagD8ev2gPCh0rxJcyRowjnyy+mSe&#10;R/8Aq/xr5D1S28mYPjAbn2/Ad6/Wz9pzwjbz2MuqRICYvm4wfvdcew/xr8sfEFuscrxMpXH0I49B&#10;/P8A+tQBk6Zd7JY88BT+pGP85rvrq1+1W6TqeVO08evQg859Mn64zXmUDeVKO5HTP869J0C9SeMW&#10;07cjK4A6k9vx/wA96AOl06xWSzK5yAPTv7+vH41rWNq0MXlKMkBsc9PT9CQSP1qbQLZ5XMbPxgkH&#10;2x0x/Ousk0uaFsFeCFxx3HOfTBoA5W8s2aBS4xjso4PpnrnFU9Dkk07UoruH7yNn69Ofbjp+pr0G&#10;DTGYFpNuD6+1czcaYY7vCqWAwBweB6/mf880AfrH8AvFcWt+HooncM6IAefQcDvzX0euCAx4z7ce&#10;4HevzP8A2b/FDaXqS2Nw+3JHG78hjv8AjX6V27CVBIB8pAz9f84oAnJGMk8nnjn8qX5eR97PH/1v&#10;w+nWn7OBkcH1/lmkzwO/B/z9epNAEWAmM8Y646flznP1wKkUfpjkDPfn9eDQpJwO4/wwDmhlO04B&#10;xjrjrg8Y9P8AJoAXJycDBH+H+R+macrMAeeBn6/l26f56Uw7RkYGD69efp24pSuOF4I56dR2/oaA&#10;LccxBHJJOegxjnrW5Z35H3zx/nrz/niuZ57d8cEfkfwq1G4GM8geh6jkk5/pQB36TB+/J/z65pJE&#10;VQBjr7/p0/nXOWl7swGP5+3/AOutyKZXUZP5/X/PrQBVnthz6dupx6k464xXxF+114OOqeD7i7t4&#10;900W2dGxyCmAwP1Ge9fdxXPyqen6+9eV/Ffw8mt+E7qAjdhWHQZIcYIHfr6UAfzR6zZMk7ZO4DPb&#10;BOef/wBVcNMrI53DFfQ/xH8O/wBia7d2D/LLA7J7/KeOOmCPT0rwnVLcJOWzgt/j1/nQBBCFkiJP&#10;JAz9cD1NUrmQy4GMY6YqzASrbV5A56+vWqssLrMyYB2nr60AZzdfrQhAbmnOSx+lIM8c0AXMKcHr&#10;+v8AKvvD9jbxqNL1prCeTAjcHGTypP8AkV8FMHAGDgV6v8GvEMnh3xlZyhtizHa3r6j/APVQB/Rt&#10;Z3iyxJIvRgOOvXoB1/H862I5M8luDj8/6V5D4A1r+1PD9ldZJJjUdc9PUetemW84bocnHGe2P8/z&#10;4oA2Bxg9iB2H4478U/LYJAyRx3/z/hkdKgSRcBieRVldv3se3f8ATvQA0kKSe4wPwOcj/J600Ha5&#10;bbwfz9OOnYe30pTuAOD1/Tr3/wA+lIoyAAMn6kfSgBVAGcc+xHvwOeKcSAOV69Dk88+n0/DvTMgY&#10;25Oc/l/kUA4wq/KPy46+v+f1oAcVA5I4PP8AnoP8+lGCCAecYHv05/zmkIyQ2Mg+/wCmP8/SlYBc&#10;bScHvj8fw+lACr0AbnGcdeR6/T+lIwGMAnAz0zzz2P8AP/OFLFSeMj9cUHaRtHb6cd80AZGt2xu9&#10;Lu4AcO6MBz1OOn9MV+P3x/8ADwsPEl8VJP2kCUcYGSOc5OTnHbFfsnMuenJbj0Bz1zxX5jftU6BJ&#10;HfQ3IBOHkj2n2OR/+r/GgD8vdSKBnkA5Y5wOPzFZ1lOba6inGRtYdMcjNdjqsNpD58SLucb1z/Dn&#10;1A7f/rriDGFxleD+HSgD7K8Pm2utFQ53YXHqBgZHvnjt7+vPWWl4pdEXDb1O1wDyRjIPrnt64rxb&#10;wFqa3OnpEwJdVVgO5KcZI9Mn8fwr0mCWGCQMz4GSfl4AB4wP05/+vQB3F3c+ba8jaQOgzk46HA4O&#10;McAVy7eVE0jKAsUhVs91bA5P9RVy+vBFbOycY3E+gxnpz07VwcfiSOS7lhPIIyecKBjHHr0z/KgD&#10;0PRbv7LrUTrJnBx/eTPUc8Ec445r7v0tUvtIhuV5LDGe/wCHv6k+vSvzdm1OOKSC4YMpR0V+enYN&#10;6Yx/niv0K+GF8mpeGYWDByigDHTBXI/z6UAaM1s0bE9x68d+fTj+VOguDE47gdeuPw78Vt3luDuV&#10;s7enT8/0H48c8Vz00ZRz8uCfXI69qAO60u/UkMG3becc8HPfnp/+qu2sbxWG0nIPvz07/l0xXjlh&#10;eeVIFViMfl9Of5V2un3o455PT3x3FAHrVrPkDJyCR/POcdumPatZGBQDOSPQ/wBev4Vw9leZYkHk&#10;ge/rgmungnB+6ec9f596ANgOQBk4wRnjGTjqfX6Y/pQechjnPHf8s8dP85qvboquWBJLnJ/T+R5q&#10;z0zgjGO3PPc4oACoILFclc9z2H4/rx6dKU7CT3zx7f5/yPWhVCgqowfpnJ+n9aYwxliOvf8A+t1F&#10;AGXq8BuNNuoQcl434P04xxX4v/tAWjWfj67GMLcFHB65JUrgDPXj/wCtX7XTjdG0ZH3gVxj16e1f&#10;kD+03pMkfiqC9xgPCctnHKMcn8c0AfDPiW0CyMzLg8fUd8f/AKvauasosyMuASQepPpwc8V6B4jt&#10;d7ORwOM+wwa4G1LLchVPIJ9s/wCfSgCK9TM4YjhgDx/IfWtqW0b7Km0dV9uvv1qtNbPNNEAOW68e&#10;nGf5V1slkttb88kIoPvnsM/rjp39aAOKWDaDkcjr7Y65H5cZ9qyXB3k9SSf51tE5Yrggbm/z/Sse&#10;cYb0Pf8APP6UAfYn7H+oGDxfNA5wAY3+mD1Hvz3781+4ZVJYtyrlcBhn3/x9uK/AD9mbUjZeP1iY&#10;486M98ZxgjB9/wAO1fvtpExudLtLhOkkcbfiVz/OgDIv7ZgflGF/zz1xz/n1rgNTsgVII46/TGPX&#10;3r1m6iypyMnn2/X8q4/U7TPPQNkepweuf50AeLalaYJwMAjsOMev8vQ1x1xB8+4j1BGT19vx/wD1&#10;Zr1zU7AkkAZ4Pt/njr7fSvOtTtkjJZh6544z9f5UAc4rKrYAz/ien/161rScrhRj5efofT86x3G1&#10;hnA4yMd/T06VLDKVIwcFeM9iD6CgD0bTb7ZswxOec+uOefp1r0XTb1WCjoP888c9O/H414pa3Kxt&#10;8pHXB5/P0/D2+ld5pN8xAz/9bnqPSgD2ixuvm3Zx+WM9P5en59a6OJztDA557ggn26H/APVXnWmX&#10;qsQ2cepPOM8Dv712VncJsD9FOf8AP/66ANwfeAHXr64P0/D0qRVxhm6nPbse/wDPH8jUCbWO0AZ9&#10;j29R+VTLz97pzx/WgBjAdMZA6+w7f/q+tNyR8qH7xA4/w/yacxJIb6jj6dvU0zO7PHHTPTOfb2oA&#10;/Jn9rqNhrNkqfdDXXOPccjpkg8ce/Pr+dWow5ck4GOR2zjk471+kX7X6FtVsdgwomugxPYen65Nf&#10;nDrSxrhUO/Gec8Hnt6UAM00kZwcHg/X+Wevc12tpdvBZh+iZyDx1z06cZ9un0ridKcRqcqCWA6jP&#10;GT+X+cVvapdlbXy4hknr24zjkfrQBnLfsLt5S2B74BwOw659j+FWb2+adBwCBg89Sv8AT14rl/mY&#10;knnd2GcZB6D2FTq+GG7nDD8h3/z+lAHQxMqwrubc5UD16noDk+vavrP9mucLrsQ+85aL5TnkA5AA&#10;+p/zmvkDd5kQZTtHXoAcjjA/+vX1T+zNPIviUxKMMXjKscZXa3OD29aAP02vbTzIVlYAZVT3/lz9&#10;favMdasiWZuuOcdcED3r3e6hDRIwGCyqfTBb27dfWvN9btWVWZRkjp37+n+T70AeC3kPlSZJ4656&#10;n1+nf+QJrKRsHDHPr7j0yPxruNXs2+d1GTnH0/yPWuKlTaSAckE9+3Q5H+e1AHRaZchHBIwPXk49&#10;DjP8/wDCvUNEuyWVdxIPB/Xr6V4zaO6YJ4xwMV3GlXZVxzgKO3PXqT/T8KAPoHRr3dht4OcZ+mBj&#10;j8/8a9M0+43AbsAjj8e3/wBb/DmvB9IvUyG46Hn+Qr1bSbk4UFscj/PPX1oA9KhfOGGSOMfl+nv/&#10;APXqzkHPGMnHQ547/p1xWRZTbsAckfpx07dh+taoORgDPb0/XP8AnpQAm71GCenOc9u/SkZiQM4J&#10;X1x0J7/n1xmn4OeuM/T/APXnikfcMccHPXqKAPh39r27eHwvfxg5BSFOB2ZjkfyHtmvx48QRnzXO&#10;c468Yx6c/wCfTFfq3+2RfAaZcQgZLzQpj2UZ7/5xX5O68x3PuOAT0x0z/wDWxj/69AGHZbC68kks&#10;Pb/6/PY16n4ciOS8fAxng7u/0HevL9PiYyKxwPnyTj0969b0Q+SjSAKquqjcw5BJGSOw69x9KAO/&#10;nlMSmF+XwN3br/ntUzSsrLFkAnOARwO5zk8/h3561z5v5Li4Jcg7flbJ5Yg9Qf8APFaEkrdsFRnG&#10;D0/z7H270AdRa7cBWOcsBx6D9efavo/4NxaeRbXepMRGupxsY+u5IY9xJHQjIwPx4z0+XbGfaABy&#10;Rnk8gE+3r79q+ofg7p5l8iYEtsMrjrxlcD24/wD1+tAHYa1aqZZJFjwJmZtq98sT+nHpwK4ZgY32&#10;k44PHJxzz/8AWAzXrmsWmIiwGQM9uTz6+leX6hFiQtjBwe2D9aAHWkyxSeZjjg4+g/meM+1ekaHe&#10;Ald3GBnHP8/8a8rhYklwcEY7enUkV12i3LCXG7AHHqOeuf8APrQB9E6Hcq2AeQcd+nv9P8jFeo6T&#10;cYwc5B49e3XP5deuPevC9BvMkAjIB6n3PfPXH6V6zpVyCPmyMdsjB7f5/wDrUAepQMTGNoznj8+v&#10;v+lWiAyDuPQ/h+Pf2rIsJC6jZ056cDg81rliQDgADn069KAFBOBgZP5deOuf659qDkYYcY7cH6jr&#10;xTQQDgnke3vzTsAnHTP8+Rk+9ADOP4lx268Dnr/nNLtGCw47cjr29c+1OGCM5256fyx+NHzfMOo5&#10;9z2z0oAjzkhieB/IdvaopFbGAP5fl7eg71Z2naQDwR06/h696rSnCscYHXGMdf8AP/1qAPhH9rzX&#10;ha6BPZIRg7YycdcnLD8Md6/JfV3G47hnJzjdk89D/Xnviv0I/a/1/wA2+gs043zSM3clRgAH0HP4&#10;81+c+rsBIcfMOmM9ff8Az/WgDm4U8ycKBkk9+n+Ffph+zJafY9LguFHKRkgY5LMTgfhn6Y781+dG&#10;jW5m1BUxkkjGDnqelfql8E9Nki0ZSE2QRoqg9AcdSfxoA9+1G5SZ0ZnaR2PA7ADqR+J9Bzx716Dp&#10;zLbaYuQANucAc4Hb+nXP515JJPtuxG+AvAOM5AJyTx/L1rsbjXFjtYIoiC5bHPb0B+g4oA+ofhis&#10;lxEjSuSjDd8vAz1PUc+lRfG3UYdJ0KViAjsrMNzY5AHAPJOM5INaPwqdpNLSSPr0IGMEsB39Pwry&#10;f9pW/jg01UjfczyLGDnkeoH155oA8E0SdpArlsk9SM9O/Oe1es6TLgK5OD1HYY6/56c9uteG6HOQ&#10;d2ee468V7Dos/Kr1B/HPue1AHqmnyiRQyntn1P5fz681rrxyMbf19+P5VzenMFjBA+nf2wPSuijx&#10;jk8n+RzQAoAwcDp0456cZ7fXH600hu3Ofw/HPp/nNPxtzuzz36Afj704bj24B5H8vWgBAowcLgge&#10;35U5lG44z16j6cce31+poABxzwO/Xr7dv8ml6ZwCAP8AIP8AL9aAIW78ZPH544+lV5lBjXsDg9QO&#10;f/1/1q5t6hhk9PoP/wBXeoZQQOBjHOO/+SKAON1eMFGyeTn/ADn3/OvIdagbLgck5z2HueP84r2n&#10;U42we/Xv/n04ry3XIch8HBx+J9/8/wBKAPnjxIi5b0wf69M9fWvDNaXLHnBA6Hj8/Xpx3/WvoPxD&#10;Ei71xg8/h6AGvCtdTa7tjgnp/vDoD+FAHKWLAzgKMgH1J/EnP6fSuE+I2sEWf2dOC7k/QA4/xz/O&#10;uwMiwRSuTlhwP/rV4T431I3N26cBY8DAwQMfh09aAPJNXd9zHdkkjjPXPTjHP8vpmm6FYve30cap&#10;uO4A49zx2/TFU7590xUfN/X+X5V7Z8D/AAuPEfi2wsWQ7HmBYgZ4XrzxQB99fDHwdd6N4WQIh/cx&#10;qP8AtpIQf0HtXb32kf2dp7DyvMmkGNzEj2FevaTozRaFb20SAG5l8wnHOBkD6cdulXtY8NeY9vBz&#10;h8bRzgbQec8/hxQBi/CvwmllZi8uY98zgEnHbjg/yP8A+urHjCZZL8W0RyJH24H95evT8ufpXsdh&#10;plvpWiARfIMYDYPPAGa8Ou2nn8RRRR2/yLNyz4HIxkn15xk+lAHrvg3Smt7GS+nG1gRGFOM++Bz/&#10;AJxxXa7UwD1ySMH1HbPSqtgssWmwpLwzZk+UDHzdDj6H+lWsNggDAH0ORmgBSe+MEcfj/wDX9u1M&#10;b0HPb3yB/n3qRsMPm4Ax9B+H+fWmYYc7uo9cjJ96AGEKOSM5I7+/+RVSVQYicZ7n1/z+lXdwVQW5&#10;Iz9Pp/8AqqvNnbjH4Hv6UAcLrI+/x27D3xgfp39a8h16NizFeAPX2P8ALp/hXsmq8c9SR+hHFeR6&#10;+jfNt4J447dARQB4X4ij2kjvkj6eoJ+gryy7Vt5bgZ98598ZHtz/APWr1vXju3HGcc/Tsfqef615&#10;ResdzAtx3wffB/8ArmgB+mrmYHGQDnOccZ9PSvZ/DwA8raO/5f5/yK8Z09v3wYdS3T1x/PPFeyeH&#10;JEYpv5HqT0z1zQB7dooZti49PQ9ug6f5x0r0vT8KADyMAeuc9B/9evNtFIXbuIAA+nHY/wCf616T&#10;pwJHI5OM/wCR7UAdXCu1eBycd/TrUxABxxk9cHt9Py47VDbltgVT1I6HPHv7/SrRw2NpwSOx4oAh&#10;wDuA6euP8+vpTGfYCxAAwSecdO/+cVM/ysd3Uencj/P9PWuO8XaumjaNPdE4YKQPQcc/pxQB8Sft&#10;TfEFbKxlsbaT97L8ny54BBzn68V+Wuq3HmBpXBLEn15Pfn/P519CfHTxedf8UTpG5ZIMqD1Gc/8A&#10;1/6dq+cLuSEKCx5PIBz/AJP/AOugDAxJPKqL/FwO/X0+n+e9ffH7Kfw4uLq7XWJI8eYwVexPr+Vf&#10;G/gzQpdc1u3s7cENM2BgZ71+6PwB+HS6JoVsFiw0aqOmOcZJ7UAeveHtMMFjAzDZBESvOMYHt/n1&#10;zXm+syPqeou/LruY4xxweM+3f6YGa+i/EOnJpPh8Qqf3kqnGfU/p7flXhOoxW+g6ZNd3nJx75HYY&#10;70AcLc+UdSt9PgChnYDAxwxPPvxznA+tX/ih4lTRfCsllZPl9SPkxkf88k5Yj2J4B/A1wXhy7uNc&#10;1WfUo1+WNjDFnvK/U/8AAQf061wXxK1v+0teWzhbdb6fGtumD1IyWbHbJoAw9Hyz5HYY7c+5Oc8c&#10;fr26+zaDEHCEDpjgD+Z/z9a8a0TczJuOCOPpjHGD9a9z8NA+UFB5HJ+gHc0AelaWjELjAx+PXqR1&#10;HX1/Su2tUiIXjJH5Y9Rjn19M8Vy+lxHAPX6j3/TGOfwrsLYgDJOAPwGPrQBpRqQQo6H19MZxnt+F&#10;IVwo7Acnnp/j0z/SnqRkgnAB6Z79uv6mgA9cAE4Hrn26UAIFZc8ZI47+vQnj3/KggqCvQEjk8n8c&#10;H+VOIByCefXPTPqP6/8A66l4AxxgY6HH4+woAgb26AD04545/Km4U/MO+fqPyyefX8Kf8owAOT+G&#10;OccdsU/Ab744H6+v4UAVQoDHgf4Yzgjn/HmhclTuPP4cY+v8hUw2knjJbHqP0qL5SBwMkH2+n6c0&#10;AZ9y55ycj/PP+NcJrcnDnOOB0z+P+f8A9ddzeOcHByp7c4+nTtXnOtzAlw3Gf179KAPJtdkypOeB&#10;wcH8vp+FcLOzb2LHBOe/X/PtXX64wOQADj8/QHHb+tcNdyCMHJxjPrzx3+ooAz7u7WztzOxxgZHO&#10;OcdT9ev9a+KPix4zbUNRNrEfkgY55GM/n26fSvdfiZ4rXS9PkSHggY5OOT/XH+c18HaxqP2md5eM&#10;ysTn6nnAoAxNRujPKTngf5zVjQtMl1XUYbWNCxdlBA+vTPI5rJIMjAf55r7B/Zh+FFz4x8UWzNBv&#10;TePxPUfT1oA/TX9iT4H2+n21vrV3BknDAEd+M54Gfr+I9K/ZDSbJLWFVUYCgfh6+leI/CjwjbeFt&#10;BtLWKIRlUGeOpHU/jXtN3fi2t/LA5PGPr6/55oA1muUL+WvJ4rB8S6jHY2T7jghc/pVjTc7PtMpy&#10;Bk814h8TfEwETWkJ5kyM56DPJoA8W8V6o2p6lLPnagOF9v1/H/IzxrKeh68d8/1/z3q7KxLDIwef&#10;Y9s49elVsEZ57fzoAj2hfqfzyO/bA9aaUyQSMkcdeOf84/xqYgD5TyDznp3z+tR/MeoxnjrxxQA3&#10;GPlBxj1wM/5/z6UwIB91Rkfh+o+lTqq5wTn6enb6UMo529QP84+vT86AKZAwNw9Pf/J9awNRkCoe&#10;OARz1P8AT8q6KUAIQvbvx/nvXJag4KkDv+PTP/6vagDgdbmAUgYz9cf5+led3O5m2dA3HB6n17fj&#10;+ldbrUgXdhuee/THoMfp+FcUWLvljhhz7gZxz/SgC9bIchsZPHTGT2x/Ouw06IAkBeD19ug9/wCf&#10;6VztioATHAH6e1dvpkKBVBXgYH4k4zQB2ek24DAgYBPUev0/z7139nCAp46fXp/+vqP1rltJtzwx&#10;HXGeD+nP8q72FFCgYx+GD047/hQBGVKL8owB2yfXj+lZE+MlScE9sdBznrz2rauc/MwHXHp/9f8A&#10;GsKRmMhGRjPX19v6fzoAgcKFHGAPft6/5z9KRs/Unjrzn19D05z7U/lsc5A7Uw7t20c9+ufy7/5N&#10;AEbYB+Xv1Pc/r0H+fSsfWL+2060lllOAgB6+ntjoT/nrWnNIYhvZgABnPsf6ivkL49/FFNHsZ7S2&#10;l+Y/L17DIz75x/KgD59/aD+KL39xLpdk5OSQefbHH06enpXxBf3r9XOS2SQTjr/j9evXHfe13V59&#10;Sunvp2y8hPUk4BycV5tqFy8spXzAc+nYjp/jQBRuJTcStkYz25/p/hX0H8Dfhde+Ltatrx7ctAjr&#10;juG9zkfiea8v8C+E7rxXrUFhBG0gd1DY5wMjr/hX7ifs+fBeHw1ottM0IDqi4+XpwOfxoA6zwT4R&#10;s/B2iYCKrqgyQMenp2ryTxlrH9panIkalo0wB1x74/Gvof4hmWztzYwtyy4b/A18039tBZEq5zPJ&#10;0BJx19+386ALvgzTJtW1JLRBjzDtzz+JPWvsHUtZtvBvh5Y7YL5iJshXnLNjknHv/T3rx34b6Zb6&#10;XYHU5fld1y+QOFHfr1rD8S6/P4j1UsvywxZWMdeP0oAZFLdX9017dEvJMck56nOD7kV1GmxYZSy8&#10;nAxwefX39v09+esYwBtGB2JAP/6uldppduWIGCAQOMevIOf8KAO10y3znzEyCfX2rp0QY2kcDPOM&#10;5/z6frWZYJt7ZBA4rXG3HUn8Pf8Az+nWgCjcOo+6c9cf/W/lXHXsm5myeMfr6468/jXS6lJtBOeT&#10;2zjH4VyczZcjHX+fb9aAKgTJ4GBz05/H2+mKTADls4PPQ+vcdamIycZBI4HIx/nmmhSTwMY469e5&#10;H/66AISo3AryB79OPoMU0qoySOT6EgjA6fX+tWQ248jI/Q59sVBtzznnn734E4Pf3oAh5JO7hj6+&#10;3Wnbecg9CT/TrnnnORUgTkgdeR0A/wA/WowgYHg9+fcd/wAf89aAEIHCg9Cev6Z6g4z/AJ60wfKB&#10;3z3/AN7nn/P86mVQuGA4GOgIzzxTJEK8sMEdSec9uKAKcjbU5yfX1Oe1c9dyiQkKeeDjk4HYZ/DP&#10;X+lbV0wC7hyOfx7VzdxIrEMeMdznPHX8c96AKLgMOe/ftjHT14ra0yJC2duCTyfT2+tZKKsjAMRg&#10;noa7LTIWYbgcE/qP5fU0AdLp8IyOMZz7fQjHHP8AkV1lnEMDPBbnr+X+NYdkhLBenTvn07+w9q6y&#10;1jK8r8oyOn+f89aAL0SqFIA7Ade/5VNJKOWI5x2/pz2FJwi4xwPc/rWVfTpEm4npnr/k/wCeaAMH&#10;WL9IULt2+vQfl/n1NfIHxh+J9rotnOkUuJMHHXj09M/5712/xa+JVrodjMN4yFIX3x79f8OK/LP4&#10;geNrvxLqMsry/u9zY5569ev4igDmvFvie7164e4upMqTkDPTngg9ef16V5NqepqrGMDJ9c9OuRnn&#10;6Vc1fU0jRolbzMccfn+H+eK4+NJbuQKi5LEdPUk80ATWts97cKiDJc+n6D9BX6d/sh/syXXi3U7f&#10;WNVtt0Cnd8y5Ax3yRz7c15H+zF+z3feOtetp7mAmBJAclcg4POcnpziv6LPhJ8NNP8E6JbWFnEFK&#10;KAcAZOP/ANXFAHc+AvBmm+FNLhs7OERiNcYxj8/evRQABk8AUkaCNRkYwOlcv4l1tNNtHdn27VPf&#10;8TQBR8XeLbPR7NyXG4e/Svhrxn4qufEGoSSSPmIZ2jPGO+f85P5VreOvF82s3MsMEmIkb+9jPXp7&#10;eleXtjcWIBJJ6AfjQBG4DMABgA8c+v8Ah7dKiCZQ4wMY6nH/AOvH5VKcn5sZJH0HXj9f1xmonYBS&#10;ex6HHb16ds0AUp5gg64B/u8Yzxxn1PT/ACa5u7kaV2B5xkfTH+enXNaV7OCASB83f36VjZMjBcc/&#10;jnk0APs7eSaTYBk88jBJx7V6potmkcYJHB4zz/kfhXL6Np/mEM5/+t9P04969L06ERLtQZI+nA7/&#10;AIUAatsh42jkdePx6fhW7CmMFTx9D3rPhUcDPy+/I7H/AOv/AJFasKgYxnAHb+X60AaCfKM9/wAP&#10;1HXPXI/+vVG8uVSIsSOPXIGOByP8KmaQDGe//wCv2P1rk9YvtilVOB0z6N6f/WoA5nW78sxA756Z&#10;HHrn/P8AjxEruxJdc5BHI7+n59+tat7OZWxkMOR/k/hWVjkrjB6/qOn07+1AEBC8g8Z/r0PPfP8A&#10;+umsBznrnn8vT3/P6VM2THjnB/Ae2PYVGWCg45/z1oAiAO7jjPPfAzx/n/JpWGW5yBwO/wCuf8fp&#10;Tip69jn1pc8E845xx1PuKAIMozEAnHcYx9c4P4H/APWadh87gcYx/wDX/Onj5c5/LjI9cfXtigKS&#10;/wDdzn17Z/P86AIJFyM9Qw6Z9/r/AD+o61XBzwvQ9cZ79frV4jcQACcEdsfyz0/xqFYv4R1HqAM+&#10;38qAIVPIVjhh09Bn9fr6/jTmVQArcn64yR09un+RUgChzznHX6en+NNd1wenH8XTnNAFfhVOTwM5&#10;45Hbt6fzz7Vwni/xfZeHrZ5JXwcE88n06VL4v8V2egWUkssgQjIA/lx3/lX5y/Fb4tT6zeSwROVi&#10;G4ZB4xnsPf8A+tQA34qfFO8124lgtpf3WSCRjHHbr+BPftXyxrGphmKR/wAXXGe/P+TUep6087FU&#10;yAeuefY89vWsD759j60AMETytj1/HP513Hg/wXqHinUotOsYjI8pIGB6+uOn+cUvhLwvfeINQisb&#10;SJmLnHA9a/an9kn9l620yODWtbizKcPgpyFxwee3oKAO2/ZC/ZNsfDtpba7rdsHuHAb5lHHqcY/D&#10;25r9YrCzsNGtFSFFQAAcAVy2kQ2GgWKRxqECAAD39MVLFftqbs2cxg4HOcnNAHUC488l/wCHnnoP&#10;r/n/AOvXF+KPFMVhE0UJy56gDGfpUPiLxLHp0BgibLDAOD/LjrXgmu608sjzytknpz27CgDO8Ta/&#10;LK7ySNlu2ecdumf0rw3Wb5rmY9wffP4j9K2tc1XzXdSM4/LP+efzriJZcyZccZ5oAquQ3KckL6kc&#10;/wCT1quynceeOnPHB6+v51K2AwOM9/1xjv3qE7s89unPBJ9/pQBFtOU5xn0I/wDr/jS4B47jJ64A&#10;68DP/wBaptu45AGR1I/U9PagqWzgct0+o9c/X+tAFV1JGexx144PX8uP88UjJ/EoyePp1/w/H+k2&#10;3jp+YPQY9D09aAQOnK9Oeh78f1oAqMrcY52/4YPT/P8ARNpzz1I5Gev+FXCNzBTgA9fbv/n0qNoh&#10;w+MHv+Hc+lAFUKqglR1z06dfp1zzQE5zjp1OSfzPX8DUzIVXcOnXP9CcU1hnjv646Z79PTtQBCqo&#10;Tsx+eeo5Pv8A5HoaFUFfmXpjp7/j39KmCsfv85HU9CPSmqvQ4Az046e35UAQscnI5JI+929Cf/rG&#10;kXg4A4HPXv7ntgf57VYIxn+Zz29/89aZtLk4HI/Hn2OOvNAFZwRtA6nnuTk9Pf8AAevXiq0snBVT&#10;g5xnH5f5/OrE0g2lgRuP4dDk4NZbMWwfXPJ6/nQB/9H73guBJ82cnI7c8/z/AM+1WwAD1z/9fsT0&#10;+lcJb37Jk5zjH16D9a6OC/DjbnJ+vX6fjQBpyRbjkDOfTuRzjv8A54rNng3ADOD6+h9f8/hWosiv&#10;hug56Hp7Ux4QenP/AOugDlbizBXjr9e3pisS6sSpIIyv5j6Hj+XX8K7qaAc7jk9+nXPOayLm2Gwn&#10;G7twTx07UAcBPZhs44I9Bjt+Pr/ntztzYLgjbkZxn3z+P4k/pXol1aEA4HI7dOf5YrEuLYbOTyT+&#10;f19aAPL73TBIDhcEdvTrxjPP4E+/rXJ3NhLC+AGx74zkdx9frXr89iGy3UDnPSuavdOBXAxk9O3b&#10;v/8AXoA88imaJhk+3bn0/LGOa3LTUcFQx6/TqOxz/nn0qO/0p0Yui4PJ/DH+Gaw1ieJgoOfT69Of&#10;5UAUfiXpcWu+HZYiASysvQdCP1r8efiBo8llqs0DjayMw5wDn+g6Z/nzX7NXMpuLOWJhkuD7ckda&#10;/N748eGxZaxJdKMLcZO09Nw449c/TrigD4muIXt5iWGMdMd/5GtnR5wl5FknEhwfw9PXijXYf4gP&#10;uED07fXpWFDIykBRkj+Y6fTNAH1NoCqbiCcEFOFPTAzjnP48ccV7sdIF7ZpIBkjjJ6H3z+X5188f&#10;DO8i1K1SCVN0gBJB9vT6+npX1toEWbNIAckfy5zx/X8qAPKRYCC7EcgJA/vdO+efT2on05Zrssic&#10;gYAB6c/X/IzXoHiDSljkzj5AOMcj0NVrG3iMyrgjGMnn8CP8MUAc14YM2geIILsEjLAHH16n6d6/&#10;VXwHrX9saFbz53EAZ79RnOen51+Z+s6XEhE1ocEDJ5zn6jqPpX1z8A/ErTRf2dOdxIHvz/nj3oA+&#10;st3yjAGMf/XIxTeSGwMdR9eOeo9u1MXLMMDr096k54zzkjn27/8A6qAEXBIBOQAM8d/b+fvTwAAv&#10;oM/hjp78/wCH0pjcDrkn09/wpCAxO0ds9e2aAHbRwuOmP/1H/wDVS55wOpx65Hb0wfp9Pal6kcYH&#10;v2x2pijqw6+h9e4/WgCQMuehJ6Y9vQetICseCF+72/xH4fl19SigHkc474/CpBxyoyefp0zn8v5U&#10;ASRuARuAy3r354rVtbxl2gHI/P8AHPXmsUfKx3f/AK/Qnp65FOjZuNxwQOvr9f8AP40Ad1b3CS4D&#10;Hnjoff8Az/nqmpWyX1lLbMB+9BXr0z3+vvXMWlxtwfQ46+nX/Jro4rgOoU/e/T/6/P8AKgD8Nf2r&#10;PCY0DxtdXMcSqlyBKceo+Vvb645r4L1WPMrSM3XlRj+Z7V+0n7angRLywOt20bO8BJyD0R+ufbI/&#10;z0r8ZdYs5oHdWTBXORnv3x9e1AHMK4V8gZA/rSzM5jDHgf8A1+xqJhtJHQ/yqzhZoivc8jn0/LFA&#10;GUy8dOR60xcbqsPnJwMn61AinOfSgC2FBTHp+FWbG4e0u4bhTzG6tx6DGar7uCB1+nU0qpjPPvmg&#10;D9uf2dvF41jwhbxElyqA8cgZPqef89a+qbPUSV9TwPr+PHTPGP8A9f5P/sneN2hEelO+DE3l9cZ3&#10;c88e/T8a/SbTtTLAAjk4H+A7fh2/KgD2G3vRwQevcdDge3861o5QynG0g/oce/p2rzuyvFZV56nv&#10;0/yeldRaXRJ2ljgflnqcfy+tAHRgEjORg8cj9MilyQQfT/6xwc9ev+elVoZQ4GRgcd+n49anUY6d&#10;sDjnH+c/0oAXIyVBznPT+fv70qtltrDnjjpyPU+1LjjaeQQRjrmmhTyM4Bxzj/I/KgB+QeR/X+X9&#10;KY5BbcPbv049PbvTgSMqQQCOD+hA+vFIT2xkZPpg59MdM0AAPJ53Dj1xn/PbrmgsMAnpn16/p/Ol&#10;HJyVwOgye3r9aVVyCvpjOfUc5x/n+dAEbgEZzndwf16Y9Oo9a+Lv2p9DN1ol1OFwQI5gf0bP4f8A&#10;6+tfamAQCBtHXHX88+3/AOuvFPjToC6z4bkjflGjkQjHsdoHI9On09KAPwV8UQPb3UzxoSCQQRyF&#10;OehzXn0mS7ZwTk5x2zz617V8Q7aVbgEDCNlT2+7nB4x265rxiaExOyY3Fe/Y0Aeo/DbUTDP9nUDc&#10;cgHjeuT26fln6Yr02S9a3vDM75L4+YZ2lh97jjgjnGP6V87eGbny73DEoD/EOuc8fh616jfapCgJ&#10;U5L+h+Ung5IPQ9qAPTrvVFutPk2nYWB46HkcEj/PrXkFnqqWd+ySuuSwH0Dcfz/xFdBHrltJamIu&#10;A4GVfOd3sOM5rxu/uvN1NnQ4DE9RwO3TpQB9ANq6usbRv/pBUJkcYYdiM8/Wv0A/Z51YX2jCFiMm&#10;IfgVO088fyzX5S6dfJCRhw0gXOc/KMEYyO/p9PSv0B/ZW8Qm4uUtZCCN5QcgcHHY80AfbN1D1diM&#10;fTpj/HoSTXNXcS8cAAZx146dfy9fqa9Bu7UR5ZRtPHQZwO/I54rl7u3wNu0gAZHXv3JH1/WgDjWD&#10;RSMcHtzzx7Zz/Ln161p2F80T7c4GM9+MenPT/D0pt1bZBcLj/P8AkVl/NFIR0wfrx/nvQB6rp9/G&#10;SOeTj34x2Hua7CxvN/fr2P1/X6//AK68b0y82jLHAHv055wevfH6d67nTdQDbcnr3zj8KAPVbecM&#10;qBCOe/vjk/54rTjYHPOB09Dx0P0rirC7yVycDnjJyOfXOP8AOeK6aGXcCf60AaJ/eA8Hnk8g49f8&#10;Ki4Cg9MfX8MCl++CvbHbjP8A9ejG73xxx2oAYQT1GT9cckf561+Yf7X2nRx3VrNGuAJJ4ycHj+ID&#10;68fSv0/ZSdxIwfrnGPX/AD61+f37YmkCXSzer8vlXKNnvh0ZSQT74H9KAPy613yxAysd2VBOe4Pp&#10;3rzdWCz5GFAP5f4/SvStWVjZOFyAoxwfQ88fj/KvLZFxLtYYwT7/AMqAOxtIkdw+7cN20Z9+pI7Y&#10;71vXUfmwqoO/uOB244z347fXNZ2lw74dxOTtB6dG6f0/r9OijhDRF1OVOT1xg9h7Z/woA4GS1EeI&#10;kyTyD3x6enXNY97DEoXaeCOnv9M9K6i/yk21AR7/ANf0rCvbdcAYwPr79u/4DvQB3nwUufsnxC0m&#10;XoGkCHtw3XGfSv6DfAdybvwnpkuOREF+u3uP5/5xX85fg69OneKNMukPMU8bfhu6evv69q/oS+D1&#10;6LzwXAGO7yzt9TjH4UAenMgJBIBz/nj6HArBurdXJYJlTwcdPz6j/PFdIwJBKjnjgf4fmM1m3MKk&#10;Htz3zjJoA811SyIUlBkH2z9Djjt19vrXnWqWZ5boSB0PU46817VqVnuBXHYjn165/wA9q891CyJc&#10;hu38vT0NAHjN3bbSQMnHPHOfTP8AhWR937xwTkduR6ZzXa6nahWOTgdMen/68/WuMuk5C7cA5746&#10;f54oAvW1w25eo6Eew/X/AD611WnXQVvv9SOhH69PwrgYnIbC8cdOvfp+lblpMQPM3ZOevv34oA9n&#10;0q/6KrZHB6dfp+X+eK9C026VtoBOSRgZ5I7/AOR+JFeE6ZfspXsD1+Yf4f56V6fpd4m0E9OOv5Y9&#10;AaAPVLaXkgjGegOOc/pn6cfnV9gCAvp7jt+fFcvY3RyMnjkd+ADxj/OPyro0kDgYHA9ecfjQBKF4&#10;65JHt9f51DtbB5IPccdO2MfzqZ1LL15/zx/T/wDVQwBJXoe3XqaAPyn/AGyI/LvrSVyUAuLhTyBk&#10;beMjv69ff0r82b8MzEjuTk9RwTjHP86/Sz9s2Fje2blcobqcHnr8vH8q/M/UwRIYl6AkZ/h/yD3o&#10;AXTAcnaQT/XPr+v+FejXGl6faaKbi8dYy6fdYncSBkccf57V51pwchig4IHpz6kf1q3rE7eQiyuX&#10;KthcnOOBx7/nQBhwxNKcIc53YI44/wAj/D1oVWZ0PAzxwcY5/GqQZjgFsjr+HXj3rQsk3OM5xz1H&#10;bPPbJ/CgDcBIjUAbSVHHGOfbj2r6Y/ZmJbxYBuBWF4ieCWwWwcc5GP8A9Qr5jl4GOhPt2xwfUZxX&#10;0N+zTJ5PjNg5wSYjt9VVsnPcf0NAH7VT2pjtlQjdtUKT0zjpgfn/APXrz/WLFZcrjBOcAYwce/55&#10;5r1KGLzraJ+pkVW74yemPpx7+tcpqdkSCrdT7/n/AJFAHgGsWJRWYnH9COmeteY39t5e5nGMc4OR&#10;jnpX0BrdiMbsZHXHqP6HmvINbsvLLkr949+eB2/+vQBxSHBCqeCOxz/n0rpLC4wVK4OOn19/X+dc&#10;vMhEhxxj9Oe/cVdtpdh3OeAP55wMigD2TSL9QyfNnoPQj+nPXHT0Pr67o92OSTjg+3HoPXJ/ma+c&#10;9KvCjBcgE/Tp2/8A1/8A6q9e0W9LBCD0x+XegD3jT7jeRnvzyf5Y/wAOnrmuphYNgg4BHXrj27f0&#10;5/KvL9JvWHAIGTn0OR04r0C0uFlQMRjHPuTQBrgEAcHPTj69x2pGyD+nAA/L/wCv0/Kkz0YHJ45/&#10;rTJGB+RT69fb+X1oA/Mj9sW782SKAHIkum4yP4E4B9v8mvzH1wM0uAMnnOOg/L/Pr2r9Dv2t9Rzr&#10;NohUlWadwM445AA/z6mvzy1CeJSS8ZJYHbzgDp1/OgCjpwmMqIhAAyTnP44r0aDFvC+5t+MDB/uj&#10;pn3z/wDrrh9NVpZllKcdlHPX3/X6117xbYy8pUFWPHTGAKANA33lSuqHbnAHHPrn1/StNtTXALt8&#10;xZSB68dBwenWuNnu45Lpo4FLFuCQepA68fl/+qhrwDYFOcZOOMg9Bx9etAHqOm3XnRCPIZmPXvk4&#10;Jwfz7CvuD4FW6f2YASWzDMcdfmZh+f8AkA18D6BdRN5agjGBwOBkdTn1/wD196/RX4B2B/sp5Quw&#10;+TknjnewwQO3HQDtQB2+rW4ERHUDJ47H24z/APW/OvJdXt1QsNvI/ryDz6Y6E+vtXvGqWytE3GCT&#10;+fJ68V5DrduAWLDk5z349PpQB5yCqtjkAE9fTPP+e1bmnXRjkGCCMfXoeP8A9f4elYNwdkhOME9/&#10;z5HpUlpMCR82CT27jsf5d6APdNDuwAGB/I8fyzXr2jXivt2+nb29B+dfOug3hOwZ49On0/wr2PRL&#10;rpkd+u4dOn+fXNAHvGlzqVBJ5H05wQM/h1/XmuliU+WS3IGP8jj/AD3rzvR7nevzAgDjPsa7+2YM&#10;ir0x/Lv360AXOmAwyQOv/wBf+lLgcZHY/p+ft+tKAZMLjBOT6c9/woUbeMfn2Ge1ACfeU44J/HOP&#10;1+lNJyRg8Hge/Pb39TTmwMdDx0/mB/XFMIyRnjPqOufQf570APwcHnI4Jxx16/5x+Gay9TmEFhcS&#10;5xhGPXrgE/r17VqnOcjJB6+w/TPr+dcT47uvsnh66lz1AAJOOvHJ96APyF/aV1j7d4tS135EC9AT&#10;nLEk5A+n+ea+M9UuMy4UY5x16478/n16V7x8YNcbUPF+pXONqeaVX3C4UA+vIr54uWYyZPykn8vx&#10;oA7DwBZNqPiGxhYB0aZdwPXaBk8j+v8AKv1m8Gypp3h63too9oYO/Pcdj+HUj6e9fmv8EtLe71wT&#10;qpIiDemCTwB+Pev040uG3tLK1tnwxWFQRzgE+/Tr/SgDNv7qZ77cpZynbHOe3HT/AD7Go/7VIvYE&#10;lc7gR36ZPzGsLWda8m4dYFJK4bdkHcOduPTJNcPHqE9xr0ELnJH3iff5s/l+fSgD9RfhZqfmaYux&#10;8I6llKnsenUdAO1fNv7R2smbXbGxU7sFnwMjjp7g/QV6p8NLt4PDCGBuXgZVOQcSNnj8q+UPjJqh&#10;uPHDRM5c2ibc56knt3oAn8P3IDxhiSAMDPA/HPP8q9n0OfIQdc89vwH+Oea+e/D1wSE5wevXv6Zr&#10;2zQJ9+zAwP6DPHv/AJ9aAPadMlJRWBz0J56fWuohZWRccA+w4xnpXB6XLhQoOAeh+tdva5aP5j+G&#10;cY+n+f60AXh90HHpz649R/n8aB3UncD15/n/AJ/rUgjK4OcgepH6fT/PNJtbBH59s/WgBqnaSM4P&#10;Y9vb/wCv7U4f3eAAeD65pVHJ5J4xz9ffHXpxTieCuMZHHHXnt1x7f/roATDZHOAD3/z/AJ/lERkD&#10;P557D8v/ANdSfXkn/PboabIvACjg5J/z39/yoA5vUV2hjk4XP6jP047/AI9q8v1kbw47DBJwOc9f&#10;/rcflzXrN/GdhGOTnnrnPH868z1xM7gp27hgn73HPbP/ANegDwHxHFyxPyg+vGAPTFeE+IEAL8ZA&#10;HPTBz/n/AOsOlfQ/iC3+VmByM/mO+QT04xXhHiiLahfOQOn59TQB4Zr1+ttEeSMZYnjjHTv09a+c&#10;tYvDcSSOx5OWHfqOn1z+ler+Lrzc0sWcE8c9OO3+fWvD9Tm2uXXBA6cdMev17+lAHOpbzTzh0UlC&#10;2MgdOfT1Nfoh+x54HkvdTfUduCoCqevzPjGPQ85H096+AtJiuL69RRnDuPp17Div20/ZQ8JP4e8K&#10;affGMh3DXTkjoqgAAnp24NAH1dp/hdBexMqZFr8m3seO+Pf26/lRJobXmrRoB8sTHt93j/P8uldD&#10;4FurnUohdyqT5rM3t9Pw98V2mnaf/pkjBeCeh9e9AHJa5pS2VgQoAwN3JGNxGAPbA9/wr54sbZpt&#10;ad1+ffI0QzjAycH17CvrTxfaSNZy7gMRoXO76Ef5/CvD9LsIEv0ATKpumHoM4Cjj0P8AnigDpTyC&#10;g5wMdOMDj3qbaVJXqST68ZpgXnrkcHH+c5JqRVyN2fvHPr36dfccUADMAQMcDp168c5Pf29aiKke&#10;xx+OfX3qVhwUzk4P19/8KdtbGPXH5/560AVueOen6YHX88/pULqSPmbgDrip9vOACOvJPUVHIMBu&#10;Nx4/XpzQBxGqgBSqHI9jjt/+v/CvH9f24YsThvcdffNe0asCVKOOMHv3I7+3qK8a8QKGZt2VxnvQ&#10;B4p4gVgr46Hv16AfrXld+MN8uOSeeCef5dhXrGv/AHWOduMkfy/l1ryLUvld89z83tnp+FAC2DKz&#10;DqCD0HGM9T6df89K9g8Nn5kOOScY24zxxjpx+FeNaYSZg2DkcYx6kYGK9l8O/dU4IBPr04/PFAHu&#10;WiMXZFY5HHuVHr9fwx1r03T2YbM88DPX8f8A9Rry7QS2FDDAx/OvTNNXLkE4J6e+T+nvQB2EAzGC&#10;TuA9DgE/5wathi5C9P649yP/ANfNUoBhRnqR1PGOOtXCuM7uSf69qAB2253jIHoOO/8A+uvj/wDa&#10;R8dro3h+e3jfaZMqOc845I49PrX1brF4mn2Mt0/8C8emQOB3/wA/hX5F/tG+NP8AhIdYNjG+Y4zk&#10;jPQjsPT6UAfHOuag95cSykg7zu5/Tt07c1xhZppcZycj/P4Vu30q+axztBP1GAB9eT2/Kl8P6Y+q&#10;X6W8eSxOBx1z/h70AfZX7JXw3bxB4kj1R4t6W/GccZboSfbt6j86/eDwf4ZttOtYoI4sCNAX92Pc&#10;/wCfyr47/Y7+E76F4btLu5j8t51V24xyOgz+P6V+j1jp32ewd+jnPHHHtnvQB5B4rhF3dra4+ROg&#10;Pbnnj8PXv+fy/wDF25WCIWcI+cdcH16djX2Hq1osEU17LyADj2/z+lfGXi9IdS8SG6u8yW9p8/rk&#10;j7oP49qAPPReHwxo0t5kJ9kjKrjAzcyj8RgD8P5V81SSedNJMSN7tkk88k9OD3Nez/E/VpDDbaFG&#10;gGz99K3GTK/YgegwK8ZQEy8tk5z0zj6//XoA7HQ4uRkFsnjB7n/D1/8A1j2zQVO0DpjA+nH6/wAv&#10;evIdARSFJ4Bx078dPfP+ele1eH49ih8YHB6fz9ee9AHqGnpgA85IP4fXkdf88V1EBx8ueB2xjjv6&#10;/iRXNacMYGc5FdVbpuAcnkc9P0NAF1QOOCcAHoP16/55qTccgZ4Ppxnj9KT7oDYwOMYHp/n9akYD&#10;ftHt2/z6UAIWAAA6ActgYP1P8+fQU8MFzwSR6c/iaZwvVcYJ645x/n+VPGSxAOR16/5/z9aAGEli&#10;MckHjA64x9e9AYc46f0p+BuAPPpx+Xpj0phDMCv8+P0/+vQBExXBIGScde3se3rioZFIBGcAfn1H&#10;QH/H9astGfunk8d/zB+n8/xqOTJByTzgnnjrwPT+nWgDn9QO3PJBH+ffn6V5rrkojDSH5iOgz+XX&#10;+vtXpGqMAh2/5/Hocf57V5Vr0o2sGU9j37dM9qAPLdZl8z3I6ds+uTj/AD0ryrX9WS0t3diRkEL+&#10;WPr09P8ACu48Q3YiRnzglTg9O/8A9cEV8k/Efxn5KzrA2SpKr2+bByTz/wDr/OgDxD4n+K5dQ1Fr&#10;ZX+SIkck9fbjHt1NeFTSF2L8Y/z/AJNa+sXpuLhixyxOSfU5NYqRmRgq8k9B3oA3vDejzaxqcFrG&#10;C4ZhnHPX2/Hiv3w/Y1+EsPhzRLfUbuP94yq34f1J7/8A66/M79mb4Wya7rNtNPHku2fu9h+PT/Cv&#10;318BaXb6Fo1taWwClEVcY6AL079+1AHvelzBY1ycAAfp/SqU2o/br5YIyWAPOO3PH4VzWp67Dp1g&#10;W3AHFJ4LZ7iV7+XIQD889MetAHpesalFpelFmbGFye3GK+O/EOqy6nqEk7NgMeM/UYH+f0r1v4k+&#10;JMj+zrY/M/3sdgOwrwKcFzuA6++Tx05oARWY/cHXA9evr26VARxtzzzz/T2/zxU4VgAGJzz0547H&#10;8evHSogoJCryM4Hv/nOaAG4GSd3B4z16+v0/Cm7cDHQjk5NShMAbSeAevTHbH0+lPUA/KBj0+vt/&#10;P86AImY9T149f8P8inMcng8D3/TH8qftbA2jPHr2/wA8VBISoOAVIHH5igChdkqm7PI7HqP/ANXX&#10;NcPqs6hSxbgex6fX/wCvz6V1963yuMYx7f5HNeb6xNkHPAB6ev8An/PsAcBq9wTMxds9vQce9YkH&#10;zOQTkjp0/Dp19KuXz7nPOD+HHc/UUlqucADJx057/wCf55oA3rBMHI4zjOPbv/Wu70mDooG7oOvX&#10;/P6+tcpZQsW24wcenPX16cV6Po1uFA4wTj8ff8/b1oA7PTIlXA7rj2z6cj/PoSM11iKFUMMkn/I5&#10;rHsISVGB7YrdxkcHk9umOOeP1HagDMuW25+bGf1/DOf5VhvySFPJz09OmPzrYuiD06cfgT/nvWXt&#10;I+7z7Dvz3/nj1/QAg+78pBOfbA56fX9KjZkUFiTkdf6c/wAv1qwRtbp8oJ/HHf6Vzeu6vBpNlJcT&#10;kAAE5zx9P8aAPP8A4neNYPDukSkuFkb5R09xzjp+tfkj8TPGtx4n1eaSWQ7A3GOmOpwO/WvcPj38&#10;TZNXvZNOtpNwU4ODwP8APr6V8ZaxqaxI/OXYdc5/L344oAxdU1EJmMAE8DjjH1H/AOv61jWNncah&#10;cpBAu55CBx3zwM1UZmmfJ5J9s4r7i/ZQ+A2o+Otfg1S7iJtomDYK8H6j2+tAH0t+yD+zy3lRa3qs&#10;GWkIbnIAHcfie9fq5HaW2h6YI0QIEAVQOO3b39v/ANdbHw/8AWfhfSorWBNvlrjgdfwHrVvxTp4u&#10;MBTtRDkjrkgcUAfL/jZSzS3k/wB3Ax755BH+civmyGwm1jWnnkJMEJXjggjsB9evXrnjpX0h8RnS&#10;aaLSYzhJM7/XavOPrXlkcdlpNlLeHksSF9+cAke1AFvXNZaxsE0i0ky83MjDAwBwBkexrA06BjyP&#10;UHn3PasDzZLq48xz85yTkdBnjH4cV2enW4SMbhjGBnuPUfX09qAOlsIQCoA4I6YrvdKtyFTB6ehz&#10;2wMfl7/4cpplu2Rt46fr6GvSNPgwoLDAPP149KANq0Uqo55HfrVx2VV3jIB/T/H8P/r0sabQM8kf&#10;071TunxjB4/+t/SgDB1B93JJxz+P55/z3rDYKwIAyMH8fYZzjHrn8Oebtw5ZySex69+OOKpkjnaO&#10;B7DHPX/9X1oAiUKueSfpg/j/AEoIz2JJz19Bwfr9Kc/DcnHHHbkf571HxvOV4OPz/wAeDnFACFQc&#10;leAMdO/HI6e/HvTMAjcxxkfkO39MAZqZuDjHLY+vT/OaAmTnHTrj356n+tAEQQ+WOQBwP/rAY/rT&#10;OOSFAAz29cd+fxqVlO31JPHPPHp7VC2d3cEZPQdCf5egoAGByXxwce/A6kf5/Sq8rbQTnA7e1WSS&#10;qEn9cY6Y/TNZN64CkqccYB5/Edu3pQBj31yVyu/BGfr/AD/X9a5yaUk8n5if09vx96tXs24nB4OT&#10;7Y9fyrKRizZztJx/+v2x0/CgDYsQSwcDjk464/ryPWu+0+MxqCBkj+gz6fU5rldMgwVxxn/I/Wu8&#10;tIW2gDJHtx1569f/AK1AG1poIZccg4/Dvx2/zzXWRcgHj6c8Dp7+lYlhF8q9s9vUdeD7en51up8g&#10;GTkD9Ppn60ALK20FicKf14rwf4mfEG00C1k/eYZVbvjHGB34wO/6V1fj7xra+GrCWVnCuFOK/Jz4&#10;z/Fu51jUZLW0PUsN27jkeue4/qKAOR+K/wAS7rxHfypDLlA2PYL0xnpXzre6gqxMpk5/z/Wn6jd+&#10;WDvOM46np7e4ribmd7iU88HPYHPp/wDWoAr3MklxKRnOfxOM19J/Ar4Qaj441qFBCzRBhuyMjOec&#10;e4/zxXn3w78Aah4s1OG2gjJDMOdueD9Ov+elfvn+zD8DrHwfodrNPCDcED+HndkjP+e/FAHvXwC+&#10;D+neB9Gt4beAK4VcnH+NfZNnAtvCExg4/wD1CuZ0W1S1hTaoGBwK6aW4S2gM8rAAD6UAJqN/BYW7&#10;zSkDaPz/AJV8cfE7x/JqM8thaOQp4Yr0I7jPt3rq/if8RsB7CybJPBIP3fr+tfMVy7zOzMeee/qe&#10;9AFNw7HBbI/rnkVXYqBtbn07fhj9fzqVjl9uMH19PX889/zpoGAc85zyPbjHGf1oAgI9BtOSAW7c&#10;1nXUhVdnUf59avztsAIIPTsP5+n41z1zLksuefyPv/kUAUJ3Jbawz79+AR1/zirOn2jTMAo/z29f&#10;r6fyqKOFpGGBwSPyPt0rvNF07Ygyucfe9uPx/Q/pQBqaZZpHEMAcZ/z/AJ/SuvthtVScHP8AkfSq&#10;ltBsHyjgfhjnqP8APrW3BFyo64zn+hoAtwRElffpweg9P8/yq7yuCOnT6ex60kS7eV46Y4x/kYpJ&#10;ZEjGW5xxQBnX04iQnOCQPfrnp/KvOtWvjIzKT8vfoeM9/wAPf8xW9rF7Jtdf7v8Ann8v89a4a4l3&#10;k4G7OOM9fXPSgCm7qW9D169R/n/DmmYyoXsvftx7+5//AF1K+TnJyCfT8qjAHPp/Tt+fH60AQvkE&#10;ZPPPfkYxwR29yKjILAnGAPQ+vb61Y2kEkdvwx6jv9abGny7lHI6cUARKoyBk8HHOOuP8j/Jo2sQc&#10;DoOwAxg9+v8AKpWTC9OPqe2O348e1DICNrZB/E44/XpmgCJhjCgcj39R06fpTSP4RwT/ACHTjp9M&#10;fjTwowffjn/PXjtSgeoAY/ryOSe1AFfHJBP64788c/h9elRFvvMOPbPXnjgDipdhPI645Hp369+v&#10;b3qInaAMZ656cD39KAJBjaTj72T2HI9/r3rgPGXi+y8P2LzSyqCAeuB+H1/zml8X+LrPw/ZPJM4V&#10;h74zn36evFfnR8Vfitda7dywQSkIM5O4Hj39TQBD8WPixd61cTW9rL8g3DOcAjGP5fl3r5P1jUjM&#10;52tkEevPXuMY/wA9qtaxqZlBTOG+uPf/APX7cVy/lySP0yD+PWgCEAk7s9f6V23hbwnqOv30UEEZ&#10;YMRk4zx39Kf4W8GX/iG9S3gUgH+L06/59a/TT4HfAuGwSK7u4dx3DaCuDn0x39fagDsf2YP2eo7d&#10;rTVNRtvnchhu7Ac5xnjj19q/XDw9Z2PhywEcQCrGvP4DP5CvGfCdtZeH7ZIRtxaoNzcfe9B/WnS+&#10;Mb3W74aPpJ2oGw7j+H1+pPQenX1oA9s/tC51W7CINsQx+vXn/PNa+oaumj2ItoyA/Tg8gn+tc3az&#10;Jodku4ZuWXgHqAeB9TXI395NcM085xn/ACRj+ZoAg1PUml3TytnJ47gfljn8K8k17WA24Kw9B9e/&#10;1roPEGphY2APXpz+X+FeSXlwWlds57kA/l9KAKl1M0uXcAfgB0/xAFZxG/BC4Bx1HrznnP4VOwJy&#10;WO0E9Dj8PrkVGyKhK9+O/H1+g70AQFcr3JBA6jpwCcc/56etRnG7Yoxn+QHr+p/pVgqCSOmc/wA/&#10;XrUeCpDYAC/0oAYVIIUtkDjOfQemPX6evTilX5s8cntkZzjqB/PmhQDlgMZ9e3qMfh/OgrwQowTk&#10;D37evX3FACYUgk5I/AH2A+tI2Rk9Sue/p3/z/wDWoGeCwwBx6c/5P5USAE+hwOuMH6/T/OKAI8cn&#10;jJ479e349P5UrAEjI25/Uj1oaMlwM8k9uefqPfpSAEHOD/Ptj+fSgBqqSQ2c88c/rn/P86iII+51&#10;PT1ye/t+lThNrgYyD+eP8/rSGMbgduR/L0yKAK+Bxj/Hv+XTH8sVII9vHYjn2Hv709V+6zdOeAc4&#10;5wR+NJlU+YDp9e+KAIm5IYYbAHb17n0/z7VRlkXJOcZGOuO/I6HGM55qzM6qNqttByD179AKx5p0&#10;VinUH09/8/jQBHNLuO0csffPU+mat2No88wwuVJxjB6e1RwWzzSAhcg+v+P+fWvV/DGhYCMy8rjP&#10;y9++aAP/0vqxG4AVumOg9u/r26en1rQhuJIyGHJH4/TjPH+fxyY3BAweB0x+mR+NTfwhcdT6ZOev&#10;SgDrLfUAAFkbk4wT/hz+f64roY7lH25OQO349zxXnaNliQQQOvt7GtSC7MZABxnHQYz+ftQB27YP&#10;BPJH9faqckYPCnJHTI/kaqW975jDJwT744A/KtKNllw2Ofb0HtQBkzWm4EA9O/19f64rBurIdMYG&#10;QePrzg/z4PHviuykiBOc5A/z071mzW4bO3kc9OpHfr09qAOCmtODuPPcYH+fp/kVjT2fzHyxgDtj&#10;05I/KvRLiy3AFRnH64PWsOW0LMVPXn69+3+eKAPPLrTwUPy4Jzj6fyz0/rXH3+mDBJUDPPUdD1z0&#10;/L9K9bmtQScjknoenPUH8K566sgG46Lx+R7D+VAHkU1q8QLe+MA5zjvj/OPevmz41eFhqemyThdx&#10;Hzn146jH9Pr1r7HvtND7mAwD2xn+Y/WvL/GHh77Xps8e1iNp/XOf89qAPxd8T6ekM8sKLgZ+XAHO&#10;PXr0rzsqY3GeAc8E/rX038XvCk2jatIR90MSNoHT+XXmvmrUIiJizd+f8D7AUAeifD/W30/U0t0O&#10;BJ2HJPPTP9K+/PBCNNB5xO5wqsM8fh7kf5NfmXodyLa9R89P88YNfevwz8S/aNNTE/IjGe54znp/&#10;k+tAHrmpW3n5cjODge/p1wPrWObWJJAzZBx/j/nj3q99vRyUVsEZGG798/4GqZePbIDli3qc5x1A&#10;6UAUtTEE0eATvAz1z9cYxj/PFdp8JdVbSdeiVWyhI6noO/U56/59fItW1E2kwVxjcfugcc56dPpV&#10;rQdfSG+iuIQY/LbPoRz0IHbHegD9ZNNuVu7OO5UZ3jPH6jv/AC/WtLaC2OuAPQdsfXmvIfhZ4iTW&#10;dEX58nr19effivXx82eckZ/If4Z6UAKR155Pf8Px/wA9eaTChCo6H39M5HT/AD3pvQHA/wAR74Pb&#10;1p235TkkH+hPf6f59aABTnORgjP0/HH8v8aAvH3c5HvjA/OlGM7ewzgfj7etC8Z5+6O+O2KAFOdo&#10;9T06cD0yKGxyG4HPb25/OlGG+XHT/PrnilbG4AZYY/r0HbgUARLySD15PX8s8D/61SKArEZ5/D2/&#10;z+v0TPzE5zn2pduM/wD1+vX8KAJcsNoXk/59/X/Jq9DcmIjJyB6cY9P8+lZYycbcj/PHH+fxqQFc&#10;AgZHp0xnHQ0AeZfHbw4ninwlc2uADJE8ZJ6KxGVJ68A/n+tfgJ460prLWbmJ0KsrNuyDjcp2nB6d&#10;cHp6d6/o0163/tHSLm3bBLqSoP8AeHP4YNfiT+0n4LfTvFd21smyJ2My44+Vs5JPtjr7+tAHxHdJ&#10;tduxP+PY+lPsiA/zDI/iHt0P6VPfwiOUqDn69vbNVIDsbOcDpxyaAIrlWVyrDkdPwqBF744x+vrW&#10;vfoXMcuMZUA/h6ioUh3KVUc/y+tAFWPr15+lWfKUKGY4POOM5x7fjTFi2yHjIB/E/nW3NaKkIdcn&#10;A6/XGc0Aem/BDxF/YnidEaTy97Bhz3BBx+lfr7oeqi7tYLlCNjorZ5PUZOff/wDXX4U6RfNpOsWt&#10;4h5ikUn6Z6H8K/X74R64us+HIGV9xQLjHUqVBBP6/wAqAPprT74Lht2Qen/1/wDINdhZ3YbHIwOT&#10;kfoR39ueK8ct5zGyk9M/j+Hv3rsbK/XO1TjnH0/H9KAPW7a6Bxk4/qPpj0rYSTeD2PH4Y/z+HHcV&#10;55ZXobbkgA5z15+ldNa3ald46EdSf5/59KAOkTDYK9Rnse3YcjHf+hxS4BGAB6dMf4de31BqrFLu&#10;XcADkdO3T/E1aU8hm4xjqeOfXB96ABtm09yPz49euf8A9VJsCnA+nb8D+nSpCAAM8Dpzj8z2pCoU&#10;7cZ5/L9PX86AFAzgEfKfQfz/AP1daRcH7pxnrj8z6fSnNtVc5xn9ffkUABid3Qn14x2x+NACfMRk&#10;8Y9Bn8Oh/wA81xnje0F74fnGMsoD/l9enWu1CKVBJxnGfSqF/b/aLKeIjh0K9MdR0/lQB+FHxk0c&#10;6XqV9bImTHMy4I6Anj8q+U71SAXZRubPT19PwxxX6JftKeHRDq085+U3ce/A52sBg/Qmvz5vraMO&#10;+1Wx1Bx370AZFhMY7hGwTn/Guq1C+K24RRhThucEqcf54/8ArVxyrhx2A4/A/jVyadmC7jk+nY+4&#10;/wAaANS11VYh068c9/bnmsiWZ5pS2cZPue/X1qiOp7471IMD5iM//W7mgDQgk2SqAcqOPQZxn2zX&#10;1/8Asy+J4rHxbFas+SGRwAODhhk/Xvzz6cV8bKwCndyOe9et/B3XHsPHmlCMCMSyBDjodxAoA/fq&#10;WJLm3S4ibPmKG6dcjj2/z9K5G+tyu4Nznuf8/wCfeuh8GT/2h4XsrknLeXg8gEEcYJ7fl/8AXff2&#10;WdxJJJ9Rz/hQB5tdQDbxkfgDjnv/AF9q5y4h6ZOM+v1znNd5e26q5bORxggf4YB/+vXL3dudzDB9&#10;xjpQBiJKB7gZOD+P5fr+ldPp1+AeTkjvkVzMyKhPB7HtwSMD680tvM6sAmSQeOMfX16UAeyaff8A&#10;K73yeRxx1HP+etdrZXJYfMeehH9f89a8V0zUTwASpHB/IZ6fXP8Ak16BY3xLALgjGOvX1I/GgD0e&#10;GVZBjOTxjnkY+nfH+e1WcLkAcDn8h7/5+veudtboYxnknt6Dsa2onBA44/Pv26UAWxnnc2T7cc+v&#10;+fzr47/aw0z7R4NunUYysb5IJxtb1yPxNfYZ/ec5zjH8+f5cV8+ftDaaNQ8HXaMcF7eVd2Aegz7D&#10;tgUAfhzqbL9neNskhj75+Y4HH5Z7/pXm0wYXJbGCT+vvXqurxCOaZH+TBICkg47gj6n0rzS+KiU7&#10;Tkk9enTt/WgDt/DqhoQqnfuRu+BkdfT647966q3UGFuM9s8/hn8K5Xwo0a2y5zkkHk9eoFd7Co4T&#10;OCT9B3H9cj2oA4DUbYJMVcYI6+uBngf055rIngP2Ulu3Bz6+o6nmuw1W2CzlVGT78/r71k3UCSRh&#10;VGSNpx7+o9e/WgDkLFWF5FKpO5GB7f3uMd81+937NeqtqvghM8krC2P95P8APNfhF5Lcqc8dOO4I&#10;POO9fs3+x7ftceForYsCWt4+/eMkEn/CgD7RKBlG7GeO/H196qyIpwfy7fXGc1oDAB2/4k9Tkjt7&#10;1E8YbAPAPP50Ac5d24OWHbsCP61xep2gySw6/l/T/wDXXpU0YYA4ycf4D8vp/OucvrYZyccdeM9P&#10;SgDxLVbLIHGRkn/P/wBfrXnWoWjpKSDweOOf617pq1iH7Yx/P2rzvUbMc578Y7H8aAPM2jKY5xjj&#10;6Htzken5fWnJIFYANgE8/lzj6da0bqAxqScDHvzz2ArIZSW5zjPoR24oA6ixuOhLZIx6jg89B7en&#10;/wBavQtHvtpHUBufz/HivI7SUqApJBBHUdB1rsNLugmNh5HTnt360Ae8abdg4AwoU/p149f/AK4r&#10;s7KdSVXOMZ469PXn8u1eOaNfH5d3Uj8gen9eleiWF0CEY8A8cdM455zQB2wYMBkZyORnGPfuOv4c&#10;8dKGUgE57Hqev9Py/SqVtKu3k8n9Mn+vvVtgrZJOSR09fp/WgD8zf2zoCBDgZb7Y+Dk8HYep9cem&#10;f61+W+oxkSvuHBZumODngV+rv7ZMKtB5jZJS7Bz2J2NX5W6sA8zsRkknPp7jP4/zoAqaWuSu0A9R&#10;g59eMfn/AFrpH0BZ7c3VzwpJ2BccHHGfX8Pas3RLQsockgAccd/p/n0rd1TVTZ2DwJzk+4GOx96A&#10;PMwu12XuGK/gOv8A+sflWzZKBlVIzjtz16fhx7e9YyhjubOPm5/HuR3/AFraswNgcnDk9T2I6fz6&#10;fyoAt+S028scDGOe5z2POM+9fQX7ODxxeN2RxjzFRVbOckMCB+Wef1rwJWVEXb82fYn/ADxXtXwD&#10;bZ44h+TIIB5O0cNxx39qAP3isGFzYxTYzuUcZ6cc8e/Pas7UbcSFmxgqT/8AW+vtWxpK50y3yuR5&#10;adsYyM0t3AjDLde2M468f5zQB45rNngOAOTznqOen+fzFeR63YoFkGMZz2PPHI/x5+vrX0Jq1r8r&#10;nHX1z27/AOFeUa1YjBCphRjPtjv0/pQB8+6ha+U7FV6H/wDV6f4VlxvtYKOScj1zxj/PFd1rVoIw&#10;eM4/P3rhJYvLcgdTz169+KAOisrtVkRckAY/CvUdHvjtXLcnDflj/P5+1eJ28wDDByPQ+3eu90i7&#10;UsMMCf6ev07elAH0Po9yWAOd+c9eD+mPwx9MV6RptwVxk4wO2AR9e9eF6NdglWJGCQef1+ma9Y0u&#10;4BAIJOPxH4enr+dAHpEUgKBQeOcce3rTZmIicdCqnBz6DPpVG0kLLtLZHv36/iasX7pFp875wUjZ&#10;vTovHrQB+Q/7VM63Xie2jaXhIZWA68s5yfb06etfB2rRMXCIMDp1zxjp0+vSvsz9pG8jl8cShsAL&#10;bqOexJLH16Gvju7liNyhJOSv16deeKANHR7eWCMMoIV+reu3rgev+eK0tTlWOBNhYgk9em4/5+nH&#10;PGRTrd0ZRDGPmQ7cAHvj/wDVWbq4l+XfkbwWGSOMHnHuaAM2K9k27VwijGT0zt46joevenLI7dfl&#10;HIbuB6e9USBxH0BGSO4H59KUl96ZOcn8ePb/ADnvQB6P4clS32IxLyDaV5HXGTx+XfB6e9frF8Db&#10;OI6DOY8u5itly3ykEDLAKfQ45OB7V+RXh+6EdzAjD/WYDZGDyeMd6/Yb9nq0Mvhcz4yXXqT6AAGg&#10;Dt9WtSI27gdeOxPcfU9K8g1+0O12TheQB1+pHf8AHtX0Fq1uVBPcg5xjg9cd68o1y0jZfmUEHPPv&#10;/n/GgD5z1SN0Zvl5HPp26c/j+A71lQykMA7Y46fh04/Kuw8QW+0ttHytnBHr/j+dcOwAl4GMn/P+&#10;H1oA7vRbshgF46ehJ46Z/wDrV7JoN3uI5znnP49c56/qK+fbBwrqckEAdQefevW/D96rKMHAHPfv&#10;3+n/AOqgD6F0W43bduMAev8AL3r03TpC6DOBg/mPQivEtGuBtQA5z6nHft/nmvVdJnIVGzknB65y&#10;f55FAHcRD5QGPpnAPORxj8v880xgBzjJPqPzI/I96SIgoCDj5Tx9fX/GnMoI3buRk9R36AH3oAFJ&#10;yRjOcDnI+lKo4IxtAx04Pr060MBz26f4fj+FG09s446ehP8An9fQ0ANAzkdPQZzn6/5/OvF/jRqi&#10;6f4ZdnbAAZ+3RADyP89ule1SYHzZyM8jH+Ga+N/2q9cFj4Wu4YiSwtyv/fZx+uf/AK9AH5BeK9Qe&#10;+vrm6PBlkdueTgnt6fl0rzF5A8wI4GewBx+Heu51pfNz82Acgf0/E4NclY6e15drGpChj+WOv59K&#10;APrb9nnSPNaW4IBJZUxk7j7+nevvQLbwMw3YjC7QRjpnpz0zj8s8V8qfs9+HpUsIjEM5LSPkZBwN&#10;oxjp/k19fTaYsGnu/BI7Z5PXtxnH+etAHhOs3Au7+VYlyc8nuQDz7/h2FZsEYg1NZ9nODnvlucfj&#10;/OvSbPw611eyzquF68d+eQR65/8A11Q1jT4dGvS/lGRztwuAMDrnPT0J96APp/wZNd23hMQwDDSO&#10;jxvkBSDjIPTof1r4y8X3kt34u1OV33ETlOvUIADz+H0xX07oeuCTw9BbEqqLG8y7f4fKHIZs9P61&#10;8cXc5uL2W6cnMrM3556/QUAek+H5xwrHAH8PYcZ5/wD117XoE+CufX359v8A9f8AKvn3w/OdwAbk&#10;HGfevZ9ClICtjO7g5B5I/wAn8vpQB73pL5I9ugyOmPT/AD9a9BsZMqMdcH14/wA8dv615PpEm0IA&#10;f8/55/SvSdNb92uCCDj8eP8AP50AdKDkg/8A6/f29/8AOKU9mK5xjOP8n9f50REHBJB298ZJ+g4/&#10;Wn887Rhh26UAMY98dMdePxP8xTtp53Dr16Dof/1fT9aUs2TngDBx6/l/OnAfN3YE+2SSen/66AGf&#10;OoxjGCMc/wCR/jQTkAcY6/X3z/nmpGyylieD3wcdBUe0LjjJ59v8jrQBmXkeVJI/z2+lebavAFVl&#10;xjv29Pb9K9QuwNgUcjtxnOOn+fzrz7WUGMn5SPryPT/OKAPCvEEG4vwQf5DPUe/+ec184+OZPs0U&#10;kpOT83GefU59frj8q+m/ECEl+Mg546Z9c18ifFm8WztHKnB5/DP/AOo/rQB8j+Kr5Z5pAX6EA/qP&#10;6evpivKr+RnQ56k9hj/P9a6vVZTIXXdlf69wf8/0rj7hw82wHI4zkfmP0oA9Q+FPh651zXrWxiTB&#10;ldFPc8nv9R7Zr97/AAjpQ8P+DbezhTDNFFax7RyPlG7kY6ntxjgV+VP7IvhJdV8X21x5eUt8tkDj&#10;K4I/Hmv2btdLlthommKocnMsmf73XJ9+n6UAeseD/DqaXpG8ptZV2jjA+uP610VraJBukxljz/8A&#10;q/8A1VtW1vNFpsbXPJK5x79h+FPsLTzGMrnge3cfy6YoA4PxZbJJp8qEFmlYDPPvnPt/XrXi0cEc&#10;V5czoOHcKoAGNqDr19ete5eOZjbwy/8ATKMkqBnLHp9K8ViQLEiMeQPc5Y9cn15oAUj+H72e/wCW&#10;R0/z2oHJ5PBJ/LPGOmP8PypVBJGc57fh2/L+VOG7OcdM+/XH+RigBigg7c9OPx+vHTsPpTcH2B9u&#10;cfT6VMfmT5TgjPX6/nSEKSTjg/X8uRQBEw2hVIGceh/H0/8Ar896rzAAZIzjkdR7Y9/8/SrpB2he&#10;pbjkjt7d+351Um6YAyfTnH5/5/rQBx+sbyH288Ht0/Xgn0ryLXMqWBGcn19PevZNTUFDkAHHTOce&#10;3vXkOtqw3NyMHmgDw/xB+8L7hwcdueB3x/nn8vItT+XJ5wST69+PSvY/EZ2kkDePx/D/AD/+uvH9&#10;SUlmVsKDk5PHbt9aAKNhlbgNwCcfQe/4/wCe9ez+HMsyBhx+P/1z/jXjNkivMpHJGWxxyOO34V7B&#10;4eYZTI4H8h29vzoA9z0PC7AowT7gYHHAP09fp3r1DTSDtI5BHoB+ftn/ACa8v0HbJtJHBwf8f5Yr&#10;07Tic5YcADt1H0/XFAHXQgFQccjGR/Lj/OP5XAvIOePT+n41TtmAGQMY/wA/h9Kde3KW9u078CNd&#10;x+nfigDwn46+MYtA8Oz7X2AKc9uuc8jp7k1+KHjDxFcarqE92/zGRmYHqQM8cg++c/pX25+1X8QJ&#10;rud9HtpeGPIHZcnHt/8ArFfnbqtwFzgk545HX/61AGJLIZJiFGcnA/8ArCvqX9m/wBdeLvGFjBFB&#10;mJXBckEr9CD9K+a9Bs2vrtVQZyR+BP8AkV+1v7CfwgcI2vXsRQybSuQOQM/rzxQB+nPw08Hx6NoV&#10;pYxgKAoOQB90dumP8+tem3lvtgNvGMYHP/6v8/WtLSrAQwxKvRVH6GnXUR5J6D/IoA8S8cv9l0uW&#10;JQSSAvHPPt9OtfHPiZYrOaYMg2q/2iT1IT7oPtnseO9fX/xEmQxGDIBAJJ6EAfeYe/H+ea+BviFr&#10;cssU833ftrHav+wnC4+vX1oA+efEd5NqWoTXTnJkbcDxnB7H1HYVzMfM+7GD+WOcHtWtqDbmLjjq&#10;P/rj1+nWqMPzybcKCMZJPX/61AHoWgKcoNvAxx+HHP8AXv37V7RoMYIRVyo9Pbt2Brx3QVDlMjHQ&#10;EfhnPGfyr27w/GRtPUg8Zxx9TQB6LpqlQMDJ7n6/pXU2/wAo2k4J6fj/AD/Qe9c7YL8o5649uf8A&#10;6/8AKulgA4VePX/HH6UAXo+ecYOAPXr0/wA/pSkFuoyMc9//AK9NC7sHP+ff/OPxqU8ndjB7D+Q9&#10;aAGMDksMj+Y/D/Pf8HKM8ngDp6fn/nPansMA4OBjvk5pu7HQ8DHTpwPf9aAEMf3QOf8A9WRjB/XH&#10;60BNqfMuAOMZ+v1qXLHqOOP0pCoIDMORmgCEjIIBwOvA9/6fl61VmYAlieDn2/Hg/j1q85Dc54H4&#10;46jjjkHHvWfORGvynBIPt09Pc0AclqzMsbcAk5z7/wAx/T36V5L4gm+9np6ntj0H+eteo6s4G/HQ&#10;A/5+pya8F8Z6kLG2ml3gHPXgAdsGgD57+KHiYWMUhRgnUDOM7iM9sd/wz9K+AfF2uyXly6q/r97j&#10;HXJz3Br134q+Mjd38vlOTGh2DuDnv1/z+VfMl3cmRye+TnnoSc8UAUWJJznk49fy7V23gjw7Nreq&#10;xQKuVY9cH61yFpA9zOkSjluPryPwr9CP2dfhct1La3M8ZAfBJI4x6jigD7e/Zv8Ah5FoWkw3csQR&#10;yoGMY47Zz+IIr7b0m8jgfOdioO39fp+deN2epaf4fsYbC3G50AVcflyO341L4g8RyaVory5CyuGw&#10;TwOfp068UAb/AIi8WS6rrQ0u1O4BtuVPQ579Mfl+Ar6LsZo9C0EtIcFEBb/e9P8AIr4s+Dlne61r&#10;s2rX4LLF8x+vpnnOfT0ya+kPF+qylE0tH56yY6Z7CgDiNZv31C9mumblicZwcj/Pf+tZDBiD25x9&#10;O4x0/wA+vSrDthTzwfyqs+7PI6598n1zQA14s8dwTjn/AD25pgA2jngH9T144/KplXjIJwAPQc8d&#10;vekKfKSRyP8ADjr+VAEbKq9ySD745PTr27+/rTXPzHIyG/X19v8AJqwVLYVRkc/XOelRyIEI4yff&#10;/CgCNly3PH69/wDP86iwQhAGSP1yamKYDAnB9vbuarzfKh79fcf/AFu340Aczqcq7WDcY+uMeuPe&#10;vLNZm3BwOQDx26f/AF/84r0DV5OWzkEZ4/ocd68o1abDHB5yepz25/z9KAOWk/eOdrY2/h1PHp0/&#10;L8K2bKEuADzjPGMfr/n61lxL5rjuO2fbv2/H1rrLGI7SOoHHqeQT/wDW9etAG3pkG4rsGc8f59a9&#10;Q0m1CADrj8cf/W/+v3rjdKh3uGwCB1z39APX+del6ZCNo7EDp/IHuP8APtQB0VrHt5xwB+Q/z9at&#10;SfKo/DrnHtn1qWGHaBnkf/W//Vn3qK8KoDzgck/5/rQBgXB+Yd8fjjB6j8P89qqbcNu7H36nt+GM&#10;/wCeasz8uQecfrn9efrVYkZGeQAfbjt9MUAVbmWO3iaRsAJk+n1FfE3x/wDinHp9rNYWkuCFK4HH&#10;GMkHnjoc17x8VPHVv4b0mUB8ORg59SD/APr/ACr8lPiJ4wl8Q6w80ku6NGYgf3iff9fzoA8+13V3&#10;up5bu4be0p78cn+fbNeV3ty1zOSTxnjrWzq98XYRqck+498+vWqej6Tdavex2VqheSRgAAM8k4oA&#10;9A+E3w9v/HniS20y1iaQORyPr/n/AAr+k79nH4J2PgHwvaILfZcOq7yR09h75618m/sQfs2x6XYw&#10;eJNTg+dgpG4DluD6civ2B0zRYrK3VQuFUDt+f5UAYstqLWA7QMnIryzxbcLaWM0x4ABx9a9l1RQF&#10;JPXH/wBf/Jr5o+JWrrGWQnESq2PduwH1/p+YB8xeJHa61B3dsdWZuuE7fj7f/qryzW9QNw4jTISM&#10;cc/1B/z/AC6/xJqDRI6Fsu+S/JOPavN5JC8m4ZIGOf8AGgDS0y3LuTjjuTnqO3PrXoOnW4OAMYGO&#10;gJ6fT8sYrmtKgwqtjOcfTA5ru9Oh3MN4G0kqMcn6g0AdNpVqWAYD04547YP09u1d9YRDAwDtPH+T&#10;+X+ea57SrYbR7Dscg12ttHt46Yz/AD57c/5NAEm0gZ6kfXv6dMVhajLyecEZ9eOfb/PX1renby43&#10;XOMcc/49f0rkr+Yl9ucA5GOAeev+foetAGNKdzMOpHX257Ed6j24wxOcjB47frj6g1Jjktjj6/40&#10;4cY5POSORx/nrQBAyBSPQjGen+T29qaRlguOOOnpxnI9MjNTNgkKSAeO/Tnt/PmmMxyR0J9DjPv+&#10;vegBArYGQCD27dOOcf59aY3ChVXLcDjtxjHP8u3pUzRKSMHp/h/L1pGTrkZHGB9euaAK23jg8/rx&#10;/njB9fSmEZxxkHP09M9uOP8AJ6Tk7Rt4AHbn880xlO0DPOCOevPQev1oAqTOBklsY4AwOM84+npm&#10;uW1CchiRwvPv9MfyJHbtXQXs+xSCc49x0z1/PNcNqNzvcqDkjpgZAx6/45oAzJpAxIBwB7dO/wBO&#10;9PsgpYt94D8cDsOP1z7c1mM+7OCSHP8A+rjHv2rp9Jt9+SxyD169OOtAHVabCVVXxgHtk8Z7/wBO&#10;a7GyjyQMYJx+g56fnWFZIBjYePzPHTn2rr9OQAkKCAvvz/8AXoA2bSPbtIHTPPr64rI8S+ILXQdO&#10;kupmAITPJwa1Lu+ttNtGnuG2hck+4A/rX5yftFfG0lptO06bPJQFe/XPIPNAHm/x1+MVxqd7LZWs&#10;25FYjgk5x6Hrkf5718SX98A8kszFnOfzPPB/L+vana1rtxeSSzyli75IHU4b/P1rzzUtUlnfap4X&#10;Oc/0zQBBf3pnkYLkqD0z2Arc8JeHb7Xb1IraIsHwOMnrxk/06f0qhoHh+61i7SC3j3byB6Dr34/z&#10;61+lf7O/wOiY2+oXsW5flIOBg+tAHvn7LnwHttKtLfUb2AK+VIBU/mP68mv1Y8LaZBZwRogwF/zx&#10;mvGPBGkxWUcNtar8qADpX0NosQcqq8KnUn/H/PegDvbMqsJmlO1E/wA5/r/SvF/iX4+jsIXtbeTL&#10;sCAB756/hW5488ZQ6JpzwwuNzA7cev8A+uvj/VdUm1S6a6uGO4knqTj6UAUrq5mvJXmlbcXPJ6df&#10;bn+nvms9snlgCB9OnXkdR+nNSlVwcY5/HHofqMU1stnbyeP09u+OxoAqtzgFcYz3x9OgHTrULHbn&#10;eBnHHH48cirBHG7PTnj3qnNKQrMPlI5/D60AZt1LgFTkZ4x689OT1+v+Fc87FmC5wCM98YA65q7d&#10;Sbm5yOT09ge1VraHzZRtGQO3Xg+1AG1pFmJJ8sM9/X6n/HP9a9LsIFQBc4x7fy7/AK/hXPaNZmGI&#10;Ngcjn/Dt/n8a7a0jYKO5OCfxxjr+dAF62gyo7EHr7569OPT/ADitaGLOCRnP6/Xj/P41DaRAAZGT&#10;/n8+35fjWwqgDGM9ACeKAIT8g2rx/nPXr1/pWDqd4YkO04I7D+QzWzdOFBLA4HX3/wD1YzXAarci&#10;RzyVB6//AFv/ANVAGBfzBmJU4JIPT044P+f1rHZTknB5/wAjP+ferchVjkcdc/06fyqsyEk4HOev&#10;86AIgmenQ/TH4HvjP8uRUWxTlnJHGQduP19asAqSe/YjoOfb/PrUZJbjPX2PA/PtQBGEGTuGB+Pf&#10;+vHf3qTaCOxLd84z7/T6UMilSAcYHXr+XTnr3o+XOMkkdMdMEdQPb2NACDLEbegGOecDPv2Pv6Y9&#10;qiZRycYB9ucf5/8ArVMcMWOcgYPTqO3/ANbFMCk5wcYOefQ9f8igCEoPvdzngd/UjuOP64o2kgYO&#10;cc9f8/0qTAYkHB//AF+n+H1pjhizEjqf5UANdflDNgDr1yOn59fpXnXjHxdaeH7VnkYDAzj68f09&#10;PpU/jHxZZ6DZSSSyKHAI/HHH/wCvp+VfnJ8V/izcazdSWttOwT0T9B9OtAB8Uvihda9cTWsExEYG&#10;Bg/mB1z0xmvlfXNVl3bA2Scnp6jtUup64QZSGy57+vrn/IrjGLzNkncx7+tAEY3SNzyT/kV33g/w&#10;Xf8AiO/SGGLcv8XBOD65HFW/A/gHUvFeoJbQRMVP3jg4GT2Pcc/nX6dfDD4Oad4T0mO+uYsS4z8w&#10;9uTz/SgDlvhP8IrDQLOO+vIFEh5+dRkc9T/T9BX2d4ZBjeBbNdscQyT/ALfTt/n864DT9PudZuFt&#10;7GMiNCMsOnWvTrsjSbSPTrM7ruY7SVAO31/zmgC3q2v3d5djQdKctIWHmuBkL6/X0H+RXvngrw/a&#10;+GbRb6dMSuNwDYJ+b+Jv9rsB0A7VyXgTwdbaXAmp3sGZGIcKw3cjgMfX1A78E16PcTPO5LHOOlAB&#10;eXbzuXkO7Ptyc9c+/wCv61yeraiIEKgnJyPf/wDVWjfXCwoSWweSM+w/w/KvLdZ1JpScE5f6n9aA&#10;MrVL5pmbnnJ9Of8A9Xqf6VzMuWJdjgD8fxP+cVamfJJPQZ49+oPv9Pf61UKcFMkE57f5/SgCsyME&#10;LYyT7jvzjHPPvUZB2gKQAMde/f8AGpmUEZ6j0/Hv9KYQQ21RgE9j79+tADSQRtJ6fh9P/wBf8qhZ&#10;AqDncBxwBz7VZ25zjoOPTmmlM4w2MdM4xk/496AKwRgW53EY69Dn16f5/KoyAq4C5BH97Izn/Jx1&#10;96slTgbMgH8uOOaVIhyVGDnjPpjn6elAFTbyBjdjsfT+dO+cYCn5s/L9fpVl0GODkYx3Gc/rnmom&#10;G05GSRgjORkj17/5FAFfDO2eQD6fy/wFOVPmAI2gfl9T+vT3qZUXzAOuPfJ/z6nFISx7Ej178en8&#10;qAIukY3dPQ+oPOccdP8APemOu3p1Oe/A9xx/X61KYxgY5xwePbr16Z60vlBSV6A9uOAT/Pj/ABoA&#10;gIHGGwVzxzz9PwI/p7VZnVc+nT/PXv271YlbaMqcD245xWPcTjgDgc/gcdRzQBHJMzMSpx07fz/G&#10;qCWouJQW5Geg7+hP+P6VL+8ZihOc9fqT2HbrXcaDofnOHZdxODgHp64/x/8Ar0AXvD2hM+yR1yo6&#10;ev8An8cdcY6V7XpunrbxhcYPH/689aztK0xII1B4I9Oh+ldpbwphNvXr9Pr+VAH/0/ovw9qa6ppc&#10;F0G3hlXkYHUYA/z+NdHuIIzy3rx26dv5elfKf7Ovjxdd8O2sErhiEHJ/r9eua+rlKsoZQADjn0oA&#10;VflAz2684wfx561YBOTt5HXLY/l0wf8APeqoJGOMAdj+vFSDgAjnb1P9Ow/CgC7DOVwzHr68cngn&#10;6fh+NbdpfY2gnJHv/PGD/nNcwMdTyDj8e2e3ap1kKkkHO3/PTvmgD0CGUSKcnBz06+3rTjEGzggj&#10;16f56/56VyNrespGTkD9fb0/L/8AX01tdq+zJ6+v09f8igBZYcqV7fl9fw9fesi5txu+Xgnp0row&#10;R2wR+XSq8kOCxJxn69D1oA4i4tlyTt59h+GCMf8A6qxpbXJOASBnkc9uc/z6V3dxajB2jBOPQ8Vj&#10;TWykYI7c9Ppz/nrQB57cWmQfl5PP5H0/n/Kub1LSxOhVl4OevTp37/l+Nenz2gC8fTgfzNYs9sMl&#10;QMk+/TjtQB+av7Rnw+JtW1NEJ2cntwT16/l/SvzY8Q2yxMygACI7f8+/Hev3k+LHhGLXvD9zEqEh&#10;1IOPQ88f4dK/Fv4ieGX0rWbi2lVgu5lOevXGcfTvjrQB4ejbGypwR9K+hPhP4olt51tAcFuSTg8e&#10;mD+XXjNfP08DwuVbn6c8f/XrpPC169jqsMw6A8+uOn+fbtQB+is13FFbREkR5x8vvyevUDrxmoLL&#10;UGeQ7WAJ5+Y9V7ke/wCP881ws2pl/DwvFfMiKAec8diR2PauW0jxMikq8pd8+uQfb29j9eOlAHSe&#10;LdSWK8VSByRt6Hn9f0NM05ZLmISu5Qgfe7jnAz9P8jvXmPjXWWIV0GApxnPTj34pnh7xLJOgj8wr&#10;wRgHd+BoA/RL9n7xOtnfHT5mbBwpzjjnqPb1/wA4+5kZWUOvO4e3fn/9X+RX5DfDfxb/AGbrtvMM&#10;qWIBYHoRznPHBr9T/B2sJrGiwXCEHK9v0/z9aAOvbJA9SPz/ABNO24OSMkDrkZ/LHHtTRs6rnjHP&#10;8z2qXKHgt26fj/n/AAoAQrztB49Ce30/LnNRbjwM7scjpkcfjUwA3bR09OmKVo8cA8Akd/0oAaM9&#10;hyf88H3/AM4pvXO44z9OuMH/AD/jTuAQQDjJ+n1/z+NNB7ZxjP0/Ej/PSgBOWJyOOv09j6H/APVT&#10;uMBgSOwIx39+p6en19KQsck5OAcfX6/j2pfmODnkeuOv9aAF4DYPBBJ54/Ht1pxzgDPJznHH4j6/&#10;h+OeEy4LZ4AH559KUYBHzZ64/rg0ARSY+90H0B496/Oz9q/wUvkjUUHCOy5HdZMkZx71+irNtAbq&#10;P84NeCfHjwz/AG14cnEYy+xgvGRvQFlOPwoA/ArxBolzZyuZ/lcc4z1+nXpjpXFEAHjof09a9o8Z&#10;6Ytnqk8Lsd7fNhuqlhkjr0z0rxiddjtt+Yfz96ANeKI3Vs23gr83Jzn9KfYW/mNgjPPr3xgEelS+&#10;H5QWaJ+Bn68NxwK6uG3gguPLiADFtw4zlcc//W/+vQBh3FgkU0XlkYHBI45A4+n51oTRRtApG0kg&#10;7vT8Aen+TW7qNkhiSVBkHBBAGOe1UjCqxlehGe3fsB2oA87uoWFwR0GRye/vn0r9Df2XfExlhj0q&#10;4bAChfm5JPAAAX8h04/T4eu9PCbpFGWPbg8e5r1v4H6/JoPiOFHbajOv5E9ecYH5fWgD9brixZYx&#10;LjKn044+pqGGd4WDbgCvI/l+fXP4c11WimPVNGtrofNkDJHrntn8Kzb7T2jyw4x0z3+nsKANKw1A&#10;gjc2T0785967CxvQ3bnrx6dv/rYrydJJreT0A6d+/vxXR2GpcLjOTjrx+X40Aet2tyCvBGOo9yB/&#10;nvW9DKpIxwO/Hvxz/OvOLS+HDA9cdf5YPH+FdZbXZJCqSR6dc8nH/wBb2oA6lAuD8vXHGf8AI/z6&#10;UYBHUkE469f8P85qlDMpIPUDjr2PGR/SrROAO/078YoAew5POMevcY69v16UAYz1IPPc9f5U5xwW&#10;J4I/l1xTkGM5GMkZOcfTH+fagABXA3HJBx/XP/1qSRhgBj0+vPP+ev1z2pNuOVxg8nnP6fj6kU1s&#10;8njPf8evpQB+d37UugjEc0UQ8qKWRDnuGG4c989Mf41+WviDTTDPPDjcY3KgA8DJz1Pbt+Vft1+0&#10;Zogv/DN75UTTzPH5oA5wycZGOQR/kV+NPjS0uIdQkQ8CZQcdDx/kAUAeLSgqxU8df59akP8AqRkZ&#10;x39c9PyP/wBepbuIrcvu+Xbng/rUC8oVQkjB/Pr+NAFU4JI6Zx1qQEAYH8v8agJyeOp6UEHvwaAL&#10;IZSCP0ra8PXo07WLG9Bx5EyNj02tn+n51hRDJPHWplZUlBHABH4c0Af0Q/ATWYte8EREEHyiCOh4&#10;Ydv/AK1ep39rwVYEdx2yT75/P/Ir40/Ys8V/2n4ct7KdwS0O1u2WjP8Ak9K+6rm2RlO4cn6ZHHOK&#10;APLNQs2yWxkjnue2f/rf/XriryGRCWwcAdxxn2P5+tet31iMnsQOOvIPrXDajalA3y9f84oA8+nh&#10;ZSSeRuz06gjtj3HrWRImwhlVjjg49vz/AFP0zXV3NrjLjOTjj/P1/wAmsG4iYg7hgdR9euT9KAIb&#10;W7aMpzgjk/hjHb3/AD/XudMv84BbBBx+Hr/9bt3rzb5lcdBj8OvQ/wCf/wBetYXPllVJyo79Dx+N&#10;AHuOnX28Deck8cev8/5V1VvdDjPABP159O2fx/AV4/pl+TIATgD8OmfzrvLO7zhd2c4PXpnPUj1o&#10;A75GLcg57cZ5+o/D/Pfzf4p2YvvDckeNwbcp69GUg/Wu3tbgMmVbAPt6Hrn6/wBKxvGKCfQLkdSN&#10;rfQKeQPzoA/ArxjbeRrE8DKECsRtPUkMQAfTp/nv4/rEZF0M4Ax6ccdxj8K+jPivp9xZeOdVs4o8&#10;gTOcnBAVmyOO1eFa5Yoj75pPnB7noO4xQBb8LTRAlWwdm04x6d+vp/OvWYBE7HaNqsCR3yCB17V4&#10;toGxbwRocK3Bz7d/y969qtti2ySqdx2j8exwP8+9AGdeqhzheCqrn3A5P19+tYT2vmW7gHClT0Pv&#10;0we3piuqijSVckZyp/n8x/TFTraLteL7w2su09CPQH1HcjpzQB5ZJAVm+Y9M8dD2Iwe/48cfhX6f&#10;fsTasosobdznaJEP8xxz3zmvzh1GzZZyyLuTAIOc5B6YGOg749q+0P2O78WettbSEgC6j6nGA4Oa&#10;AP1pXDdeB/Lk/wCNSEKOg6++P8Kait6YGe3P+c5p4Xb97rzxkdf50AVXUZznBA6nH4dM/rWdcRdd&#10;2Sf5/X/9X41tspDDp+XPByP61RdMsOM4z157fn+H40AcNf2LOeBtPPOPX9fwrzzU7MjORjGccdK9&#10;ju7bICkEk+w6Ecc8/wCfpXE6raZLdgBzwaAPDdQgO7oMY59fr/8AX6dM1x1xEqktyQfyr1nVLAg4&#10;x179v0+orzzULQId2NuMev8AMdeKAMBZCrlCeeM9c/X/ADyK2ILkg/Kcjryf69fyFYcwZWPHpxj5&#10;h16e3cflVi2lIIGBkgZx+mD+dAHqGlagIpP3hwR9eBjn8Qf89q9M028VkDHOT17f5/z0rwqwuSrD&#10;nB/Doeuevt9MV6Pot6TkMQD1weuP89R60Aez2NwcBW6cjvnnOTn/AB/rXRRuXQAZA5/lz7/if1rz&#10;qwuTsBxwfrx9RXY2k4C7c5JB6n27enSgD4G/bPOzTHI+X/S4+nvGcj29P/1Zr8oL9d7ShAcA/nkj&#10;8/wr9YP2ygG0id+6XEDce4Iz+Pr9a/J3UWmeWVjw2WYjpyfTtQBY0dysuxwXA98/QknjH0/n1teJ&#10;EklxngjbxzjGOtR6MqDG7k5JHfJ7Y+la+syQi1ZWG5hg5zzjGP5dqAPP2O1U29eO2P6c++ea0YGa&#10;YlmBIxnPQZPXI/8Ar9K6vTpPBNlYma8trjUrkNlIi3lRp3O9hyfYD3OayJJPOuHnWJYg7llSPO1Q&#10;TwBn06DqaAI1UAgtkj2424GR/nr7V7P8B5mHjWMFQMwke/BBB7f5+teSPDsgz90lTx19uD+PT+pr&#10;0z4KhV8eWas4IMTdc8dM5Hr6UAfv/oUn2jRrS4x9+KPsP7vPbke9W54xja3PP/6j1H+fWqHhUQ/8&#10;I7YGMloxCgHcdBgfh0rYmjL498j+uOn+fxoA4/UbXIOwYOe/T8Ov9PwJrzPV7IhW4GSenfIHY/nx&#10;Xs93AHRgwwCAevcf4/zrgNYs1AI2kHOD7Z6fXj9fSgD591yyBLkgkEn05PGP/rfyrybULba+SRxx&#10;0PA7kfX0+mO1fQ+t2QAYAcnd2/zxzXjuuWTIxAOPTHHH1/WgDhY28sjOR14P6+n4810GnXTRyblb&#10;kgdOcY6k1z1wVilCHGRwMZJI/wA/59JoJV4GcY5/yO/vQB7jod9/Dn7v4YPp15/H3xXrej6gPl5y&#10;Bgeuc+v5gf5zXzlod8Q6c8HGOf8APrXsOh3nGFPPT24oA93067DYORgk8D8euPWrfiCXy9BvnBx+&#10;6bqM9R0Pr/T8K5DSrtcJzyD29MfrnH4VqeI7oL4cvG6ZTrxjrQB+M/x+uVk8f6mrsSI1jUD0+XnP&#10;PWvlPVC0dwMAkOfl7Ed+3r7fX3r6R+NF0j+ONZlQ7/3u3kcZAH5jI+tfNd7Ibi6VJDgg7eOw5/Kg&#10;DsvDyB4nkdifTkgjA6dOmP8APq69gE86sQVSNDn+LGO44PYdecfrVjRkUWivnIfceB2x25qvqd+Y&#10;ybO3CrlPLZyeSCcnBHTOKAOWuiolDlNgCjnuc89e2cjt+dQQTSNNhOc5XPTluvJ6/XIqa8gcYbdu&#10;MnHbnHTnkUWFosimRcEn8Mnpjp1zQB3Ph61e81a3KhdpdQPTA+vp6Z54r9sfgbaxw+EYACu/IDAe&#10;gx2z+f8AiK/FvwmjDXdPtkOxZpQFyQDwepPYe9ft/wDBSxSDwXZuDucBlY444bOB659aAOr1W3LR&#10;sTweenAIHb6/lXlOsQk539B7d8de/Ne438H7sqTgnHbv9a8v1mzXJZh1+v5kcGgD5z16A7zgA8nv&#10;1A/D9a8wvY1EnzdTyOvPv/n/APX7prlg+XLckEnnoce/9Pwrx3V4ArkjoP5c/wCR/PtQBnW85L4O&#10;Rj3OT+f/AOv3r0Dw9eHIXuSOex9c/wAjXlUcr+mQvTr09gPc5rtNBuzvUcYzn25GMDp6dv60AfRu&#10;g3QwobOT6jp68Z/WvXtIn6BiRjjjAyO5Pr/nvXz1oV4WZdp6+g6AnoPpXs2i3hOwY2k4xz0x/n+f&#10;0oA9ispAAOMDn07/AJ8eorR4OMY/z07djg8Vzem3BAB3cHr7+v8AOukQg/Mp6j/DPsD2oAdgEjBJ&#10;B6fn/ntTh90DGc47fmef8femYGWLDgDGP5f/AFqMc9Mg9+vpnPf/ADigBGUlSxHAA/Hn+X+cV+bP&#10;7X+uRraizJwbm4C49VQcgdfb2xnmv0huZUjiMrcAKWPPoM4PpX4//tV60t94khtEbekStIfYyNgZ&#10;Pp/nFAHxTrDAgckkDpn0/wD1dqztEjxcqiAqwPDHg/j/APW7+go1CXzLjk7hn6cDrn/P9a3fA1q2&#10;qeILe1AwHlVR+Jz+v9aAP1J+BXhGKz8MpcXL4It16cZZznP5fn7V7rPpcMlniNCcjp1xyQM59RyT&#10;9PWua8E2Mdl4Zjtw2SSIwF4yqqMA+mPfmvctH0YPpzO67Ts+Yt/ePr7/AP1qAPHNA0iZr4q6EADO&#10;Se3bn/PNeeePNKC6jbxEiJZWYM3HGD8gP1P4fyH11o/htI/Pcj5CuzPbA5yfT1+lfPXxO0pBfsxY&#10;BpvnUDByF6fmTQBkXVvbaH4MvLJXzcWlr5RJGQPOJBweOtfJsuVcFeuRxnHQc9hzn/PSvp/xUzxe&#10;GLgZGZ5o4SByMRIP6k9a+Zb9DFI20cA9Tk8g8djj/OKAOi0W5KzLkcE9un4+vH0r2fQpseXt5K45&#10;GO/YZ4yPb3r5/wBPkaOYOzAZ4yOPYcdv8mvZPDd0G2c5Ax+fbPpQB9CaLJuVcjIz0555wf8AP9K9&#10;Q0+Q4UowAP0459Af1/pXjWhTOxVieSAfy6ZH+ea9V0yY7lOcnFAHfwOOAMHP5H6f5/kKtbcZIJwR&#10;9OnPHXr/APWrPtTlAemB14PQ8YOa0QTjrkA+45/T6f54AGkZHUj8+R9P60gzkt06d8YI9ep59akw&#10;CQx4zwePTtTSGyWI2jpxnjjJz6fpQAEjjHGD+Qzxz2GaQgKD1GT6d/UcfXt/SkCqMk9O/Pf06elO&#10;AyoXOT1654oAoTplcg9eOCOcHGf8muI1aLKk7eOR6cHJx+td9KhYFQOSfY/SuO1RQScjGfc9O39K&#10;APDfEMIAcgcA9f8A63bpyK/P343asJLxoEJwS3T2P+eR7j1r9BPGcpgsriViPkHy+/p78d6/LL4q&#10;6m19r86odyRZHc9RnPv6f40AeHam4IdkGM8DJHTHAzWRp1v9qvERhkEj0456dP8APtVrUJXGYyAC&#10;ABjPT9e9dB4F0t9R1q2Qgks4zj+EUAfsv+wv8MPM0p9VeAMZWCo/sBk49vX/AAxX6a2HgXOsjVLv&#10;BEQ2og/hAHOev+eK8j/ZT8LWvhzwLY5GzZGCS395uv8AMV9ewtHIpYEEDvQByl3CzBQ42oo6e30p&#10;YVCQO5GxF6n6dcD+fvV67mDzARjI/wAPb2qK4G21dcj7v1x3J9PrQB4j411VJZbmCONgC6gN0zjq&#10;Mf8A18V5iyjO4EDPPGe/r6e1dn4tmie/8mM7yqnJOOSx7n1449a5BlQ9up7ZGfYe3vQBBgdwcce3&#10;alOdxHTHHb8vpUhABIPAP5H1/wDrUbdzbsHGc/rx0oAjHA2scAc9On+T0pMdMdcj9B/n/wCtxUu1&#10;kxjkHPYj2NJ2BzgnpkUAR8j5sYI/l/n/AB96hdWO/aeRjHfr6VbVAfm4JAH6cf8A66rzDOVByB3x&#10;j/PtQBymq4KkA4Gf1xn8K8i19hiQqMkc8DA4/H/PrXr+qAbHKHofz7HnPpz+leRa8CEds5x/jQB4&#10;f4i3EMCMMeAcdAfbp/P0ryTUQwzg8kHr7njH8q9b8QK5BPXGf09T7V5JqvEjDbyCQeKAM2zO2YcZ&#10;z9O/X/D/ADivWPDmMopPByfXB79xn+VeT2ZBlRj3I6DBz3/T/PFet+HiOGBzjtnP4Z9qAPc9Cb5V&#10;UjJOB/gMfhyO/qK9U09lIGGxkenP5+n+eleTaExOxc5AGT3/AAP9K9X05SwHYEfz/pQB1tv8oOeS&#10;B156/wCeOfyrzj4peI4NC0CWRnKkqe+OmfrXosZVYDuIwOvpgDnmvgf9qn4hLa6e+n2zgO7bODyB&#10;jk/pQB+fvxN8SSeI/Ed3dO/yFsLnrjp16e3868Lv23TlUGMfl+FdXql4SZG3ZJByffGOc89q5ixh&#10;a6u0TqSe49eaAPZvg14OufEXiKysoUO2SVQxxk88n/AfWv6W/wBnnwKfDXha2QoI8IoGPcc//Wr8&#10;oP2GvhE+sa3Frd7F+7hIYZ6YwMZ455J/Ada/fTQ9LhsLSC1iGAgA6Z5xQBvwQhLYKBgEflWFqbFY&#10;SFGf88f5zXUuFC4A4HH075rj9dnENuznpzjt06AfWgD5e+Kl6IbS5EbYlnHkp1zg53n6AYzn1r4D&#10;8c3f2q9dYw3lJwoz6cZ9v8jIr6y+LOtN9ruLZf8AlgDGD3JYEk/yH518a+ICWctjIOTnB79xQB5d&#10;fE7z7Z6dOnXHb1zn86r25YnoDnrkdPQ/555qzfp85bHIJB64BJwf8/SorNQsocHH69uM/wD16APS&#10;vD9uAVK8Y5+nfpjHTp2xXt2iplV+XaAMd8DP8/XivHfDqjcigZH/ANYf/XxXtWiqpClup49sHse9&#10;AHoFiTsBzxg5H+GP5YrpID8gUHn8PXH15rCsRtRU7DOP04//AF10lsoUdOnp7H+VAFpgFYc5xngn&#10;0P0I/wA+lIe/buPYfz96U4YncMk/jwf54P0puMKcHABwfwOR+tACtggt3HTsM+/p9KUKRjd1B78e&#10;47dKEUcEnBH6f5/lT0PTcM/z78epJ+lACleeOC3pxgdQT19uKhbIxu6knn6c1YO447Dj6jjuajZe&#10;hx1/l68dfQ0ARMCT0wR6Z9/1zk9azLs/KUYEEcnt24H1Oev8q0mCjHGD1OM56f57VmXxKqVBIAH0&#10;zgd6AOB1qTYGJ4B+uP59sda+Gvjx4wOn2s1vA4Lk7VHHJJ69+mc19d+OtW/s6wnnc8gYXHcfp0/D&#10;nrX5HfGDxXJrWu3ZMu+OJmXqenr9f6UAeJ+ItQku5m81ict1P06gdvcdcc1xbYIOOfr0/PvV2/uB&#10;LKxU5APsfxx7/wCe9R2Fq97cx26jJY4oA9V+FXg2fxDrMBERZUYE9Ofrzxn2r9cvh7okHhrRYpgP&#10;KcKFx06Yxz6dT2+tfNX7Pfw5SwsYb+7jIaX5246DsP0r6G8Vau1upsrdsY4Xb+oHTn/PWgDu9N1f&#10;7XfmcndErEY9855HqMVxvjfxZf6tqMWk2z/ID0GfXuP8PxpmkNLZ6VJM424GRz3I6j61P8MdAj8Q&#10;eJ31WcGWG2YMR2Zs8D09SaAPsP4V6KfC/hqKS75uCvmzZxgs33V/D9OafeXLXdxJcyENvPXPT09u&#10;vrWjqEsltbpYAg55dv8AbwOD7cViAkjryDnoegoAMDk9TxmoSq5GckHJ+o9/X/PvUoOCcjgf5/MU&#10;nGPlPI/X1I5P1oARFTcCMn8cYBHX8fekZsKD1HuOff05/DmgcZ3ADj2445/CkIbYMDkexOe3FACA&#10;g8qc49e/P+f/AK9IwAA45PJ6dfbpx2zS4JGc8nP1/H/DFLx16k9vT6fjxQBCR/e6nk8Dn8D6f/Xq&#10;ndkKjbcEdsc5xjI+n+fStMjAJwDjj6fXr/nrWBqcjKj5JBHAwfU9j+FAHBarLuZ93Pbr+R5JryrU&#10;ZFeTBHJP8voOvtz/AI+gazMTvGAT/Tpx+leX3z5kIbp6Z7ng/XH/ANegCWxQmXdn5Tz/APr9MV2m&#10;nRZwQOD/AIcH9fT+tcrp8ZYhRzj+nXP0zmu+0qIcFxkAjr1+nX6UAdho1uuV3DA/Xpx2x+Offviv&#10;SbC2wOvB7HnP6/164rj9LgB2ggkdufXr6/5/KvQ7CMFBkcHGOO2TQBdVNqkj+H8e3Gaz751+ZRz/&#10;AF+nT8f5VqyALGQRgfoc9f61gXbHBPUk+/GR/ntnOKAMeTcMlRgn8T0/z/hXJeKNci0bS5LiUrkK&#10;ce/+e3rz6CumvZ0ihd3OAoOenGOmen+cV8H/ALRnxXGn2ktlaTKZCCAOOpGM8Ht/gKAPnP48fFCb&#10;WdQm0+3kLIDg89h/jXx1q+pkqQW5b3559T+HpmtTXNYaaaW5dizvnOc9/rz1FedXNzJcylieT+NA&#10;D0V5XGBkn15PPv1r9Fv2M/gDN428QwarexFoI2XHy5wAQSSfXv8AlXyh8GfhrqHj3xJbWEETOjMu&#10;Sozjnp+Nf03/ALN/wbsPAHhe0t4rYJJsVmOOvHcUAe++APCNn4b0a3sraIII0CqAB0r0GaP5WUHA&#10;qa3hEQHGCcfpUN7KI4yxIG0HJx70Aed+Kb5LOBlzgsDg9hj86+GvHHiIXtzJ82UhLKpPQnJ55H4C&#10;ve/i/wCKZLeM29u+JJwUXA5C47V8Xa7el8KrZAGRj1FAHF6zctcSu4wSc5PP5/U+ntWRp6GW5AHT&#10;J4z6ccden6fjTruQtIeee3t65/8A1VqaVanl/T0574/z6/hQB1VlAwXgADrkgjHPH+RXfaTb5VSM&#10;Z7cZ/L06fpXM2MDE/IeR1J9Mcj17V6JpdsBtJGScZ579f8+1AHUadAdoHX+ufx5/z1rowuEAOSPb&#10;jI4z0rNsowpGetajNkEZzjp/n/PpQBm30xSM54J/Dp35/mBj2rj53Z2DBSASePbryP8APat7UJTz&#10;tIwP5GucZjgMOR2/HPf2zQA1SS2SMn2zkenc+1NPIz91T064/L/63vT8KoHcE5P4+1IcAZxyfrn/&#10;AD2/SgCI5LAjBH459uvv7dKGGGx0H1689v0+mfapSoL4xgde4+n0pjL1Yd/XgdcE+w/SgAzg7l4I&#10;/Tt1HWmH7hGc+2P89RmnlRkbR1/M0wrzubkg847dxj/6/agCNl3YAyc989PSqcsiRqSSMg+/9eAP&#10;r0/CrhJA6YHPbH+elZN84iXPfpz29Pr1oAwNRmKg87R9Mfh78d64W5nBOF5zxj6enTv+Nb2r3HyH&#10;PUjjHYev9K4x5FJ+U4GcZB6c/wCf/r0AX7WMswXPr0HPT/P/ANeu+0qJggbbwMdjzj1/z71yOl2+&#10;8gt82ee/I716FYQBCqLwMY/wH1oA37GFpGCAZHf6Y4yPpXV27LaxGSU4A9ev+e/HSsfT0HDHgDGe&#10;nX614n8afizbeE9Jkt4JV811YKO/A69e/wCHPvQBwH7QHxsg0m2n0qxkAflSQfz9c+gI/E1+Vfij&#10;xDea1ey3dy7E7j1JOMn8D/L+tdT4y8XXHiPUZru4kyGY9ec8+nX8a8c1jUuCoYE8fpjOaAMfUb1z&#10;IQCSSTnHpjrmqelaVc6lcpEqkknHQ80y0tZ9Qn2RqXLH06/5719hfCD4RyXzxTzowJYHpwoPIoA7&#10;f4I/CJJpoZ7iMcEbuv5fiOp/rX6YeEtPg0i2itLRcFFxhTj6DHtntXkOi6dp3hizSC2A3ZAABzkj&#10;Hf69a9s8Fq8rm7nOX6KPrz+fagD6Q8LQMRFFFy7bcn3x6+3/ANavWNQ1i08OaU8kjAEAk5xyfT+l&#10;cN4egXRdMN7djy5Su5v9gdcD3ryLxd4ouNZumUNtgT7oz154PvQBi+J/EFxrt21xMxIB4GeMfp/n&#10;iuV+7wCQQccn6H/63FWipJLHgn1/n9PTmoUTkLnp19R6nj0NAEZVhudenqB/nFMcAlCeQB2/DGDy&#10;P84qVwoA45Oe4HSoWOVO3gD8B9fT8KAKznGO2Qfw/QYxWBeTqCMjIwP1HT29+a07qRVXGckY/r34&#10;+vtXL3EisxB5PHfnj/OOKAKkjlmZcdOvvnnvwe3Tr+FdFo9mGIcjIz6cH27c/p+dY9pA0zBhzg8D&#10;p78fl1xXdaXbJGgUjJHt09v89qAOis4cELjAx16Y9Mf56/Xjo7YFiMjHTsefX1x7/wBayLVCOvXj&#10;v249v0robOMjHOPU+vuOP5UAakKAKAD3/T2/z+Xe48g2jdnHPPH5DPXk+3tUCKNvzdfQd89BVe5n&#10;CxE5wecf4ZoAyNUu9oKryR29ic8Z7j/GuAupmkfac55649eP07CtfUbjexBPA59O/HT/AD2rnpdx&#10;yAc/nz7f570AVyOTg56jnnP4/wCT6U0gYPfoM8D6/wCf6VKy5B6457flz+n/AOqm+vHyY+vPpQBE&#10;xz8y9vY8nP8An2poTcee3oPy78VKQwweg4J5znv7/wCfekA3kknA6jqcenY/kaAGYY+pPHPTn1/D&#10;/wCtTNmMhRwfcDHOfT3qQoTjA5PbGD7Z9P605lwAxHA/X8qAImCkgDgnHb8vp/hTSoUFRng8Y7Z7&#10;d8DvzUrZGVIwSffsOn+OD61ExHDAFgD16fWgCFlCllIx3z3OfXpzjP8AjXn/AIw8X2PhyzkmdwGG&#10;fcn8fb0p/jLxdaaBZyySOMqD3wT9O/Xivzj+LHxZutYuWgt5cJlunQA/0oAqfGH4tXerzS2lpOWQ&#10;HjB4HPTtn39PUmvka/1WeeQl3ycn1/T1/Gr2saoWdypzvOfXn+n+RXKEmaQluM+36UAPAaZ/UnsA&#10;c8n+VeneA/h/qvifUI7exiZy5AzjIAyM57cVa+HHw71HxhqiWtvEzBsZKg8eoPHft+vav2n/AGf/&#10;ANm3TfCukx3+owbXwG5HPHqe49qAPMfgz8BrTwnpcFxcxhSAG6dfc/59a93Ph2XW549PtEbYWBZj&#10;naB0H4D0r2+88PveyRWVgmE6flwOnHT8v59Wnh/SvCGkyvOwMwXcxPr7fSgDx66stP8AB+kNHEqp&#10;My43dwPX3PbHv1qbwX4fl1GZNYvEKoGyFYZyB0Jz155H6+lWYdFl8UaqNR1Di2TGI+3HPP5cCvUr&#10;aBIYVjhXCDt7etAFwvwABhV6fT8P5+lV55VhXc3Qew7ev49/0p7ybTx1PPOf0/8Ar1yus3xiQoTy&#10;c9/8/kKAMHXdVIYouQBn15/HGf8AP1rz+6naVhn731+nr/8Arq3f3DSSFt/T8c59P0rIcvzknLdu&#10;AePrQA0sD1HIHqOvOMDB/wD1Y9aiZiAfQZHIJxxxUjqSpBGdpx6H3/8A11HsJGRkE4Xt+PP1oAhY&#10;Mwyw44/yP5e/82gYUKAeM9Dj8uKmUAYbPT6elNeJyuQBg5H1x0/z70ANwnG7v26jPb/I6/pSqp6Z&#10;5GfbGewzjH+eaZjBORwecn29PWpNuevt0BP+cigCLYMHBI9ug9+fX1zSA9C4wAP8n6UpRBhiDg8H&#10;nPHbj19qNoIIzkHtjOfTNAEbHAI6gY6cfpUYB3YIyDk5znHr/nH0qTaxB2dDk4Pt27evTrSlWHGM&#10;D37A8cD0oAibIJDcn39+ev8AL/8AVSHeg+XnJ4JHUfr+OR7e9PZeORn8R34oBO4Kvp356dvyoAiY&#10;k5yOjEZ/x4/P9aa7LsAJz0B6+vODxz1+ntSNjkE5GOvr2/8A1Vl3Fwq5xyO/5Y7/AEoAiu7gqx5z&#10;nuOucc5rFZjKdo6HA9OR17c/596e7lpCqjBPUY9cj/PsK3tJ0pppQzDrx0/qPrQBc0XRmuJh5gwO&#10;uen+f8K9r0jS4rfbtXB/LAP4dPwNZui6OItpZAP89f8A6/8A9au9trZVK5Gcfpz0oAmtoMYKjk/i&#10;Tz3J/PFbluuRuJ6en581ThiHX078/ln/AOvWiOnIwM+vTNAH/9T4b/Zs8fvoupxadO5ABUcnO0Ac&#10;Y5/Tp2r9ftH1FNRsorhOdyjg8k+2fT9P0r+ffwffXWkavbXAGwxnnnHQ8Djjjrz9a/ZP4I+Nf7e0&#10;OKOZwWRVz754J/DpQB9FAMcgHOfTn/OeacAQCSM5P0HHc01TknnOc/jnGPapkXaAoGPw64Pb3x2o&#10;AApXK46YPr+v1py9eRgDH8+en5fWl2scjOD78Y/yKY5bjcc9efb0/wAKAHoSDkjj69hj/Pf8a0re&#10;62kHGSSMZHGPT/8AXWYNpO0dvcdc9/xp6ngAHPT60Adha32QqkZB/Djp16cdeK19yyD5e3uen4/T&#10;/wDVXBQzkkN6/jk4/wA4rZtb5hj5sEY/Ud/6f/roA3XjPJPII9v/AK/H0qlJADlmHPT29xmrkMqO&#10;Mk854/zirHl8gZzke36ev86AOZntcghuSc9v89e1YF1aFlzjOc8Hjvx/iP6V3UkGAcd/XP4VlzWg&#10;444z+WBQB5hqmnm5tpbbAJdWGG/P2781+Un7TPgb+ytUkv0Tb54LHjOX/i9ucdzX7GXdoMH8ccjH&#10;4fy7V8j/ALR/gJNb8Oz3kaZliUyDjOGGcj9f6UAfhTqkWGJZcEduvT+YHSsqCQxyBgcEHg9MV6R4&#10;x0eLTry4iw3GcHrjHYdvevLydrnAyD69DQB7f4W8V6pc2h05jiJQV3bsEr6ZHbtzXIXOvT6Xq8qk&#10;4TjjHHHQ9fz6ViaDdwwTEu5QEYPYfSquvyRS3JmhB2jvnt6e9AHY614mTUbQL0HHHP5nk/pmuY0v&#10;Xbizul8iTYoP3eg79fr/AJxXLmc42E8fWmLJhw3Q/WgD33RvF09veQSxykujAn0HqB6g1+uX7Nfj&#10;pNe0GO0eTLBemcnPGe/P+enSvwntL0wSK+4jHUZPPYfWvvf9lz4l/wBnaxFpbvgIeF5HJ7df84oA&#10;/ZgMMBVH3h/n/OKeCuMA8Fen8/6VjadfQ3dskkRyGX69h1rXjYZ68df8Tk9fzoAn46AYJ/T+X8hT&#10;WbJLZwfr1GOnp1PPFJnnjjOOe+T27+lLgM4U8Eg/gP8AI5/nQApwCcnAPXv/AD/z/Om7SuDnp+JH&#10;/wCv/wDXmnx8ZCjHT8cY5/CgLt6jkepzn24oAgbAJyQCc8dc+oH+NKAxIB/L6Y607tx1JP44+n+R&#10;TkUkgg4zx6/gPp/nrQAHHpgH65+tNYchsEAZP+c8+5/TvTgvUdSeMdc49KcpAI9efbjnigBmSO2e&#10;PwI9eD61zvifTk1DRrmGQdFyuQMjb6D6f06810TZAIJ+Ufh9M0yRFYOOobj3II6f5/KgD8L/ANoL&#10;wdPoniS/miTCMwdSPlG1+Vzxkn6f/Wr451W2WC4dOp/r7c/pX63/ALWPgVnT7fKxCojRqucE4bKk&#10;fh6/41+Wev2IjLHGGPXJ+bIyTnv+dAHM6U+y+j68nAx/h3Feqi3CmCZeQ+1e/bqD/kH88142A0Uo&#10;b0IPXpg17T4bnXVbJE3YKDPblh2JoA6y8sIntFYYX5fT044J5ri0hJL4H4A56dQemMd69JMEH9iO&#10;5LM5AHzduSMAd64/R7ZvNHmAEOW9yOf6+tAGXPYMVKBCnA7Yzx2/Ht296ZpMf2DU4LpRtMbBj349&#10;Ce//AOvFei3OmK0Qxy54BHYnpyeB2/zxXLT6VLE7MgIIztPTpwAeucc9utAH66fA7Xo9e8JWyxNv&#10;ZE9efcgeoxxz9TXrN1aK0bJjIJ9D/n8+e1fFP7KXiVo0j0p2B2fKcdOT39Oelfe81tleBk8dOSf1&#10;9KAPJNSsCpLKpHP4kdO4796xkkeJwSSBnH/18e/pmvT720EmUYcjtx+OPwriL/TWRgYx79Op7UAX&#10;bC+zhScdjz6fj9P5V21hfBiOcZ9On0GfXp7eo7+Toxhcjp6g8fnXR2OoBcbWzwAMdsigD2CzvDIU&#10;Gcg5zn39v8/pXQQyA/PnGe/fAHfv6V5nZahvX5Tgj8SO/wD9euvs70cBTgn8P89P854AOpy3G08f&#10;ljjjGP8AP408YaTjp16Ann16VmxXAYDacE8fkOvFX1JAJY5Pr9T7ZoAcWA6ZH58HPH/16Ur2UZHH&#10;+f0yT70FT9ME/nzTgc/KDweOOOnX8O1AHmvxMsDdaBKFGAcqzY5G4fl6Zr8R/iZpEmnXU5bO6Byp&#10;LA5/Hniv3p1+2S60q4QgkBd4HbI/zivyB+P+j+Tq2pRuiqjfOO33hnnoMf5xQB8C6lEY7h93LE9u&#10;cDtn61lqu4gHpkdffjmun1SNZB5jDBPPb6n/APWPwrDSIFyG4U56Dr3H0xigDPSMjL5wBnv3FRYy&#10;NzDk1NeHMzYPynp6c4ziolAOfbA/xoAWNmXG3jn/APX+FSsFUh8c96gGM9eP85qzKV2Bumf1+vrQ&#10;B+jv7DPi1LbUhpsr/dmORzwrA4Izz+A/Cv2KaNWUkE4Ix/jnnrX89H7LfiI6L8Qkt1fy/tKjGTyW&#10;U8Y98Zr+gnRL9dQ0q2vV+YSxq4I75Hb0APHWgDOv7fPIXkDPH6g/4+2K469tc7txHH6YPH+fp6V6&#10;fNEHUYGfwP8AL6dT+Fc3fWSHoM/Q56dD+lAHkGoWzHIC8jnqTwPbt+H/AOvj7yILhV4B5xj/ADmv&#10;V9QsuGI4A6n9R09f8K4bULMEbsE4z+PHT+tAHCyptI2nB9ev8/T+fNVlxE3TgZ69u/5+ta9xCBwR&#10;nHX69iPasaUqpZcYIzz/AJPPr+NAG/YX22QAAL2659+p/n17V3+m3uMAYx+ORz7/AM68fWXBDk8j&#10;pg+nb29q6rS9QJYLnhR36+340Ae2WF5j5ckdP88+uO1bGpMbnSroLwTG69QB0/8ArV51pt+PlUHI&#10;7/1/z/8AWrtrebzoGizgMOnHQigD8gvj3pklr4/v5GfAlZGHGdu9eD6ZJXr2r5X8TW0ayu8h3Et6&#10;nvx1H86+3v2m9KeLxML8MSJYFzxk/u3I/l+P618d+JLZDGwPBx29OwJ7UAcLpytbXaSuASGAx/Fj&#10;I5x2HNe2WLhrJcpjDHA77e34f5+vgsFywvBkkknHXk+nr/OvYdGuXa3DsSA2G9ecevv9KANOJxHK&#10;q/dCOT1B6jkA/UfXrknrWxbOkhSQkkdRnvk/57/XFcbJJuuxGp7ghfTnnHoD1/8A1V1UTpCgxlSf&#10;m57jr9fpQA2+hDSLtTaSduRycAdcfU8jr7+nun7PUraV4vkOcbzFJgZB3K3J9sD/APXXjbTKPRQc&#10;njhskcg16L8LLuW28Z2235PNQ89xgZOPf8KAP2wt5A8ImVso4z6Zz0/zjNWg3zA9cnJGcfl/n61h&#10;+Hbj7Xo1lPksHiQ/pyK2xnk/3T/P+VADiuc9s9/w/wA9f8cROM/d5Y/kMdMc9/wqYYAK7s46A8cU&#10;5wD24I/xoAxrhEOccA5/D+Xf1rmr21Dgleoyfp+PvXZSrnvgevGMY/P86y7mAbeR15znPT6UAeP6&#10;tYksVx/Lr6j8Bx+dea6pZkMe+OO/P5Hr/nFe96nafITyAOMdAT7/AJ15vq9grAtghu3p+NAHid5b&#10;FWIAIye/t6j8f8aylDJgMfXr/n/H9K7e/s9rFum0/wAvy9/1rj7qEkkHJxxk9z3A75oAs2c+1zzy&#10;vBzj25B/lxXb6ZdsCrE4z17e3WvOYpNrbT24GenH/wCv+tdBYzeWQM8+vb8896APdNHvz5Y3tx2/&#10;+t3Fd/YXPmKGJyRjpgZ/D8//AK9eG6TfMBwcDp+OO3bnOPzr0nTLwEBs/Nxj+oBoA+TP2yif+Ebu&#10;5dvAktmOB168Ecn2xX5NvuleUsu/ax68DBP86/W/9rGI3fhe+dBkqLdjz0wxUkenvX5P6zE1vfz2&#10;5K7h1Cn17n1oATTLUSTrnBUt2P14z0rS1tHFrjBIAH/1j1/n/KqejFTL8hWQhuqdAceh/HPtWzqk&#10;MxgfnAKnPY4z1/8ArUAcZbqzoN7YD8fX27Ht1/MVes03OuxfkGfbp0+hqvHD8qsTkLk+vt0rRtwd&#10;yqOAMY9sck0AaUq4RdxJIG3HTOOSR/nP412nwnikXx5pxjGEyxcg7eDjA78Zxwa5RU3AAk5AJ6YH&#10;1/8A19K6/wCHGweMrRFcIG75GO3U+/b/ABoA/fTwKAnhXTkUh9sSjI7e3FdcwHXkDPoOPrnqOnBr&#10;i/h15Y8I6cULDMYyW+8TtUHj3Iz6469q7hsnPOSTxk/4fpQBlzxk8gEZ4/Tt6fSuV1K2R0JfGGxj&#10;jOP8en0rtpEBJ4wRgY549v8AGsO8t8qQMgDtj/PegDxjVbIZYYwB9eh9vYdB/wDrrx7WLAuCNucZ&#10;xnj8P19fxr6K1e0Dg8cjIHoePzz/AC+leTa3YlgSvTBIzjpzn/PrQB87albFHOeWHtjP4fT9KykY&#10;qxxnAx0P8s8Z49q7rXbJY2ZwOBkcH24wK4O4G12AIwMZz7f5xQB0um3bRyhQcevTn1AHPrXrGjXu&#10;cbTyMcEc/wCf8/Twuxl+brk+nbk16Hod2VYE8H+Xp/WgD6Q0i8wFyx5P+c+9aXi27C+GLnPJfHr2&#10;559f881wWj3xLpuOSOef8/41q+M7z/inSAfvsOOg+70H+cUAfj58Ry914q1eZTkG6mI5P3Q2Meue&#10;O9eKNYXB1BYoQWCFiDt4ye3foe9eueKZ0k1q7kBwHuJst14LnGT1rlE1mCOeS2tkUbsbtxOTg9Qf&#10;T0oA6i30g2lssdweiZxwFHGcYx/nA5rj9Wjto75liXDkL8306g+nPQHivQGv4TDK2SXdTt7nn1/L&#10;2rgNRIlu5Cq4BwdvUH0/ln8qAOeu/JO3Z87HJPGBz90c9av2i+QqPGWB6YA5BHX6/wCc96R4tpIy&#10;SMDGOfr1+lalvApVi6jIHHfPYfgT1oA6z4dWUdx4s0t7kBikgYJjPQnGeRx0/pX7rfC6AJ4OsOwM&#10;YJHPcZ/rn3r8RfhXa7/GdgSeAzY74CKcnI4A+meK/dXwJaiHwvYIpHMStgHoSox+IH9KANu9hBTd&#10;0HI7+vb1+v6V5vrloSC3c9cdMf8A1vp+NeqTKCpByT+Hf09K4jVoFbccYPY+447+n+NAHz/r9rhm&#10;+XgHrnOR3xx/n9a8U161ILKQAenU8fp6+/fOa+jdbsQ6MGHy9OnX2HevF/EFsAjqRgdR0H0z2wP6&#10;0AeI3G6KTy0JHTjn/wCv9a3NJuDG43AEEg59c9eOPb8azdTh8uQkhuOPbOTn/DmoLWRlm3buAc8H&#10;oMcHnH40Ae9aBeH5cLk9eSOPUev0/nXtGhXJwvOAMcD8h2yT9DXzhoF2pZWDZHt717V4fvFZVJxk&#10;f19O2eKAPfdJuFk4ydxH0wOxHpj0x+NdlbujopHQ/wBP85ryzSLkbkGM/wCeee/+fpXo2nzgrhhg&#10;ADn059KANwYKk9c/p/jxTduM5P3jj88dv8ilXcQecE9vT1+n9KaRnGSeFGfTA9PT/P1oA5/xNNHb&#10;aNeSliuFI6Ec4/X+X51+JPx91iTUfGt4oOVt9sff+FemR09e9fsn8R7oW/h2dWO0McdzwOTivwf+&#10;KGqPfeIdRuoiSZpnPGMYJ4I/CgDzG4EW/cvzEkk9uvf/AD1r1j4L6SbnxZZTEgGOQPwOpznjHX+d&#10;eHzXkgyi8A8HPXrng8enWvrb9muzN3q7T+VkpgqxHRjjH/1qAP1D8HWbx6ZYKy7FY7iD94s3QY57&#10;YyK9gt5bi5BsYV/dhuT3YnoePzP5Y5NYWg6dCkEG9+Aq8++BnB/T8K9P0nR1DoXyW+Zj9fX8f5Yo&#10;A2NNsGW2fAyXHHHQ44B6f56V87fELQkvdahmlh2xRSeYdxyypDgkD1BJA596+xrTSZYbESZwx/T0&#10;4/zzXgHjuxiivJ72dwp2mHOM/MmSSM+rEADuQTQB8e+L+NOtrchgZjJMw56scAe/Trj/ABr591SF&#10;0c7lHJ9+gHfvnv2/nX0r42gO9IpRgxxKG2+p56e5PNfPWvRsDgnJB447n+vSgDnrKRlkXAyQQB75&#10;/nXp/h24QbMdF28njj8s9K8iiCrcBScg+vf3616J4dnO9CDnJBOP8+tAH0l4fuMqi57c+34+nrXr&#10;mmSkBWYnHc5wDx/n6n9fBfD1yfkUnIP1/wD117Po8oaOMIc4Xt0weTgevtQB6tYkLEigkYx+GeT/&#10;APq5rWzkjLH+9/X9PrXPabISACMkDr659PWt5eBwcdPw749qAJAACSOn88n6/rRwWLY647e3Uf8A&#10;6+PzFP2AjAGPr39qQZByR+nOe3+fc0AIRjGRwevrz3/PtTlA5PTOO3/1+vt29uKVkXgjoTz+Pp/h&#10;SLw2OQMYx6DOBn0oAglU8tjOfr+fH+P+Ncrqka8qe/8AnHHbNdYy5QqvGTn35PtXM6oNwOCRnoPX&#10;r/8AqoA+Wfi/qS6fpcrAlSA2c/TjFfkj4ovpLq6lnkJJaQ9fTryep9vSv0d/aZ177Fp08EW7c5Ef&#10;bg459PX6dK/MPXZmLMFyQT1HbBoA469kLOVzgNj16Hv6/X9K+m/2efDR1rxPYRvGCrTKG47DnPoc&#10;D8Opr5itohc3AGTyR/npzX6q/sW+BbfUrxtWmUhbcfLxyW6f5/rQB+u/gi7TSdDsbHaU88jauewA&#10;wMdv6V9AWVwXsA2NoP8AL1/wrx+z0OJbq2BUqsKALnHP/wBf3r1O5u4LGxUDAIAx/wDWoAgMu6Yo&#10;BgjqO2fQU3WZpYbJhH1VCM9ASe30HoKxtKvBcTmTGeSeuPzqHxlqMdtpzMTyql8Zx97gcmgDwe/n&#10;aa6kaRskt+fY89ff9faqJxyTyBzjt6Z/TOfwoyzKC3yg/Tp/nqaVlGD1OBjjP1oAj4O49M4+hyP0&#10;96XlR05BPvg+p/p19sUgJ9Mj64x2p2fTkHHc8knnt/8AqxQAwtx1wDz6fif0/P3xSADIKnqOCTzj&#10;0Ofy/wDr1IEJUfw469gPx/l/Wgr78Dj+vp+YoAiBX+Hqfb0/r70kgJUkEgH8MHr04496kwSoGPlP&#10;X/8AXQwyhxyfy9v5fjxQByOqr8pBUE9frj1GK8i18BonOPlPOMkjOf0PX9K9h1YHBB5GPT/P5mvI&#10;9ejADqOAPQ8Y9fpn/wCtQB4Zr8ZUENwc59x1xj+v5GvHdUP7x8DAbpx7cZ6evavavEA3ZBJ5zg/h&#10;xmvFtUBMrhsEhsdcjg96AMm0D+YgU4PB69AMYr1jw2RlRt4J7n06fWvKrQ4YKOBkYGfcYB+vH+Ne&#10;q+HBsZGHQ547/wBfegD3TQT9wZwevU/kOcV6pph+UDpnAH/6sen+fTyzRU+VBnAYfiecV6tpqsNu&#10;TjA6f1oAk8T6xHo2hzTyHBVDjn8T3/8Ar5r8YPjt4vk8QeKriJHykDHp0z6n+lfop+0V45Oi+Hp4&#10;on5EZAJ6ZIxk+v5elfkFrOoNfTz3Mh3SuSTnufz/AP1/rQBw+qykMUXJx+HU9/8AP8zXTfD/AEdt&#10;U1q1twpPmSL+Xt/jXGzqZbkgjOT25619vfspfDdfFHi+yaRCY43UnAz0IJOaAP2q/ZF+GsHhPwda&#10;XMkexpIlkIYHIyAff2619y2FyGJIHI9f6f8A6q8s8LWcWiaJbWca+XmMDp+Veh6Y5SBOOv4fqf50&#10;AdNK+4cHnH+c/SvLvHV8unabLMznKqTtz+Qz/hzXpEY3IXYYGMnr0H+e9fOPxh1mOKAW475Ptx7f&#10;rQB8b+Ob43V1K7nJ3Fjg9STyfzx/KvnjXpT86kYH4kj8K9o8RzMfMkIyW68en9T/ACrwvWGMruSc&#10;gZ/EdvzoA8/u2JJOen1/l759qksFzMATllPckj26Y6e3HekuV+cEH36d/T396tWK/vQw4Gfzzzx/&#10;k0Aeo+H4wqpwQT3wePf09K9o0KDhACQcZ6fyP9MYryfw/GfkOMg4H4kdf/117NosQG1ueeg+nbHe&#10;gDuLVdgVcDI6/j/TryP510ECsuC3+fXP+c1jW642kDg/jz35+nr+NbcfQAnr/npQBOq8dORx16Ui&#10;4b5icA+3X8uaCO3TJ9e3p71MF55H64x7+lAEfABxnj+dKVB4JwT07nHvUr/NjAznr26+n4f560zA&#10;B6n8vzoAbkHg8ZPX05x/9bikbDAgZPb9eOT/AJ708AYHAAH/ANfoec/SkKgAr1I6cj/PegCtL33E&#10;k89sjGQcDpnpWJqUwWJ8cAjvj09PQk9D/jW3IcgsB0HB9vX/AD9a8z8f67HoukTXG4byOOeMY9fw&#10;oA+Of2i/iAum2FxawPh3BVcHJJPU/wD16/LLXtXe6mkd33s5z6Y9c9sj0r3L42+M5vEHiGd4n3JE&#10;SPTueeK+ZbqbzXLEcf56UAVCCxJz1/z/AEr6M+BngabxFrMDyRkojqTxkYzkf4c/nXiOhaTJq12l&#10;tEpdiRnHp61+wv7Nfwnh0nSba9niIL7HZiMdB7/n/wDXoA9W0bQofD2hQxLHghMkDA6cjp/n8q4q&#10;w8Pz+INdBcFoV3Y43cjvn+lfQ/iTTooLUQxAb2GBj6Yx/n8q3fCngePStOa9mG2Vhu5A/P8AKgD5&#10;z+IKnS7OPSoFw7HbwMdP8favbPg/oI0jS/tbxY+VZW46yleF/wCAj+v1rze604+J/FrHBMVoQV/2&#10;8cfr7V9L2lrHYWENjAMAKGYdMt36dh09qAI5JHldpHOS5yf8+vpUOACHJx7fh/k4/lVjgknJ/Xt0&#10;/wD10wg5II6Ec+o/zxmgCNSoyDnHT9e3TigAjBzgZOeAc++alVR8oxx9MZyOtOVcE9QCPQfp6/57&#10;0AVgoOVA45Pf9f8APtmgc9sD+h4wOfxzVgRg4OTyfzNNweGOMDv/AE/HNACYOTkYP1/LHSkOQCMZ&#10;7nnHPHb6U4JjO4EkH9f55oYDGQcnj04Htx/n2oAqzkgHHUj69R0JrktUk2Ar6fgOnTj9DXVTv5as&#10;OmDz2wK4LWrhULqfuj0A579f85oA881udgGC+pH074/z7Yrz9gWmO7gHPQ9OenPGPw/rnpdYnLkk&#10;5I6cj3z+lYNvGZHJcAgcZ6Y9s+vb2/GgDodKhBw/UHPOT3xn0z0/wrv9MiY4GMHPGBnvx788dfT6&#10;VzGm2ygJ0AGQPf8A/X6+lehaTDkrsGccdOnb/wDX/wDXoA67R7bCggcEDr+mP8/Wu8gQqAMAFcc+&#10;g/KsLS4DtVs4J9sflXURptXCjB/zgZ+tAEFzlB6ZzxjOPTj0/wA81y125LAdOT69vX0+n410t2Sq&#10;knnH455wP/115h4w1600WwlupZArKDznA9Bz36/nxQB5B8Y/H1t4c0iZVcq+O3OfoO+BX5AfETxZ&#10;c+INVlupmJALEdff+pz/AJxXtfxz+J1zr+py2cMrFQSSBjAxjHP/ANb2r491rUDuZC2SxPbqeM0A&#10;YF7cNK+FPH19znP/AOv8KuaBod5rmoxWNqpMkhHp696y0RpnAUEk8YFfox+x18CJvFGuwanfQkIh&#10;Dcj+HOcj8sUAfeH7Ev7OsHh6wg13VLbErIMbhg5zk8Y6DFfrrpUUNvClvEAABz2/pXmPg3w/baHp&#10;UGnWK7Qiqv0AHPpXrdlEsKDuT+fT1oA1zwpz0PbOa8+8Za5FpenzyyHiMFm/z/8AXrtbq5jtoWlc&#10;dBx/+uvj74reMHvriTT4HwiH5sdz6Hp060AeL+NPEcmq3st3ITgsQAecAdBxn8cfnXg2sXO5yfUd&#10;fXHA9fz/AKc13GsXONwJOVz+vrXl2pTb5SCeSeg6fy+nFAGXEHmlyTknnJPPtn0/zmu70yABQ2CD&#10;n8vTn37dT/KuU06Dc6nOAf8ADPWu/sYduB/dH4n8/rQB02mW4MoSPgd8D26e/T1r0rTLcqFb1xg8&#10;8Ee3v1x7VyOj2p2hmGMd+P65/WvRLGAEjjB+nXnPPpQBqRRhFGByOnB4x7f0p07bVHHPT9Pf/wCv&#10;+tW0wuDkEH9P89qzL91wQpwDnGDnPTn8fUUAc9dsGYgnA49Tj0+v+eDWWQVQY4OB7gdj6jP+fSp5&#10;XLyEDr+XNRfKynjAPHI/z+VAEHPy46DPU4NLjpjB4x3xx/8Ar/SpwnORnJP1PvQeAOufqDnPXigC&#10;u245bjI59x0z+eep/KlVQSR1Pfv+H4HrUhUkfNk5z6dvX3xTCw5xk556H6cd+1ADSCSCB0Hryf09&#10;KhPKjjgfqAOR6f54qUqDwSMdPTA+nJqF8gkEke3/ANegCs8ixoBjG0jHToPQ1yupXGe/CZ4yQO3p&#10;+v8AnO/dzKOTweB04J7V59q17hyGGAcjPv6Y9u1AGDqVxuZuORz16/5/OsSINKw43YJ9Ocnt6Y/x&#10;+tLdSGRuuMZ5zj25rS0y2YyCTHHQe/pxQB12lQqIxwST+p/Lvjjn8K7LT4wdpVcgke/1rmrKIrja&#10;CRx/n9a1tZ16y8MaVLe3LiPapbOeAO2O2fwoAyviD46sfBukPI0gWQg4ycZb0P8An2r8k/ih8Sr3&#10;xXq0zyOWTccgMf8AIH+ea7b42fF258T6lcWttKywIxHU8DOOnf3NfJGr6oif6tskHn3zwOf0oAbq&#10;mqEFhuyeR6/gf5/5zXI7Z7y5Jxks3+T+H/1venL515KFyWyRyOR6ZzX0T8IPhZca/eRXc8TGPcPT&#10;P0/H/JoA3/gx8J59SmjvJoi4bB5HB5zk8E8fr0zg5r9C9H8P2PhHSxIww4Az2PPoPf8AStjwd4Gs&#10;/CulRTumMAdQO3p6AD1rm9av5dSu2CnbBH93Hp655/X60AXtMmn1C6NxN8q8bF9MdB1x1r7A+GOh&#10;SGFNUu0yi8xhhjJ67j24zxXz98L/AAXJ4guI9QusraRN2/iPoD3+o9hX1Vq+rppVp/ZtgQrlVVsd&#10;FyPuj0x370AJ4s8TvdA6dasREmQxBPP1/Hr7fp5xI+N5B5JxknB47fjTnZipZjuOT7n/AD9aQfcy&#10;wIxnjrQBCMrjjgcemM+2c9vbNNY8gYJ79/5fy9aeQdx2HYOnT9Af8aRgTjORjr7cfzz0oArsOoBy&#10;e/vx6devY1XnYBSwOP8APQ5q2zKgDOT7D/PrnJrn725OzGcMcZ9senp0NAGdezO+cNjGO2f8Pr/k&#10;mskkmUqOD17c5H45P4c06eUkEE55HX+fTt7VZsYdznIIBx7Z/wAOPWgDW061wMt69cdPX8fpXYWk&#10;Q4BGSO4wP09vc/4Vn2kO1MD5ScenGeh9/wDGughhHTkZH8/f+fNAGjancdp5U89PyH/6/wCtdNbR&#10;kKue/tz/APW/Osq0iAwffIz3/wD1VsqTgHdkj3zx/n8qAJXfAZQMkcAdOp/z/k1y+q3y4K5yefrz&#10;7n2rVvLkRoASMnt6Y9/Q1xd7PucgDOf6dOOe9AGbM4kJ45/z249u/wBO9UgA3BbIGD0x1Pf/AD6V&#10;YYbuvzDn64+nf6f4UzaBlT7+nOenP8zQA0gZ3bevXJz7n/H6gVBjIK54+uOn6mrbBVBUnBIPHt0A&#10;PGO+KhxsHB4Hr69j2/zxQBGcknA5I/mOvoenOfrSbF6/dGMe/wCH+fSpSQCCSeef/r9/8mo+AvzD&#10;Oe+QeQf5UAJwOMhTjPIHQcfX/H+cRxj17544z7559/0qXjG0Dg9c8fn6im/cBPf1OPqc9+elAET5&#10;B3L0GOoxkDvn8P5etcB4w8WWfh6xlnlkAfB/znPPP4VL4y8YWXh6wkmkkAZRk9sfnzyR0wK/OD4u&#10;/Fy71md7S1f5QSPlbj8+55oAh+Lvxcn1a7ltbaXEQbopxjn0z09fX2r5F1jW2lc4JyeuOnPU/nUm&#10;s6rJudwzEk89ex4PXsa5A75pC5+ZmP55oAZ+8mYBcknt/SvWPh18OtV8XapDb2kLSEsM8Z4/l05q&#10;b4afDbUvGOsQWdvA7lmG7Azgf/W9a/eL9lj9lbT/AApp0Wr6zBunYAqGUfmf6CgDE/Zs/ZktPC1h&#10;bahqNsBIQGO5efUk56+2e1fbc2lEQm1tI+T8q9uh9Mf59a9IGmxWsSwWyYUDHA7dvypskEGlRGe5&#10;I3AfTrQBxUekRaDa/bbn76L9Ocf5HtXhut3M3inUvLMrfZkYliM7WI7E55H9a6XxV4jv/E2pNptq&#10;222j4kI4BPXH9PWo7GxitU8uMHHc9enHp7UASWtrDbwiKNdqj35zyCTVokDg9B71KqqueoA9vXrV&#10;S6mCKXJGRjIGc4B60AUNRvPIUj0z0OcH8/XrXmOpXvmM3PTvn+Yx+grY1bUPMk+Vuv5/57fl61xV&#10;y7PnHU/y/wDrflQBSml2L8wyTnHcn0/l/KowynDcNkbefb8gB+lLMiygozHJ78c/p/n6dXqjBdq9&#10;OO3fPY0AREEAnt0+np+X+etMaLgrt49jnPr+VTnBzkHJJ7/59sVFsZuoJ6c56n05/wAKAGZH8Ixg&#10;jHHt0z79v/1UrI7AKMEdcHnHoB/9ensGAKvggZ5z198enpSknjIJJ7fp1/z2oAqMvYDBI9uh7d+f&#10;/wBXNIyttGBke/UcflUpGc88nP6ev8uKYVIHPIXk85I9Mj+dAEZDccYPfsfXPA/kf8KUjPIHXr7Z&#10;6DH8vSpsFQCnZfxHHTH8/wD9VKFYbgAScHH5djQBW8onG4bcAZ/H8uvfml2bTgYGcD68dfTH1qf5&#10;SMZ45GT6Dv8Ar39s0GMIvsen0/r+dAFR0ABxxn9MZ/zn9O9VZJBwOnH1/I/5P06VdYEAjP8A9c+2&#10;Mce9Zd5N5eTzjv8A/X/KgClczqrYzhR6Dv2wOMVhTneSoySccdMg847mpZZncnknJ2n29/y/LvzV&#10;3TtPlu3OBuAHX6etAEum6W90RlSp9R9ece3H/wCuvYdE0aONQ7LzwT/D+B/P/wDXVXQdHjjxnqOf&#10;X15P1r0S1tUj+VQcjjH40APtbZUXb2/z6+vt/wDWragjI75Ix3ximRR5yev1+lX9m35m6dv8+1AD&#10;guMEjn0x+f61XuJzEC2cAemD09qkeTaCCcAY79K4nWtYWPID52+h9Pf60Af/1fydNq6ThTuBB44A&#10;7de/45PFfX3wB8bS6RqcVi8mEbGc4ye4/p/9evHtZ8KiRN8EYIAJYn35x9M+p61H4YgudLvUmB2u&#10;rdD3Hr/+qgD9qdKv1v7KO6DZDqD35H+R0/8A1nU3bhz1HU+3H+T/AJz4H8G/Fq6to8UDON6KBznp&#10;XvuMgqw6fyHpn09aAHL8/Xr3PT/J/wAmmHGDxz+Z/wA89KlYEEADBPbr6fl/nrTcg5wNpzyM9j19&#10;aABW7Dg/kR7/AOOad1zgc4b8fbr/AJ/CmopYhsYIzwAe/bPH+TSjIPt0Of1H+fegBwXb904HJ9f5&#10;Zz/SpY3x8sZwRj2BP6DPcVGgzx1I9+2enr7nHalUsDwcDqP8eaANm3vCnA6rzj69/Tn/AD610Fve&#10;KxAz/nHH5fr+h4hWyg2n3z1+vH+PTmrkNyyMjdRjP/1qAO8IBJA+bP6/59OagmhOQMZx9Rj3P+ea&#10;yrW/yAr8Agfj/wDXraR1lA5yTkZz09//AK9AGLPbBgwXv+Yz1zXn3jLQk1PRLmCQZwpYYHIyMED8&#10;OetesSR5znk89xn2/wDr1mXFuHVgVGD+lAH8/wD8ePBzeHPEN+JITtRjj0IYkg/Q5x6Y9a+P9YiY&#10;TmULtQ9OOP8A9WetfsZ+1j8PDI738URYudpwPxBJ78fzr8l/FOnSW8skbJgRt17de3t/SgDirWXY&#10;w2nr/jVq/uhcIgJycfiCOMf5/Gs1MxE8cjNPYMw3egJ+nrx75oAoM3zgDk04YB9+Kic/Occ/4UKS&#10;GoAvhsnr/n/PtXoPw88S3Hh7xDaXSHagkAJPbPHJ/wDrV5wx6c8elTQStFIsoHQj8ec0Af0R/CDx&#10;bHr/AIZtJgyuwUYx83b6D19B+Ve4w3CNkMc4/DHX/PX6V+X37I3xBa4sotMnlGVXbjcOCOB/Pniv&#10;0dsr5DtPUDoevfnAoA7aJ1OcAkDsO/H+e31qRSg+Y8E44A/D+v0rFtrkHC5yfbjvj/J9ea0EcPwR&#10;zgden1oAuYA68/1/w/zzTmIwRnBP8iOfXr16+/HFRqDgd8E59/SngkfLtA5Pv19Pp/8AqoAVlxhm&#10;Hr2H15/z7imqOp7H9P8AOf58VKee3X25J7c+1NAY44wOv5Y4/I0AMwHBTgAkenfuPp60dcAd/r/j&#10;+X5VNhVXcV55P0zyc0nXPGDx6Z60ANKnHPUfqe3Q/wBajZQcgZ49/pzz9PT0xU2c9RjP+QfU9Kby&#10;eVGSfx4/yaAPmn9oTwh/b/hu5ZAdyRtIu3I+ePnGB6jvn6V+J/jbSGstTuYkYBclsnPIYdMYz6++&#10;a/oc8Vact7pEqEZ2Zb6Z65+tfir8efBI0bV7hwGCQysm3sY3G5eP0zn19MUAfEl2H8wq2QR7c13P&#10;ga/8m6MEj4jJH4E9/c59K5zVrYpKzYxggY7j61Fod2bPUIpcgANz/hj6igD6bvdkeniDcSx5wOM5&#10;/wAcD1rm9LBjlZHfptzkYwM5z2/+v/PZgn+16ckqjOFHJzk8ccH9BjmuLtrp01RoQ33WPy5PY4oA&#10;9oi+zx2wZ/nZufrx0/L1+lVryx+1w7ghGDwe+OoIx/j+vNaVvGqWKYIAK9uRjPA7/iadbyrJmNht&#10;QEZ7YHsKAOl+Dmst4c8XQW/IWVgcc5LDBx6V+u1i/wBu06C9XkTRhvUcjGD09Otfi5FcLpmqWl9B&#10;nMTgqQDjjk5BGfyr9cfg5rC674RiOcyRYHXOQRkcduOv50AdBew/xEcdTkDPvXL3VqDuxwPUdR/n&#10;P+etei3loQdu0DnOen0/yM+lc1c2jKx9efbv/n6UAeX3tltlIzx6jrj+X+e9YyymLhhz69MevA4/&#10;znoK9Du7XJKsMY9eeK5C9sXXMirkHn1/Pp/KgDQsNRLNszkHHrx+X867Syvhv3KcAkH04xk9c9vQ&#10;/lzXk6M0TkZ4/AY7V0Flfkck7cHHTHHXIoA9ltrohAwbOOnv6duP8+1b8E3B5HI7dfbJ/H/PFeZ6&#10;fqJO1d2c+vB6f5xXV2d2dxyfryT24OB2PvQB2YJPHPPt244/z/Kg4XvgjkY9P89vz5qhDMCg28E/&#10;16A9ffirysSoxyPX/P8AnvQA2ZFMTK/Q5H+I9OTj/HtX5o/tJeGTHe+eUBV1aF8nGdvQ+3B9Olfp&#10;gFyAB1J6Z4z7V8g/tGeH2nsJpQhKqyykY7OAMk9sE5oA/E7WreSK8FmRgQkjPI46gH0A/Tr1rlZ3&#10;BlVl48vA468ccnj8P517T490yWLUHfAVWGCR/eB7mvF7hcSOoBJUn8B259+tAFW6i+UHHzDjufcV&#10;WTIH19RV+QNJCWIwBhv++eDVWKNirSYwEA68Zz3oAgYgnk5H8/5VdC5iDnII/If56/5zVMtzzx9R&#10;VuJg2VxjnHsPf/GgDrvhzqj6N4y0y+RtpSZecZ+o/HNf0SfCDWhqvg6zZSP3XyDoTtHIwenQ9+lf&#10;zVW87W9ylxGcMjBgc9CK/eP9k3xP/bHg+GJzy0KOMdDgYOT7nJ4oA+zQAQQTye47Y59/xqhcQjaR&#10;1Jx/9f6/59ObKN8nPXjnP68fjT3AYbs4H+f8/pQBwd/ZvsfjGeMkHp6A/wCH8q4W/sjhnXkjqeOh&#10;Pfj1/OvX7y3DbmxgH8Py/X/OK4nUbLClgMf196APHNRtmX5l4J69/wDP51ys3y7toyRjp34/XPt2&#10;r1DU7Q9cZI5/LNcJe24EhX09f1/z+FAHMyMQRjgjvjj35qaC5aIg9QOuO34+3tTZoipPYA+/oR6+&#10;3TvWfuCNn07YzxnHH/16APQ9L1MLt5znAPPf0/lXounX+QI2bI+vX+n/ANbFeGWl04IKnCLxwOno&#10;Pr/Ouz02/kGFByM5x159cfl/SgD5Y/acs5pJYJkAcxPNGcrwQcMPp7f/AFq+E/EDCe1VRyCF689P&#10;pjFfo1+0DZy3WnSzIcFJ4ZAfTeNjdP5V+dGu2s+x4ic7GKkAYzxjJPTpjigDx+OVFu1xzhhwep/w&#10;r1LR5wtoTnDbSPT7p5wevc5wK8omXbdug5Aft068Y9673TbiNCOckHkdMA/eweOaANFLnde71OOA&#10;frz7/TJ//XXVm7DKDnIGOmO3b64/+sa83urryZgvJCZUepHbP8vXrWzaXKsgI4VSDwePy+nTNAHo&#10;VlKZkYjJJwDyPTnGR1x04ruPBt8tl4j0udzlhKinnqGOOe3f1/CvJNMu97MijnJ6+4GMn25zj+td&#10;fp9z9nubaWJDmGVGxnoVOaAP3F+GN6l74TsWJz5YK568hj3x27/hya9DOeDg449se+f5/wCc+IfA&#10;u/8AtvhIqSGCuCOezLnr/n9a9wxhiBzj+vbNACAkEH2Pbkf/AF/b/IXac8jjr1/+t/jzS5HrnHcn&#10;t/hRyPlXgD8eB0oAidRgKBx249v8/wBaqPGGO7GfQ8DPP6/59a0CAFAyDn+g+vFRSJkHOMD9PfHF&#10;AHLXcBIIPQ/XH19uPzrhdVsT25H0x9P8a9SnhBAzweMfh2H61y+p2wKkEDJ9CTnj06UAeEaxZqpf&#10;bnaOT04BPGPp+fXvXnWoW6h2+XGfw4Pr/T+Ve6arYK3OODnnP5f4V5lqlmAT8mSOmTjH+fUf1oA8&#10;3kyDnOQO+Ovpk+/rjHSrdvMSRwMcY4Hft7fhS3cRjJVh0zjP4fhVCIlX3Y5Ocd8fiPWgDuNNvBjc&#10;DyfQjHPqAevavSNHv3wBnoR37dcEfT0xXitpct1UBgQcgcZzz3+v512uk35UjGCSCOoz9elAHnP7&#10;TMry+E9SZG8sm3jYt1wVbnb7H8fbvX5R3tvbR3lxJMzSOzMdvJ+Ze7//AFv0r9Vfj8FuvCOoBgAG&#10;tQc5/uNk57mvyr1hidUmQ4XLZHXHQYyex780ALoalbncxBIJU8ZBz0xj1/zzXU3kcUluw5AOcHHX&#10;GOce3pXOaLAnmqCWYLnoMZ28jnvXW3ZVlPAGMjH8jQByUUcRQgjBKkE+/epYo1UhiQQAMbfT0yau&#10;LCWyqrg9On5jHbP+e1EMbeYsKqCCcevfIxQBrQw+TCHIy7IduM9zzn+p/wD110nw3Ujxnpi/dO/G&#10;cDr2/lUaKBZIgUu7bjjHXGME+n0rU8GQmy8YaZLMuQ0oLAEgDPGQOp+n9eKAP3T+G5x4O0otggwp&#10;x16qOPbk13yj8+nTp7d/w6V5v8K5mk8EaXHIABHGEGPQD8c9vyNekj34J/x9P60AMKZIHv7+n/6v&#10;589azZo2OVIAHpgn3wela344457/AIVXljypJ/X9Me1AHC6pAWxxyMn0/l7V5lrFouw55Jzn14GO&#10;Rn/P617Re2+e3B49yB/n/Oa4LVLHdljyenHOfb/PFAHzprtk2W2jkZyO+T79PqcV5Bqdm0b7uCDn&#10;nGRnvn9a+jNcsmIZiuQAe56147rlmoVnI4HJ7kEj/IoA89iYIQD0HXvz0HX6DqORXX6Vd7X6AAY9&#10;sYHH/wBf61yEqlWZSuAQe/p6Dt2rRs5yr9iR1+vYfpQB7xol9h0OeMjpwAB0/P2rS8daj5fh9MnI&#10;O8+gGEJ59q870a8KbADyD6/nnH6VZ+IWpyjQCE6pDOfr8hx/kHpQB+XXiVzJeSsTxukbvk/NySPp&#10;x+tcfpsebr7u89AST/P6niut1+NkmdpARlc49Tn8eprkNLdpLxmVCQenX1x3x+X+QAeowQsyNuwB&#10;jGcDt2B9Dn8P1rmrhFknkONq9MY/mP8APYDnr6DHEkdkURArfdz7fXnr6DtXIlFEx808FvTP+ev/&#10;ANegDn2BLcDb6Ad8n8fzrTt4d21AOASCep4546DA6f8A6qkuQFYYXkL/AJ4z29D+FTwKzt5GMAY9&#10;MjPQDtnNAHqPwX01JvGduCjEoj852jI6HI6/T9etfuboEflaTZoQBshjTpjooHH+f/rfi38ErTb4&#10;yhkznOIxhsk5/DnJxxX7XaMClhArLtIjHX6dPw9+n4UAXJYsp049+3HY9P8AGuY1OAbC+Mj/ACT3&#10;6dPb8q6/YrfKB0/pjn/GsS/iLIy4wSD/AF5x60AeLa1bYVtwweh4/l6V4n4hthhuMkgjp1z3A/D/&#10;AAr6J1u0Bd8jjnPfA7fy714x4htR84xgDjrjBPPH40AfOOuQhC7EE46ZJyQM/wCc965RG8ssoOQM&#10;88enUf59evNek+JbP7+RgE9/U+pPrXmU5Mcp3D65zj1z19qAO/0af5wSCCPbIzjg/wCR617R4fvA&#10;dmDkjBz27c9PT+ftXznpN2VlAHT/ADx64/z6V6/4du8MmCPp9cdB6f5NAH0hok+dqjj9O+f58V6l&#10;p0uSCDgfToD2Pt6V4foF4CqsRwAR39O1esaXcdOOAAPyHp/nvQB6DAVkUDGCef8AP+Iqdg208bie&#10;O/HPX+v5Vn2suVDD0/z0rQwNoyeR+ueM0AfOP7ROtf2T4RmfJASKVuvtgD+vP1r8Odec3VxJv5JY&#10;nJ5xzzwOv1xX63ftga7JZeH7i0U/MFEY99xGc5+nNfkdfyKXLsQDk545wB0J6etAHLJYQz3SBjwW&#10;A5HIr9DP2X9BiZ4THBl3kUK2SAQCDj356Z/lXwfpVt9ru0ijQEMcH2zxnP8A9av1k/ZW8JvBaWd5&#10;KVbyvm54BLcDHqP8BQB9o6JpLRILy6OJXUfKBnjuAM9+hr2rwtYoCJSmSoIOf1/zivL5dyYggPzt&#10;hVc9OepA747enNe8+FrKODT0wCWOFHbIHcCgDfaOWSAqidANvYA/1wfWvmT4niEG8tVwTM6KpX+F&#10;uccHv1PFfWRicQkYALgDb16mvmD4nRoJIto/1l0T/wB+lOM9+pP5UAfH/jECaeZ9ucHHTnjI6+vr&#10;618869aqHY4wF59OMdf89f1r6S8SRM4kYck/rn+vc/8A1q8I8QWww4xn6Hnnpz785/D6UAePsFE7&#10;FTjP+Rjp9BXWaFOFKjOF4yfqPUdfp/8AXrl7yIRylm4yT36fTBrU0iUrJGAQMnn2Hvz6dKAPojw7&#10;KTjJ6dMce/Tp717XotxvjVQM47/yA4PB9h27V87+H7kKiM5wODj8eMepr2zQLj5VRhgY9eD/AJ7d&#10;O1AHuGmyDaA+eef1/wA/5NdTGRtwcAjvkgn6H6j/AOvXC6XOMKD1x9Oa7W2b5Qqjt356dSD+NAF8&#10;DqO/HH9TS4IBJyR6+2Pw/mcUmDgknOOOvJz/AI/54zUoU5BHXn/P5UAMbvg+3Xvj+eP/ANdRkYQZ&#10;HA/Mf59qmJ9sk468Y/GmnJIUrwT7UAV3U4PHDZ+n14x+Hv8AlWDrB8uCWZuiDdnpkd8f5NdJsAxn&#10;AP1HPOPy+tcB49u/7P0G7lY4Z12qM459un4Y/H3APyr/AGlteN3qxskbKq7Ow6c5wCa+G9WmZz8w&#10;yDyMkAkDuc5/z+de+fF7X21LxVfybshWaP2O0/8A1ua+eL9/nCEYHQHnJP4dM/yoAueFrJr/AFFN&#10;3ZgTxz9CO/t6enNfvh+xt4Ug0fQTchMuWVfqqjnGOmPSvxi+EmkG9v4mliIVWHI5/A4zX76/CI2v&#10;hjwbCgGw+Tu65wc89MY4/rQB9HxaoJtVKhsohzjPPt/n+dWNY1JZNql+BwPx615f4b1Rr2eSeUgY&#10;AP1BOf1/Omaz4iTz0hgOfNPTufTFAHsuhSIVJU7cHaPwHpXDeP8AUllCQKMrK2Ax5GB6cfhitHw9&#10;fn7H5uchVOexPGOPU57fpXnvjDUFuNTjtd2REvPGOW5OPw4OKAMqPJ+vuAeT06e1SkZIYnK49PX2&#10;zUEJGPU8cf5zirJz145bGBx0/r60ARkfNknjjH1xT8grgDGc88dj3+tNbk5B54x9c9/ypRwAAM56&#10;cdvWgBRkAYPB9Ofpz/n2puAevIB5PXn/AOt7UY+UZOSvP/1jil2kZ5yB/nJoAjzu5OcDp+IPOe/+&#10;R7U1mOBxuP09v1xUrfnn8Pp/n35qFwAp7k5zn2z7HH+fpQBzmqYMZHXqOBnB46nj+ma8h15Mq4zw&#10;Tk47c+nUe3X+lew6kpwcDA/Lr1z39en868k1/BDgjkdffB9aAPCdc+4xJ5PuR9cjr09efyrx/Vfl&#10;dj6n0H4f/W/WvZPEEa/N2IJ6EZ49Pr15rxvVtrE5GeeATkjOcGgDBtjunwDwevGcd+h9uhr1jw2q&#10;rIjMd4PX8f8A9VeUW+DNtxj5sjpzj39a9T8OnlSp5P65HOMdKAPetDKqoAxjn3I7f/WwK9AFwlla&#10;S3DDAAJHHt6f5/rXnujAbFXqOx/n61S+JfiZdE8OOxcLhd3PYYPXp+dAHwh+0942Ooav/Z0chZUJ&#10;3BT69P8A9f8A9evii7nCxsuOG+uR/T8RXe+NNZbWNaubu45JYlfUen8/WvM50EpAzhQfy45GaAJ9&#10;DsJb7UkhjBIdgPwPX+ff3r9yP2LPhwulWv8AbVzBtLIFVsYG0Hscd+9flP8ABnwZLq3iKBfK4Vlx&#10;wMHJ759+a/fX4aWq+FPCEdsqhGCjA/2iOf8AGgD6Jtr4XV9FBnAjzjpxjvXqOnybmjiXp/nJrwbw&#10;fceaJLyQck8fj3H/AOuvcPDz7z5h5CdD0oA6jV7yOw053JxxjH4V8O/EfVG1O+l2PlVLD16DHHt3&#10;r6b+ImvJbafJEDghWUY9cfXtXxdrrvJ5jucFjk9eM/nwKAPGPE5bbIuRnH4/Uf8A6vT6V4tq+7LL&#10;uyQT26/5/wA4r2PxEx54wc8Y4PXpnvivFNXkw8rqMkk8+nuf/wBeaAOOnyWOeME45xnjPvjHX29K&#10;1NNUNKuOQCOf89Kyp9zOzEYySB+XPXB/ya6DRYz5g+o9/wBPy5oA9b8PwnCEc4x1Hvz6ivZtHVQF&#10;OenTt+leVeHUZlVcYwRgdfbivYdJjOwev06HPWgDqrZMBQABn3GDj/P8unbbjUHAXgdfX+tZtuqg&#10;BepIODzzx/n/AOvWvChIDY57c8HP+etAD8Zxk5xj1/L/AD6cU4IOemSR1P581IdxGOg98dv/ANeK&#10;i24UjoD+HSgAZdrdcdfUj8Ae4/H8qRVJBI4P8vTI9+1KQyoMnIUe/fqPwoVg/HXH1Gcd6AGlScrj&#10;IPHPpz3/AP1etNYHPHIz1/Dv+PpUhAO5TyeB+nPfp3qNsA7cY6gdjz+fX3/OgCjOVjQu3ygj8sHj&#10;618IftMfEOHTLWWxt3w/KhV4Pv0r7B8deIbXQ9IuLiSXY20+35/r/np+K/xu8bN4i8TXJVw0cedp&#10;BODj0/p+NAHhHiO9E0kk7nLyZOeATnn6fTiuFQeaw55OPy7n/wCtVrUrpp5j3HBH5fyroPBOhTa7&#10;q8MCIXBYcDnJ74xQB9Sfs2fDJ9d1eC5mg3AMDkjIPPTH9elftz4M8IxaXo0aJHsYKAeOwHT+mPev&#10;nn9mD4Rf2Vo8F1c2zKevzYGRnIPTnPIr7uk09YLWKJE+9+I+n8qAPKrfw2dX1VIUUmNSDnA7Y/n1&#10;re8esmiaFIsY+cJtx1P5Zr2Pw34cFjbG4dMSPknnp7CvD/iLK19rAtEGUizxxyx6Aj0oA8q8F+HW&#10;hkN7dEkqM56fMe3ccfp+VeiSA85IJHb0P+f88VZtrb7JZJagY2D5v97v/wDWqpLnLEnAP9MDgDrQ&#10;BG0a/MfTPt07f5Pr161EOg98/h36/h+H8pHOWO7kcfQ1HjOTj8CD0PHJ6/j6UAOA46kj6g9eh9/z&#10;pwx6cA9j/X1+v5UiqQpPOfU8Ywf8+2aUpjvwPw46/lQA3OTlePTnt/T/ADimcAFl9+/4E80owCPT&#10;+nbpS7WJK9QOeeO/NAAjdc4IPf6moXK4K4weMfX347dcVNtIbj/Dr3xUcg2r04Pt2z1z3/SgDIvn&#10;IjPfnoO3HTH5eleaa5cht24ZAz09exzgZ/lXoOpPsQ5PH9ffP0rybXJQd+eB9fft3PoKAPPNSdpJ&#10;TwcD8T7egz/nmn6fCzSYYZXv0zgZ/Ijp/nNU7hhJMV3cHP4fiPpxXQaRbKQjHpjGemc/5/rQB1Wm&#10;w4cFhxj69Opz616Po8AZUZBgHrgdT7k/nxzXG6bCAyhjx/U4x/nFenaRbAjAGOO/f+nH/wBagDrt&#10;PjGwbxgHnnnFbZUCM7ev/wCv86q2kQVBxlvpjGP89aszSLHGenHPGfx5/WgDmNavUtYXlcY2579P&#10;85zX5y/tHfFhII5dOtZcEZHBA5zwe/8A9cn0r6P+OXxJtvD2kTxiTa+04A647Z/z6V+NfxB8W3Ov&#10;X817K/CsdvPb6/lQBw+uaw88stxIdzynLck556g5yent+VefSzPLIXc7ic/j/n3qxezecyuRwc/Q&#10;49M4B960vDmhT63fxWsCly5A496APQ/hF4DvfGfiG2tLdPMDMPu9/f8A/VX9Gv7O/wANLXwP4YtQ&#10;YgJwo3YAxnuPf618Kfsf/A+HSzFr95EciP5dw9R1r9X9DjBWK2h4RR29e/8AOgD1XR9iIH/iP+Nd&#10;laNgFnGMD/P61yGmRfOqryAP/wBdamuammk6eZnbGAfagDiviR4zh0vT3jib5zwoB6n1PtXxVrOo&#10;PLJLJIcu53d+T65/z/h3vjDX31e9knYkRgnaPp7V47rFyoDbm4GP04wOx96AOF1m5AJQEfj16c/5&#10;/OuElbzZO+c/kB3HuT6H/wCtr6rcFidxyDnvWRaqZZjxjqM88Z/rk+3WgDptLgZQSd2cDk+/t3/A&#10;Zrv9MhVsZIycYBJx/n1rltNt1QDYM5HHr+H9K9A0i3w4IGO2enT1/r/+ugDrtMgwFycDHU/579q7&#10;e1TauBwcDr6jFYel22VUgHA7A5/lXWxRAJjGR/nr24zQAxuEwRgegwCM/wCelc3fSl2xnH4Hj+X4&#10;etb93IscZ9fxrkrht0nTIP1IPtwO3egCm5ZjtIIPr2688/59ajBYFQ/Qdj+H1/zip/L3MMZ7+3J/&#10;D0zTGiPHGw9vYCgBuOuMkHHJ7epxTeDyf5Yz/nOf8ipQOjAnIzj644PtQqDG5f4fzOT2oAiOAPm5&#10;z06/0pOoJPHPAOf/ANVSBQPmPPoO34H8KC2AcjA49+nTntmgCvyDkDJPp39//rf48VJsKCSP07d+&#10;D3/CrLELnnOf5/5/yKyLuYCMrnPt16//AK+MUAc/qU4G49M9PrjkfWvNtQuMsc54OePy/Dkfn2rp&#10;9XutqkLwT/ERzkH9P8ivPZpRLIxHJJ/w4FAD4laaQAgkgkY45J9c/wCFdfp1vgDAyPfqTx19B/8A&#10;X9K57TYAxDSA4BwT6e/512tuY4YQ0mFQcknr79cHmgC+91Bp9q9xOQFAJAPfHc9P518F/Hz4wNqN&#10;xLo+mTZSLIJznJye3t7Gu5+PPxfGk2suj6a4E7g/d7DHT296/O7VdTuJ5pby5bcWYkk+uf8AHpQB&#10;Q1i/UeazNktklsnjPp/n6V5tNM1xMQpyDjGPy/Xr/kCruo3r3chU8jsOn0rvfh74EvvE2qQwJEzb&#10;yOAOQPpg9aAOn+FPw2vvE+owfuyE3DP4c/TFfr38IvhDbaDpdvdTReXgZGeyn8etHwC+Allo2n21&#10;1dwEEANyM545P+frX1Xr1vHp1mLS1XlR29up/wDrUAfPfjCZWmbT7Yfuo+uP5c9Pwry3TNGk1rVl&#10;0+0XESEeY3YD9MHr/k8eieKXYSHT7cZuZTntx3ye/wDnpXfeCvDFvo1it7cLukfDNkAFmPb6A+tA&#10;Hd6TFa+GNIgs4EAKr8igY565PuaxJZTK7Ox3l+pPPJ5/z9OlWLid55TI/wA2OpA7D0qsFZgcjr9O&#10;M8E8e/T/AAoAaVYAckk/1H+ec/rTFX+Edfbtk/17+/apipI4Hp+hp21doBOSPb8qAIcjnA47f/qH&#10;8zSYC/NyR16fy9MU9tpwQeAc/X1zjFV5XC7Wx156e3Pp3/8Ar0AZt5KFUkcYz1Pt/nvXIXs+/Ksc&#10;sff369uvTJrW1K5GDjgAZ74/H1xXJ3Dl5OvJI4zx+XtQBIhMkhVhjPoOcfp09f8A61dXYQMi8ck+&#10;g4yPw69eP5d8TT7fgsOTj8v/AK1dpZxhkHPH58cdP6UAatpGCBgYHXv/AC6+38vSujtoj94njrnI&#10;5z+n4flisq3iUNweT9eeuP8APHeultYvlVj0HHT/AA60AaEEZAHPOff9M/59Ke5VVJyBjpxjv/nm&#10;nKAuWB6f5Ax1GPQ1l30+1SOmfQ9iPX8aAMm+n3bgTu69CPwx+Nc7K6kcA8jPoR165z/+qrdzKZDw&#10;cDp689/fH0qmSzMBjOOnHX1/z+tAFaQLkKwxnHK859efb/H8XKn8Kj16Dke/0pSu45654+n4cH8P&#10;pUrDOG6gdun4j2oAhZAf4eQPUcjHb6VH5bfezkj0wOc9P8asBSo2qcg59/rg0zbwDjHU/p9aAKR4&#10;+Y8fgeORweff6/nTQN2WI/8Arfn296tFS2A3frxkfTP8qiZQDuYYz6nOcflQBCcYIJx78e/auD8Y&#10;+L7Pw/ZNNLKFbBx8wH4f4VN4u8WWGgWEs07gFVPGQP8A9frX5vfF/wCLlzrVxJZW0uEycjp14HP+&#10;eaAIvi18VLvXbmS3tp8ISRwegPbjv718m65qu0lncFz15zk+gxj0FSa1rhIODuY8E+hz059hzXAM&#10;8t3MOrEnj1wfX6UASO5uHyATn8c16v8ADb4c6r4v1WGysrcyM7LzgnHOCc9sdKX4a/DjUvGOqQ2N&#10;tA0gdhnAyQPX8en5Gv3s/ZV/ZU0/wrZwaxqdt+/YAqrD+dAEP7K/7LGn+FbC21TVLcNOwDgMOn3T&#10;09PTjr9a/Six0mCwt1hjQIAPTH5Ve0zSbTTYFigQDHsB26VfleK3QzynAX16UAYVx5VnCbiQAAev&#10;H5186eOfF1xq94dM044RT85B4+nr2roviB43lvXbSdKbLNkHHYe/ua8ytLUQ9ASz43HufpQBNY2S&#10;wR4Q8n5mPqf0/rWuilcHGDxjp/n/AD3pscIUcH6Y4/X+WakYdc9Tn1/CgCGVgoB6bc9xz3x2/wA/&#10;pxet6gFyqnPbvx9PTk1taperCjBTknP+f/rV5jqV20rsM7hnnv2OelAGfeS+bIx7Zx6n6g/zqgFy&#10;emSM+wPqc9vw/KpnII55z7evUf1quQRnByOvfGDQAwD5jg5x6d/UfpTSoOCAc8fTn144yeuDzUz7&#10;mO0nLD9Px7Y6VHt2beOB1xkkZ6A9KAGEYwADwOnHXA6e+TwP603rk4wME/T29al5ywI6fp/IfSjY&#10;wAPTHXn06ZoAgxtyScAds/ln1z/KoxhvnYbfXHP+cdj+lWTH8xA6nHXHXrx/n06UoUg7cYGe/b8P&#10;880AVSD97GCD39+w/nn6e9MIYg8ZPX6YHX+XvVw5LDPXPtz2/wAmq78YLHB5x/8AXxnr2oAhOQW2&#10;gkr79unP8qac7WJHI9uCMf0x/wDWzVraSuVOAACOP/r/ANfWoeh56Y9DxjofwP8A9egBjHrzk8n6&#10;j2+n5Zz1prOADsPHvwOnp3/p2xUrDJO0YA4/oBVC4lWEltwJHXH/ANfr2zQBXuJwEK5z055I5/Hm&#10;uauZi5K5HXBwMf59/wA8VPd3WeuOO3p7iorS2lunHfBH8+MH/GgBtlZNcODjAXH/ANfH869W0LQ9&#10;oR8AAYPPbv1Pr1qLQdC2CNyPf25Pb39q9KsrVEXb1HPcnpQA+ztBFhQMEDr0yO2R0/w6D1rfhQY+&#10;7z9fw/8A19ahihAAHfoPy6VppEVxnkDGccZoAeigkqTzn8QT1/z/AJKtKgXLcjnPv7+tK7Yzzz15&#10;PpXN6hqIhjZlcAqOvqPegCtq2pCJCA2Pf35wMj615bqF6ZGIz0+bPGRxgZ9f8+xq7quotOCFPBz+&#10;OT0HORXMyEls56Dp/h9O/wDXmgD/1vnKTQfOsAqIowOc85AX8eef/r15DNaG01Iow3duM8c9R+mf&#10;8ivpiOBBblm64IxxjgjuP0xXl+oWMIvBcFMgElsHOf8AP+RQB6V8I/EE+kahCpY7HPp+GCDj04H0&#10;9q+/9Oulu7dJkPDDOcd/cfT/AD0r80bKVYHSeOTOOpGO/TPIx+VfbPwu8SjV9PSBnyyBVznr07fk&#10;aAPZscDjAwN2e3+eT+dAXgHHI/X0Pbr/AIfWlUZQnGfqTz/T/P1p33gxPB+oHTr39KAFU5JyFz65&#10;PH6/zozzu6A55wPb/PWnLxkcHPJ7cZyeO3pTsYwfTjoT35NADQDz2H5n6UMADx1IwB7/AM6UY6r1&#10;HHX9fXrSbemzktjk8fXH+eaABAQxOevfpj/PX09R1p4yAOOBx+J7deDSqwLDbznrn07E+9CsSR/U&#10;dh6DmgCaOUxnOckYOc9h6jH481s2964+Ujk9Kw8nkY5P9P6VKHI56AZ59B/nHX/61AHZQ3UbDOcE&#10;8/jUxUnBXjP4f59f8e3JQXToQc8fp9P61vW14rAKxznB/wDr80AeL/HHwf8A8JJ4WukiAEpQgEjo&#10;ynjt36da/Cr4ieFJNP1eZZ0256hgeMEA59z6f4Gv6O9TtIr+zlt2GfMXoenTjnn6f4V+Pn7UPgSX&#10;TNZuZIY8CfdKo9xwR+Zzz2/GgD8s722e3uHRhyCcHpnngiqmeCGHr+eP/wBddn4ns2gl8xwAT07/&#10;ANe30rjccnJHfPegChJ8pP8An6UKMnmrM0YxnHSoAOcE8mgCTjgdfwqeNehPAHt19qrMzZ4qzFJh&#10;Tx6etAHu3wG8Xz+G/GUAMuyKbgAnjOeMHjBr9rPC+urqen292j5O1c45AI9Af6fTtX889heyWV7F&#10;eRHa0Tbvpjrj396/Xj9n3xx/bXh6OOSTewUY5+b3z369KAPuKw1BhgkLjByPT6f5+hrpoLvcOMYH&#10;0PHoc+v+e1eR6fqRLcNkLj2/z/Kuwsr3IVk6H1/z/k0AehxSqRnqT0wc8/XvVkEZ468+w9//ANfW&#10;ubt7pQoCnJH4/r26VsRTK+DkEAY6569zQBo8HKnjHH1+p5/z1pwBPbBOcdOPTj8P1qEOuPlI5x+J&#10;zzUy8nPX/Hj/AD+FACNxgtyQR/jzUvViAMEZx/L6cf8A16CuOg6n6d6DwQ3UD8e2cD8sUAMLc5I/&#10;DpyfegKT15P8sn/PrUhIJ244Hsfy7e9J14UZ6flxQBUljWRHjdQQRznHPPOfT2FfnH+1F4NWRGnV&#10;eZUeD/ZEijcnQHsSPrjnOTX6Q4HpkcdvzB56/hz+NfO/x38Kwa1oVxiPc5j8xSc8SR8g/l+FAH4G&#10;6tpskBkWQE7SR0/iHU4P864psrJkdM+mOa+lPiTof2XWZAVwkg3E9M7s/wBa+d9TSNJ2WIYA9f6m&#10;gD2DwZqz3Fg8DLkIvI3cdOpP9Kyfm/tcyP1yO/Q//W7flXNeEdS+zyNbyPiN/wBSPX2/X0rpdRDx&#10;T/am5dscenp7j60Ae16bqJntSWPCDnjI6f55/OoIr8m7YEgjrjGduf8AP4153pmtTvEIcZI+9njp&#10;6DjrnmtuS42XJdSSo6cZzg9e9AHbX9+0sTxgkKRngBCO2enb/wCtX6E/smeLBPbDTZ3KnBj553HB&#10;249MDp/9avzUhu57nBGAFB56/LnoV6/l/hX0n+zl4m/sTxcts06qrlXQZ6kH0+h//VmgD9crq1LE&#10;jaM/5/OuYurTaR8oGePp7j/62O9d1aMl5aRXSciVQ2eo55yf89qo3VopUgLjr7enH6UAeYT2YyQ3&#10;IOc8Dkdcf5965u7skxtxyc+2D39vfPvXpV1aEZIPQ/8A1utc5c2Yyy425A/WgDyq9sNpL4PHb+pN&#10;ZChoWB6Hj8R2x07+lej3NntJ+TBPseOOc/h0/lXMXWnDkr0A5zxz2PP6+9ABYahIhUZwBg+4z0rt&#10;rPUGONwzu5PI4Oeh6jr/AJwa8xyYZAGbAGOf69O1bdlfMDtBwTjjp+vv2oA9ks77zAFBwM+p47f1&#10;6/8A166CCf5VcgEHtzx7jPPT/CvMLC/YhVUnJ6kehrrrK8D7fmAyPXoSfw/woA7JcsMEZB6985/z&#10;/OvIfi9o41HQJfkyXjePsQeMg/8A1z+Feo29yxUheD+vqPrWR4siF3okwPPl4f8AAHkjr1FAH4a/&#10;E3RZ2m+0umCrMORgEY46c8Y/+vXzLrEfkXBUDG7O71B9DjrX3n8XtJltZr6GdcfZ5XKjOeM9Qcen&#10;HtXxN4q00qRcg7dpxtJ6jsen86AOWtyjQneODlR7Z6cfhVBWY5Rug/z/ADqzEuFYckkDvwMetbGn&#10;WCXFzLIQSh5UnjqO38j2oA5lyQTlcHOafEOQzZyO+OmOw/nSz4Lvt6BiMfQ47UQEu6rnAJHQjr3o&#10;AYAQxGOPyGfp2/Ov1Z/Ya8W7oYbGVySjtD+Dj5QcelflhcIEJwOhI9v/AK3+ea+uv2R/FB0rxgLF&#10;mYFnSRfqrckdu/egD95lb5crxjj+mRUrdwQTjj8v8PzqvaN51tHKCR5ihh143VZ+UHOR26c9PSgC&#10;KWItwRz0/Pjnn/P6Vg3tpuAVsDvyB9P1rqCpKnLAj+tUriNSC2efz/MevFAHlep2OclF6ZJHQ/8A&#10;1+nHofXivPdTsSNzA9Pp6+3Ne3XtqGzg4BJOO3A7d8f/AF64PU7MnOBjr+pHT8fagDxe7tyud3y4&#10;z39v/r5P16Zrn3GOM5Iz9f8A6/0I4r0jUrQ4OQCQc/p1/wA8fjXCX1vsPCnn26/jQBQgbHHcc49M&#10;Dv2/AVv2FxsKYORkflnp71zDE5KBdox6+mMc+3oPap7edjyBgDjtkZ9TQBkfFhVvfDF4wBBEO8be&#10;/ltuH14/w96+CNf0ny1umPyK7E4HoQcnHr6V+gHilkutHkVvuyRyofqV4x7Zr4i1a2a6keJjtJj3&#10;c/y4H+e1AHzBq8C2ly6hFAY5AI45/P8AEkVPbtmIOQOFzwOhXjsQa3fEttCLoNnIAYEDsffvjHSs&#10;S1XzFBBAHzfr1/xoAztTuXlcMQB6E4B5H046f0q/YX5WBpScEj1HXnnP+FYV+P3i4GM+5z0xzn37&#10;VG0+yJYxwCvPYcdfU80AdlpmoTGeRSM4wevXp+o967ZZ3Cl/Nzj5hgcgHoAecYryHTroJIDIckdP&#10;x6/1rubS9PlpI5wRwMcZxzk+np0NAH7QfsrayNR8Mxoz5L20Z6gfMAVJ/TnvnvX1wMt06H/63rX5&#10;3/sZav51jboCSHWWId+QSQCPx4r9EFXAHODz39+KAD+LPbqeO/5/5/OgKeh7c+3P5fnTjwcEY6/j&#10;2wPfnr/jQoGORk/Xv6e/0oAZu4DdPx6HpTs7cYOcYHf1/X86QLnB6Z4Hf1z3p7Aegxj/APXnrz7U&#10;AVZlyMEYH9Tjv2rEu7fcPmAJHTnHP8/aukZflOeR9fzrPmQAEnBB/p24z+tAHnWqWIb5sZPT6dOv&#10;19BXmOqWBU8jB5A49O3Ne6ahbAqVA5Gf/rfp/SvPtVssBlA249vXtzQB4BqNk2ST1HH9Mf1Hp/Lj&#10;riIpIWUYJ+X8v5/l9a9g1eyUSE4wWI7f5/wrzbULNlZhwDn8On+cUAYsMpXarDgZ9Rn056nPX/Dn&#10;PTWN20chOf0/l74x/jXKYKnP3Rz25wPr7dc1oWsjA7c4x+v/AOsUAY3xblW58N3nGSbNxz0GD/n9&#10;M9K/MDWY9moykrgjBOfcfj2Nfpz48Y3GhXMAHElvKvI74zX5x65Z+ZqBGDlgAeM+mMDjH49qAM7Q&#10;CSq7BnPy5HI69v6jP8q6Z7YsVUk8vgAcjp0Pc1zejKsMqQOeS209cDPPH4e1ek6ZFBPfwW7jADg8&#10;98dPoMd6AMK30a+ktDKkTCHHJ9fXrzxg8fXtWfbW2Z1k2gAEjkdfoP6H8q908R31pbaRHa2qhSF2&#10;9PUcjPv+H868wFqFZGYDB5PXg98Hvz3/AMKALwMC26NgByD2yTyD345Hp+dXPC7yP4gsJmGD5yNj&#10;03Hk46ce3Tmqb4ZViBJIPK49uB69K0tCMFnq+nO6fIJhuAPJ5A25zx1yOfyxQB+1XwgwPB1mAcuM&#10;hv8AEDP0/GvVeQfk5/E5/HHTp+NeQ/BWbzvBVtkAeWduQc9s8j8a9j2YB7ZwPr/jQA0bs5Bz+uP8&#10;5qNlJwOvp9B25/H/AAqYjPPY47HOBQU6nHTP/wCof/WoAx5oSwHGSR69B9K47VLXg4GQQcj8P8/h&#10;XoMkf8H3f8+9YF9bIUIHXB5/H+tAHiGu2BKsAME+gyeOQfT/ACfWvGNesDscYyQM+nP9f1FfR+tW&#10;hwyd/wD62P8A69eQ+ILE7Dwc4J/PPPOce9AHznqls0LMAPwz07j2xWZDKARvGAOv4+p7/p/j3OvW&#10;WA7lcYzjnOPTP64rz+4TymZWyCRnp6c/nQB2OmXm0gIcH0HAGeuB3/yaZ4/vmPh+ZFchjbSYOeBk&#10;HGT6596w7K4dGwTwTweT3wTj1rL+Id2Y9AnGeRbt9Rlsf179qAPiPWd0772wEKNyT8w2jIwK4TTJ&#10;XGofd52noM9PT+Xr1rqdcLCSVxnAXjjruPU+nH/66xtHjEV0WjGXwMD69RjuRjv70Aewu5+zbQMA&#10;KvpznqSf6CsDbvdnHAycdeB6fmP8it+RJBbknJCk8dCMjAP1H+etZaqMCVgWyN2RjjA5/CgDIdSS&#10;W5HP/wCrB681csY8TqnQluScHt2/z/iE8tiRuyT6cc56jqOhrUswsbK6/M6ZbJ7fh7/4UAfRfwGs&#10;428YRysN8oKDcwwBhuSD+gJr9irFWWCIgjJUds4yOfw7YFfkz+zdpBufGKTyEsglhXB4BDAlv9rn&#10;r+OK/W63RFgRVPAwB/Qf5NAE5O5RuHPI/D8B9KzbqMYIHfJ5Ofy6dc1rBc8gYAH5HA+lVpUBHXg8&#10;Z/Hr/KgDzXV7UDfx1wO+Pp/Pr+teQa/bhjJtHPXPPX8fwP4fl75qdvuBGOefXv8Al/n615RrlqFV&#10;uxGfp27e57fT1oA+avEtmxLkDIOepx1+ntXjGqRlZWcADJOR9Pw/zkDpX0h4gsSQ+QRk9cfz/wAe&#10;leGa7bKrMGHQj06+n4UActaviQYOB3Hfr/h/nNeo+HrsgKenXknn0BHrXkSttkC9G98889D713Xh&#10;+6YMiZ5GP046dR0/r70AfSvh26MijPPrz+ZPpXsej3RbZzztHv8A/W/z+Xzz4cuQFGDuK5H9QT24&#10;/KvbdFudyooIye/H4/8A1/8A9dAHsdjIJE2seQAefU+2Mf0P4VtA5jIBIBHrj9ff/IrlNMmIC7jl&#10;iPr9OK3rq5ENtLKTgKpOT3xz/k0AfmN+2Pq7vLBZq/EsrkLnGVQDJ/Xj86/Oe/EjuQoyh4zjp17e&#10;5GP/ANdfZP7UurHUPFttA7ZREZhzzycn/wDXXxde3n30I4Yg+3Pb9fzoAs+Ho5G1RIxlmDDhT1+b&#10;09fQ5r9tP2cdGu7Xw3bXMuAAqL83IyVBOPcf/W61+Pfw3020v/ENt54LBpE4A9DnJHpkfh+Nft78&#10;MYjp3hGJ2VULDdj2A4wPw7/4UAe0aVJFNq0cDkO4JIGfujp/+rGetfR2lQFLSNAMZUfMex74FfOX&#10;gCBZtTF3KnmTMN2SBhc+p6cd/fFfRMExzFCp3Hj6ZPT/AOvQB07uipjpjjv1PQCvlr4nrFLdokQw&#10;8YkXp8rb2ABHSvqbYBas8vQbjj/dHGK+UPiA2/WXXGQIlX6kFj0/n+FAHzP4jthhnA5HGOOOf0x9&#10;f8a8H8SwfeyOT/MjPB/z+HNfSXiKAFWJHX688dK8K8TQbd2Rye/qe3XoTx7UAfPGpJ5UpOOTn24x&#10;7ngDNVdNdQ/fGT2x+X+f5Vv65CSzE9BnA5/DNctbfu5ASOePwz/nP+FAHs+hXBITBOT/AIdz/LvX&#10;unh+c/u9wyRx34Pf8v8APevnTw7ODgAnAX88dB+XPvXuvh6chBg7iO3TP459aAPfNGkEhUk8YP5d&#10;+cd/xPvXoliMLj2H+Qf/AKw/CvKtEmyin7p5znH8xXpmnnIAOB3Az/n+tAG4o4CkEn9f8KkC7c88&#10;9f8A69NUHOV+v/1qk2kE8ZPPTPB+v4etADSp27uxPU+v075pACMEjk9s56VLxjDHGMH6Ac8fX86Y&#10;oJUDGB07dx/n86AImI5U8E59cZx+Pv79q+bv2gPEI0jw/KGcEIjPzxg4wBj/ACOnevpJsqCTwBX5&#10;3/tdeJFjsJbCJsea3l9SMqvUjp1P9PSgD8x/El413fSzSuQGZj1HUn/Oa4YslxKFHCg4HYexHr7n&#10;Gfet/WZw0pzyRke34/41leHrE3upIr9CRxjrz24z/wDroA+xv2efDP2zUopdnyl0XGMcH069uP8A&#10;OK/Uu+1VNH0eK1ibh1CLg9DjkeuR/X8K+KfgrptvolvHOqH/AEePcwIxkvkL/X9K9b8T+Irm5uYb&#10;OPIiRsnJ6YAP580AfS/hXWnOms6HDcxjGOpwP0x7D0qtFqDXOoRIGUrDnocdBy34jgc/zri9H1T7&#10;BogeY4Kjdx3H1Geay/D2oTTag91IxAO48dAD9wE/kcUAfZWmXC22miBDvwq/NnGBjJx9M4rya5v2&#10;1DVrm6zkM52nPRV6YI9h/jW9d60dO0qcHhoYVjz6uwx/9b8a4DSmwF5xkDPqcDk+nJzQB6BakbQc&#10;AcY9cdO/6/zq4AeNwyfr/L1rOtCCoUHnj/69agAAPPXvknrjj060AR4ByvXnpgg8/wCfXp1pxTGc&#10;jgk/y4/z+VOODnBJH1/If5/CnkHGc4AOO3P+f/10AN2jjPIGO2ODz/TtUZGBtzgA5Hp/k/561Lgj&#10;AJx3/lz6U3HzEA4Bz1PTPcDvQBCRwOB3+nT045+lNJxj8Og/yP8ADp71Z5wMjA549KjZeCByD+n1&#10;FAHMakMIeAeM9eSc+n+fyrybxAoQOOwJHuex/p/nivYNRAwQ/IHA/wAP1ryTX2OHbupPP+ev0P5U&#10;AeE+IkG1vQjn25zkD+vr+VeLavt3vk4IOOn0HBPHT2r23xHgbhj5eTuzxjr6+teJ62G80qwyc884&#10;z6YP1oA5234nDDHJGPoen+f8K9W8Nk7lZOMHGO2O5x6/h+NeU26qZlXPBPcccYP69q9a8NYCjc2S&#10;Djg5JHsO1AHtuhMEjAk+UAdTj/8AXz1r5Q/aQ8bsLFtOhcgSEj6rg5zz+lfRt9qX9l6PJOflJB7k&#10;dOuP17V+ZfxZ8Tza5r9x5svmJGxVeTwo7/X9aAPFNRl8xzIq7RwSQO/07ew/qKxrKOa5ufKQZyen&#10;/wCr/P41Lfys3yg4wMH0znt+dekfCXww+s63ArghTjJI9+vvQB92fsu+BC1xHezpgJ8+cnqc/oT9&#10;fwxgfpTqd+IoYdKg47cdmHJ9+f8APHXwD4QaLZ6HoUTomJHYE56FB0x+Ofp14r0SDUYrzWHZX3IG&#10;JA54Ycgf/XoA+i/Ctw5t4bVeMrn8+v8AnH4V9BaWRaWQ38tgEnt/nFfN/giTz5kQNliwAPQe/H0/&#10;pXvN9fC1sJG3bVVSx78Y4oA8k+I+pG4uvsYGQgz1+h557ehrwLXHwGx2B9fy6f5/WvQtWupLyea6&#10;lJYyHn2x6/p+Fea66x+bHpn3Pb14oA8e8QMfn4yT9AeBnPTt/nNeMaqTufJyf73pnoOf8+9eweIm&#10;+dgTjqcHjHUcf4c141qgBkO05I9T/wDX/I0AcrtD5OePQnrjvk98e3tXS6RGWkCngE9h/I+n61z4&#10;G4lSd2c/icV2Whxq7h+gJJNAHrPh6InZkcAD8zz/AE/+tXsOlRgbWXjAzkZGfbNeZaEiqkYB4IHH&#10;rkcZ/U/WvWdIjDKO5BwPYY9f6UAdHbDGABkenp3544rXRR6AY+nH6Dj8vrVKBCQOMdcD/Pr61oAj&#10;G0HGR7dexoADzksMn16gY/z/AJxS7TjrgH8P8KlCEEMpByByDn+tLtG0t0A7/T/J560ARsDubHU4&#10;79OOn4ZpjDbk9Tn/ACe354qQgY+bBA5xjPT3pWUKp54B5/8Ar/59KAIcEkDOSff+f8qhncRhnzjH&#10;TJ/+t1/GpmAGCOR0+mR1/AmuA8feJItB0eaWRtjbTyR06c/l/h3oA+NP2ofiU2m2cun2cgJK7Rz1&#10;J/HnH+Ffk74g1F55JTJyXP3ueTjqD0/rXuXxu8by+J/Ekzh90MWRjOVJz3x6Y718zXsjySHJ5HHP&#10;H1oApJG8soUckn+vpX6K/skfBZ9a1q21GeMOoIfO3Pbt6f5GK+NPhr4Tk8R61FGUyAygfXP+RX9G&#10;P7L/AMJLfwx4atLiWECV40YjHIyKAPo3wh4Vt9G06OCOMIcdB7f/AKzXaWmkC4ukXb0OfyP+Nb1l&#10;pjLGJCMcYHfj8K6XTbFIU83uo645/OgDmPEDxaRpLEcEKcZ9SOP5ivlR4PtmpyXjvvWNjj0Lse3P&#10;4V7d8T9Z2I9tG3QbQPVm6Y+leTWVotvbqhOTgbieue+cUAUZFzndwB149P8AP+RisuVRkkdumOPy&#10;ramzg5PX+nrj9PpWSxYuM9cZHP69PzoAhCnLEkk8ZGOn503bnLZ5OOgBPX+VWMMGYg4I+ozyME/5&#10;7UbeOBuAORz/AD/z6UAQLgEBxwPY855446/5z6OGCBg89eh4x6f41KQfu54PPUD/AOvTOeQCMcnt&#10;27+nTrQAzYSM4xjPfHU5xnrxUIQEhSxBHX8efr9KthMAFeme3IPvUfAJUc46/n/9egCuAV7c9PTv&#10;k5/PioZchC3Q8gc+49sf55rQ2AEnOSMZ/r9Ky7yXCZ3ZGB7g9KAOP1q5VEKg4JHT+hzn8/8AHjyD&#10;WLjhixwOmAMZxx3z0yP58V6HrM2AwByec9z+I6/kK8m1aRiWXqBj6dP84oAwlUyXBVRxn1ycj2xn&#10;/PtXcabahQC4yT3/AA4P/wCquYsbfe5L5BHt/Ku+0+F9oXPI9fpz2/z2oA6bTISzArwf0Ppx/OvU&#10;NJh2dhyD6Y+g9Og71xmk224oc5P+cY9q9K06LaFxg89Pr2xzjmgDagUAEsOPz/z9K88+IPiq38Pa&#10;TPKzAMing4PGOCMn+v4g13Oo3sen2TztwEX8Bj371+Yv7SfxiZftFjZS8nI4xycdB9Pw/GgD5n+O&#10;/wAUpvEOp3FrC+URj3zwOg7/AFr431jUWkcxqck5zjPQ9vf8a29c1l7iWWRmyWJ+nTPeuIYtI5Yn&#10;JPNABBG1xIkajJJ49q+3v2cvhVLq+qQTSRFgWBJI6L3J/P8ASvCfhX4BufEGrQb4iU3A8dPpn17V&#10;+ynwb8C2XhDRw/k4fYOenPpn/I9KAPpTwbpVv4b0m20+EbCY14X+EY6f0r37w9+5gRSMOP0yOnX+&#10;dfPmg3T3V4ZnyxXaF49D7ZyfWvovwrC0z+ZIcKo/Xr9KAPU7AJZ2/wBpnONy/kPfNeDfEfxd9udt&#10;PtXyiglj/IA+3412njTxQNPsvIhbLup4B6cV8131y0zNLISSfX39fyoAwNQmIQ7jg/XGB6+/HGa8&#10;u1y7XadxJHqDz05x9fx9sV2urz5QgkAx8f8A1sfj1rybXrtW3IG4BHfqenr9OlAHJ385klHzbh7Z&#10;POO/Tuea0dJhZnVscHrxn8v89fyrCCs8uF5Az+Pb8q7vSLcxogxk8fXHXj69x9c0AdLY2/zDcAc/&#10;p7H8P1r0XR7TOAOQOOvBGc5+v+fSuQ0uHcQFXJ9cdf6fhXqGjW4CIMZPJ/Lr6delAHTafCQoDAEj&#10;pmtgrtQovIGP/rdTUFvCFUcYPpwPyp1w5RSuP6emKAMe+kx90+3fH+fpXPSH5y3XJx69ufrWpdOO&#10;p5xu5zjH19qoEZPHJHP59h+VAEIHBBH4f/rphUcbDx7d8Dnt+FSfeGzHAx1yMfWl27fl6/pk9/eg&#10;CrscsOc4JH4j0xUgj5PAOR9Pz/n3709QSwVgR/QH8qcBwFxtI9qAK7KcAEYB47H1I7/XpUbgkncO&#10;oJ/HjoeP/rVO2Mc9fYZ49/8APPSoiEOWAwc+vY9Cen+fpQBRmLBCpXpnqMe3X/CuO1OdW34PHr2B&#10;OP8A6/8A+vNdLqM6rGe3HGP8/wCfzrznV7xhu7f/AK/8f6UAcrq10XfCnBPHY5I6/wD1vT3rAji3&#10;zAkAY45788GprucSOXzx6H9MfjU9gijaSMkH8+hzQB0NlF5SbXAAGM9uMHk5/UdP0ryL4s/FC28J&#10;6W8VvJtldSFGeue5xj8P8itbx346tPDGnSkygMFP/fR7D05r82PHfjC98UanLfXTsYm4UYwPQcdu&#10;B/WgDH8S+I7rW9Qn1C8mLs+W9vbJ7fX8a8l1XUGnkMSNhRgdas61qh3eXE2AR64Awf61Fomk3Gs3&#10;aRxAseBjHPJ4+vHv3oA2PBvhO88QahFbxRl9zDoPr3r9nf2af2cIbG0g1C/tsFgCSRycdB29yf8A&#10;9Vedfsofs3NcNBrOqW+7IVhkZx1I788V+yHh3wpZaDYxokYQKo6DGO1AHI2+jWOiWAghj2BB2x19&#10;K8c8Z3n2OOa8lOWI+RfVvbB9a928QXCRRvNIcRx5PXt618t66L3xFq5G7bAmdoI6YPJ+v40AcjoP&#10;h5by/k1a7O5nJLk9mPYA9P8APPQ138jLJgYwmMBePTt/jUSRi3iW1gGEUY4Hp69+afgcgYJGB354&#10;7ZHP+eaAIdoB65P17Z/wpSgJyx6DuB/jin4KdDjH889P88UbTkdzjjsTg/h/n1oAiKgjA5zjt/8A&#10;qFIRjOBkjBwPf8CPwqYoQTt4I9eo49u3vTX/AIjgj2A4HP8An+nagCux5Knkg/jjjg//AFqw76YB&#10;MDjOcev1961rp8ZAJwePT9DXG6lcj5t/VGPPt60AYV7cnd7H0Pv6+g71QgjM7g4wTzwSRxx647VG&#10;8jSOe/0HQ9/Tv+dbNlCAoZuD+nHQ+1AG3YwhUXBwQPTH1P8A9f8AH1rqbZAGHpx/jjOe/esaziJ4&#10;Iz/LnpgV1FlHyFA4G09vzx/TFAGxZQkg84HHH4/T6da6CNWwG6/0z/ieaq2sRK/MPyx9M/iO9aQ+&#10;VBg8/wA/egCOV9oIznHfFcrdzbvunjJ//X/L8q27qYgHYcZwePb8P5fSuYmbc+1hkdO/Pf8ASgCi&#10;+CcLwP8AP4n1/nxTCD0OQRnH0PX6j0/pVjAHI465P0/z3pu3rznH5D/DvQBXKtkqpye/4den4UMM&#10;gDHB4+oP8/yqZhtyVyD7fz96Ch+bb1/L9fSgCpxsz0x07kYyeg/Wjp2yy4981MVB5z65xnrnn/8A&#10;V+VMYYAY8gYPqMZ69qAIGxwW6Y6H1/z/APX4rg/FPiuy0Cwkld8FQf8Avr8Pyq94r8T22h2byySK&#10;rfXHUcY9/rX5vfGL4wXOoTyWNnPhQW6HPGecGgCn8ZPi7Nq1xNbW0uMZHBOB39SM+w/LvXx1qusM&#10;zvI5wxJ5HPtx/jUGtavPcXDu7kk8g9u/0+v9a41pHlbJJJH4nNAFqZ5LqUAHJ/8Ar4zXrHw7+HGp&#10;eKtUgs7KJnMjDouTjvz/ACI/lTPhx8PNR8VanBawQtIZGGOOBkjr+dfvB+yl+yvYaDb2+s6vaKZi&#10;o25H/wBegCz+yn+ynp/hixg1bVbZWuGAPzLzkZ9f0/rX6gaZpNtplskMS7QoH6elJpWk22mW6Rwo&#10;FIGPpxirssqLGzscAetAEFzNHArTMcBff29a+fviH48lydM0w5dwckHpz19Of0rS8f8AjpYAdO05&#10;v3r5x3xj1Pb/ACa8UjR5JTNcPvlkIJJP6D+VADbS3ZCXc73OSze5/wDrVuwxqOg/Ifr/APrqpbxD&#10;PPOfrjHvWqowvIB465zjHvQANtAHYkDv3xWfe3SQIT1HHp374q1PKI1LdARxx6/zrhdav2GcEe/0&#10;Iwfx/KgDF1a9L7ucdu/rz+Hr+FcnISSSwyT257e/PQjPHX3q7PKzE4OMY/z1P+fpxUbk5YYOenTH&#10;+eeT+PagCFVCKuenGfXrx/Pj/wCtTdp2ljwcd/64/r9Kl2ZbfjAHT057d/8AP4U1gdozgccfnyKA&#10;ISDu9D3GOh9Rn/P0o2EgLncSMdufx7n6c1I8ecN1A/r0/wAn+WKXjBKjBOev07elADGG4Hjpk+3v&#10;/wDXpQvXjIXHtj16VPjIHHXgcH1z+eOtRlAcdx0wePp/9egCBgP4uCMf/Wx/+r9KaeCT/ED7HOev&#10;OB/nnjFT8EluSDx/+vj8/wDGmlXIKjnHf+f14oAiYk4jboT9M/ln+fv9Iiu4EdAvI6cemOc1OwwC&#10;qgrg/n9KFUnCucEY+vtxQBBt6FvmIx2/p0xn/PahgwGScZ7lunc4qZsH1wf8/wCSP0rNuJlXO7IC&#10;+mP/AK/4UAMuJUVeSMdOO2O3XvXM3lwS+3OU/r3GM+nb9Klu52bAzkj/AAPT9KywjzSnqT2z/n3o&#10;AbDFLcSgBcZI5znp6ccdfxr0jQdEAKSMuCAOv144Pf8A+vVfQdDZiHPB7YHYdP6V6vp2nJBEoUYJ&#10;9On40AJZWSRqPlAxnqP8/jz+GK3oYDkcYyfXA9BUsUXQjoCFOB156VqxQnbz0OPqPrQA2GHHIxj8&#10;f89KlKBAWJ6fX0P41ZwFAOOuc9u2f8isq/uhbpnOCRn07UAZ+pagkUZUEA9u38vy/KvMtU1JpC23&#10;Bxxj39v5frVrWNQeSVvLb5e3NclM7PvYNkf4df8ADP8AOgCCWZpHIHJGeT79cdP8f5Vg6lqcGnwv&#10;LI3A/Dj6+5+vXpVbXNctNIieSeQLjAGT1HTpXwx8YPjf5avY6dPycgAc8dD3/ryaAP/X8wPlRx4Y&#10;4zxjnjuBxx7VxWtRv5bYTgjP1x3z/M5qy3iRZGEalQy8HaOMj27dv/r0ahMJrYPjAPUdzk9cd/60&#10;AYNlPZNE6SPhz/CRjI9enTr/ACr2H4XeKV0rVI4N52Eheo4z+FfLGsXq2t6kUR2gdfcDpkf569q7&#10;LRNcSBYbqJsFSPm7Z64JOMdutAH6uWF0tzaJKh3IwBHbOcHnt+fPcVeUfdOcDt6HPp6/56V4j8I/&#10;Fi61o6QMSXjx1OOcdvyr28fdG7kHn/P9KAFQggjuQOvP6dT/AJ7Uo+/gdc/Tnr+np0pDuxkDAPbP&#10;XHv68cYp6nOM8ZPc9u3Xv2FADVYHHJO0euM5+n+fanqu7KnIB9uP5568f54btLBTkEjGRjHp6d/1&#10;pwAb7xx+eev/ANb/ADmgAHTcRwe3AHv04J/Dml+bp1Hp0x/LFLwc44HX6emPwNN4ORuyB/8ArOfw&#10;oAk+YjgZ9jx/n8P0qNiSdpzg+xHX+nr60vUFc4I+owf89qHAYgH9Pp/j+tADQ/zE4wOP8KuRXDRk&#10;Ejg/Tn/OOg559KqEYJzxnPOcHHf/AOtQ2Oo6jLc9iOcf09qAOmtr3K7X6n8M8Cvk/wDaT8IpquiX&#10;F5BFvkjHmLxnIwAw7df8eK+jlco2emB0B/z+Vc/4ssE1XSJYdu7AP4r3554oA/nm+JGlva3U1osO&#10;ApLKevy+nX3x1+leFzIYX2Ecfy+vWv0V+OHgddMvbmGKIHyW+XjgxueC3+cV8EeI9OezvHL8BiSv&#10;p696AMEneoGcgY7/AK1R2jzD2x71bQjnt7+/0qEphi2MUAQycCpYSNpzjH86bIuQQadGoAA6f/Wo&#10;Aco+bpx/n/OK+wf2Z/G403VBpMpIUlSPxJU84/H/ACa+PWIz15P1rrPB2ty6HrltewPjDKDj0P8A&#10;9egD929Oug8aPHwrjI9hxzk8D2rqrK+2EhgST9fz/nj39a8Q+EviGDxFokWHDuigdeRnpnHX/Oa9&#10;aYTRZyP1GfpQB6BZagCvy5APQehxXS2l6SoAODj6Ef5xgfr0ryi1u2ixzgnHf+ftXR2d8Rt56c/h&#10;1wfXrQB6lBc9MZI/+tx+HPT/AOvWikq7Rg5//V25xxXCWl5gnJyR/XP0/wA/WukglwVONvf2HPHP&#10;48UAb4JOM9uvb/6/JqQZOMZP49Oe/wDnrnntVKCXdjdwADx6+4FWVYH5hx/hj9KAArwDjOPb/Ofr&#10;SklQR/Xv+X+e9BZTjBAI/mfy/KlIBBA4A/D0x/n6GgBOCCe5/P8AD/GuV8W6auoaPKrDJTkepX+L&#10;0/8Ar/hXVEnHPBHPr+f/ANeo5o/MRlYZDZB65IPb24oA/Fn48eDDpt7OxcIkEhX5shXRjlSevPXi&#10;vhjXLEJKzg4UnjOefT3/ADr9ev2kvCm2ZpvLDmSN4+fm+eMlkbt2P8q/LzxppyxuZWQgtng8AHkk&#10;g/5x0oA8utHMVwJMkY9P1/Ou7WZ7yIIp3Zxyec/n19K8+bhgOhH9K3LSciMhDufnA7dPXpjj+VAG&#10;zaXy2V0fMYNgEHGPy7dBW7fasrxGZHyGAIA6Z4yCOPx5/SvOrkskh557nj9KdJfytEIycgDp+NAH&#10;oFhrElyuZM4I5OQMDPBP+fxr1bwDrg0jX7O+J2JA6lvf1bJHcHPrXzLbahNAMKcflxk8/Wu10fVS&#10;jRyyEsBwOe+OPc/j6UAf0g/CPX4PEXhK3mVw5iBX8Oxx+NelTWwIIAzj6dv/ANfpXwd+xn4+Os6H&#10;Hp87BSy7cdOVPH5D6cc1+ge0OvIwPr/nrQBxlxagkjGce3+eOK5i7s8Agrgf489zgY+hr0m5tQPu&#10;r0z+VYFzZ/KeMj885/H2/wAigDzC7tTjnvxk+nT1yP6Vzc9uVGMYB9P55zx7/wD1zXpl9ZDk4xnH&#10;qfx/z6VytzajcSecnpjpj3/PigDzvULMgM4HbtyRwc55rnGaSOQcfNxxyccV6Vc27AttGcdB9e//&#10;ANeuUv7FW3sBkn8xk/5/OgB1lf5ITIJHXjk+nH/6q7fT79eEwfXPB4+vb6Y/pXlERMUhDcDp3+nH&#10;/wBf610NhfMpCF/lCntx16dTQB7Ra3YkA28A56c/j+lacrC5tZIW+7Iu3HoPf1I4zjvXnNhqKnB3&#10;5Aweh5Hp/wDXrrba8bAOcgdOn+enrQB+fXx70hhqE32ePaZ4hzjqVGGzngdATyR75NfnL4jt55xK&#10;kvIAI5AUbh2B/l/Sv17+OWkJ9ne5UZxIyt12hJORx3OR9MZFflr4w00Q6rcxyLgCRtyntnPIGcDI&#10;x/OgDwAsyygumM87SPXrn6+tbEU8phFupwD8p46hTnr171n6gkol5IzypA7YPHH0q3bO6xecxKgB&#10;W5HXGQaAKupWwtphwQHQEfjVKM5YfL0Pb29f8/StG4l+1ENgqAOCTnkeme/sKporGYYOcHB56+xz&#10;QBYkVigY8Lwc/ToR1z6elek/CHVzoPjbS7pSQGmVGAJGQx7+2efr+VcUY8wHanI+bBPtyPwqbRpn&#10;tNSguFbJikDKR6deKAP6Svh7q/8AbPhHT7pm3EIFbPqPfr/+oV3JJbdyT19un/6v5V80/s3eIV1n&#10;whHGpzsRHHtleePTNfSy4B2k8Z9//wBf/wBegB5K7TgZH+cjk+lMfJyT2/yeOv1qRQz455/WhgW9&#10;j6ep/CgDEu4UORjdnn9OmM+uP89eV1Gy3KyMASc8Dt/M9e3v1r0Bo9wx65+p7f8A66wru2yOOgz+&#10;A9fegDx3U7IKSFGe/QjGf5/hXnWq2bKSQMEn8+ele8alYDnOM4+b1/yK861Sw3KwAIA9Ofb9ff60&#10;AeM3EJD8rwCDzn8e/wCtVSSuQc5H5D6HHGPbmup1C0eMtlcEn29ux+n+c1y1wrKdoOApH5D3OOvc&#10;0AUtTcS2TxkZHPOPX/Pb296+RNeto4NTm89OC8keF6nnj06/59K+tJ/miZXXIwcdwep4/wDr18w/&#10;ESJjqxYvtBZSMYPJ7H6ntQB83eLTFGCkRB2upPr82OP89OfauNsJhuJU5BOemcfQfj2zXpXiq0iA&#10;md1I2DODxnGM/pwTXl8LBrl2TgYJxjjGeg/lQBz93IWuAjZO3cDjjPPTHbH06VWlGSHI/wD1k+ua&#10;1r+EGchcbnZgMHklvX/Peq15CY4dxGPMI6Z4x1NAGezfP5mMAe3Xj/PArattTBCea3yqcZ5BFc7g&#10;Hp0Gfp2q8qkxszDODx+A4NAH6a/sXeIVW/NsG/1F1HjJ7SqVP8ucV+uHruOMN0wOx6+h4HBzxX4M&#10;/sm+Ipbfxi9gr+WHWNxj/YY8dehz/nmv3gtnM8KtjG/a3PuBn6daAJR8pyuQep6d/r/h6UuMHOOD&#10;16cfh70Dr0ySDnGBjB/Dp09qdtJPqBj8qAFA6beQOme1KOq7jyv8jQOgGP0x+Hse9J833QMfhx6Z&#10;9qAEPzYyOOvb8h/KmOrEnA/z/UVIAeGB57fy/wD10hXI3dfyoAxbqLKEEAkZ/wA49c+lcnqdj5iO&#10;3XnIz7d+nX0z3rvpYmO7HGeenr1/OsS6gDAZB4zxj+f+OaAPEdY04EYIxnn+hryzVbVhkMu3Oeg6&#10;Z/8A119CavaKc8c9+vfgnn15ry/WNPRg3fOT1/nQB4hcxspxjHY4A/Xof889qpLI0eGI49v15Izn&#10;/PtXZapaGIlQvIzn09snmuKuUKOS3OPQn15/LjigDI8VT+ZpjJu2Zjfk89U6/T1/LNfBmsqLe982&#10;4YbQPT58gcevXpX3LrnNqMgEkMuev8P+en418PeK0Iui4w4ZfuqOuB175A74oA5WwuPMviXARd4G&#10;QDk549fbB5Nd9pkTnUkOMLkMPw7Adzz3/OvPtFuftF4ZJAFGU446DP8APOf5d69LsMm8VozkqvH8&#10;OAe4HoOtAHf65bw2unJcykb3AKjH8WeM8/554rhlVJQrDPQ4Prx0HT8M/wD1q6bxXc+b5UG7eRjj&#10;A5A459//AK9cqhcx/KSQcAjryD0BzQBRlf8AfDjGfXnknnPf0xwa1LAlbiLnB3g9OAwPfp+OP1rn&#10;7yRgQWBJBAP1B4PUVpabcHz4pGQgh+QOR26847c/pQB+1fwGbf4QHyEZIPPckAn8/wD657V7rsGS&#10;CMH8e348n6V8+fs93In8KlG+8gTgYwRgcj6/yr6FCg/eOQaAG8AnA5JOM5/z+XalwNpI4H+f1/zm&#10;ncZKt3/yfrSkdCf1/wAj8aAIWBI64J/D/D8ayriEkZ7jPY/56VuLyOeQAfXPFUZlbuM9e/XPtQB5&#10;/q1sDlQdxH06Y6j+n515XrFj94EYwOn4/T/9Ve5alblxwcj2P+P86821y22qcrzj/I9fT+uKAPnb&#10;X7IYckEdf8n/ADnmvHNSg8p2B4I6Y49+eOfz/Cvo7XbQkNuGQVH+NeIeILMq5Krkc+2fbP6UAcQl&#10;w0UwAGB1A+nHI9a5r4g3DTaHcJjO6NAO2fmH1/WtqUbX4PIOMdf84zXD+OXaXS5YiMuNnGemD256&#10;8dKAPlzWQgE7J87MEHA4GcY9OvXis/RVCzFmX5lkQfTvnvj6ema09YlykhxlSUy3QADp2yMVV0eO&#10;3a5fIy7SICO2c/r6/wCeQD1i4EQgzuBA+Xj0/wDrVjFQgKZ6rj8DjPXj/PHate5dYrU4XIBAOe2c&#10;/n9ayFJZgpzznHGOfTnP480AVY4Mtgx4A/I+3WtiwtRPLhWCopPbn5fU4xz/APW4qlIqlWdxgjgD&#10;HAFaWno0hDxtsiVsMPRcEZOff8fpQB9hfs3JCPFERtxuHmqctzkBcHA44Hrn2r9SogNi7unQcfSv&#10;zT/ZdsVbWY9h3Dex3dwADk+hBr9MU2hR7Y9+PagCVAT0HP59aifIBAGRx/h+tSqpAGBjPfH5D2pG&#10;X15+lAHM30W3cDwfU8cZ7/57/jXnOuWoAJHHJ4/Hr/n/AAr1e7jyGCnP0Gc8dvp9K4DWIGCgkYHP&#10;4/59/wCVAHz/AOIrXJcN2/H689cV4V4ktuJNo5HPrnP6f56cV9N6/ar5bnHXGR6cdR357/1rwnxH&#10;Zj5+5OeAOoB7UAeCXcXlzFsYJ4APoOp/HtxWrpVztKNg5HXJP+f84qtrEJicgDrng9xniqljJtYZ&#10;yMHPTjPagD3zw3fYKbuDx+o6/hXuWgXSnYGGSMHp/n6Y4r5o8N3JQoGJBGT26dPU9+a9y0K5LbBn&#10;H+fwoA+gtJuMoWHXjr3Gev09q0fEV8Lfw/dS8AiMjt346Vx+jXO5Qx5B9sE+56+1Q/EXUxZ+Fpfn&#10;/wBZwTjjCgk47A+1AH5E/HjWft/j294ykJ2DHbaOc/4j+lfNt1EDIS5wA2QR/Tt/n8vSfG9+17rm&#10;oX0jE+fJJ17gscfpXmspkkPDfIG6dPzH+elAH0d8BNPtm1m3IBJRgx3dsHH+QOv1r9f/AA+Y00q0&#10;gA2KUVhkdcjI/LOT+XNfl9+zVo8N9qX735N2BnOcjvgcfhjmv1LgXTo7C2W2ZnwmPUAjjB9OnX8K&#10;APWPAqySuz7QqAY6kkt249T39sV7XpVyr38ceQRGTnt9D/h+deGeF70Wmm+bnAIJY+mOBXceFtUF&#10;xe7gSSDxj8uT60AfQF1MiWD5OBt6/XrjqRXyl4zQyaxdZ5GfT3Pr9OvvX0hfylbGTdwDxn1xXzhr&#10;G6a4nmfBMjN0PB6kY6+1AHi2uQKwKs2QBg4z19h614f4lgVt2Bz074HI4/HGfrX0NrkHyHC8+x/P&#10;6cV4rr8HmZHViPXrx0z/AJ/WgD5p8Q2/8YGM4znp9Pp/+uvPzhHIABAPp0x0PXivX/ENuuH2njnB&#10;xkc9BXkd4vlzsQCCc4BA/An8O3+NAHa+HrjDo4OM4Hbp26Af417z4dmyqrnI/QEcAf1PByfxr5x0&#10;S4CbBnBP0H1r3Hw3MylOcDnnr+lAH0Voc2AhxkD36enfP/6xXqWmSgryewXHI/8A19f8nr4toc28&#10;Ase47Y/n6Yr1vS5BgKDjGMf0H8uaAO4j5ULnOevryOeeKtAAknkn19+59ao2pcqOOPr6/wCetXRg&#10;k54/l70ABQ5YZwD79Dim7SVBI9P19PUfWnnb1xng/jx/n3o6Y5wRjvngdOPT60AZmpTx21lPOW27&#10;FLZIyPU+nQV+Nn7TfiQah4pazSbMcCkkYz83uP6dK/Vj4oa2ukeHJyW2b17c8Dk/59a/Cv4ka/Pr&#10;PiC8vJsuGdu3JGf/ANX+RQB5RqG7zOQMEj1/Su0+G2kyanrEUecAt94jsT09f1/OvP7gyTTCMkhW&#10;JHP16A+/FfVPwL8Ml7tL5kJSEFwQM89BnOPyoA+wdESHRtJDkf611X3KIM/j+PHtXLPrs2o6uFHE&#10;ayE89Oen4cfnz7Vu+IEuYoUtT8jW6AZ65LfMT/nvXn+jM51N44l5PXnAP+ff3oA+lEvmmtILRf7u&#10;4ndwVHr3HcDn3q9oX2iXWbbTVbYoZJZSvQnPyqB9MVSEY0XRVlVfNldc9OrEZA559/pVPwRbXUt9&#10;fa5dscOGZfQMflH0HOaAPefEmp50+CIvl7uZpD8xzsXgZHv2FP0mTegyvB/HP6j8uevArgNYvPM1&#10;pbGJgUsUSEEEHLYySDx+Q612eiudqHOB9On4n9MUAeqWBXYFIx0/Ttj+ta6sRjPyn+fHesLT2JVS&#10;OQccn/Pb/IraUlTtxkA9/T6nJxQA8jo2M/y4/wD1Uu0d+Ac8fj7/ANKdgHk9DjsT+H608gjkjn0x&#10;37fTNAEe3sCQc/59ulMxgc9Ovpj6VJg8MBnH6d/8KXaxwuOTnrQBEQMhVPAz36/5/l6UjE8gHOM9&#10;/wCfTFPIIyp56+3Qf5/lTGwPYfy/L/8AXQBz2qKNpbPOP0x/9fP69a8i8QAybxnHt9f6j/PavYNS&#10;4VgOM5GevUf4da8m8QABmXrn35z6/rQB4X4iwA4XJJHPUfpnvXiutMokPY5z1wPxH5V7V4iVWDFe&#10;f6/4fWvF9WjIZ2x77vfvj8+BQBzEIBuN2VJz3Bxjv9M98V6l4azhSOS4z9B7H1ry2EYmHy55HGBn&#10;65P+fbvXpuhzLbQeb02DIPr6fqaAMj4veKo9J0CVA+CFCgfxMSOn5/564/OvUL5ZXlnl+Ykg5J9e&#10;59/YV778bPE7ahqIsVO8RcnnAzzxxXzHq87xgRgkE4/M9CaAM1VF5cqFAPPHHT6AY6f56192fs9+&#10;Cg/lzywE+YQgJ7DOT+Yr478AaNNq+swR7SUdlHH+9X63fCzQF0vR4TBDhoxjdnqMcn14H1oA9N1D&#10;UbXRdLD58tIcKoGeuOnHv/SsXwtqvm5l4y/5++RxXB+P9QdVFrI/JbPTv9P5/lT/AAKXvtRjjiYh&#10;B2AHbqfof8igD77+F3mSwC6ccbuD3xnqPbHFei+L9SxZrBGSPPJ6emAMYrkvAaLb6VCiHDMNv48Z&#10;IHsKb4gvPtWoPsbKRfKo69P59KAOSuiApJGeD2HJ7Hp/T3rzvWmGCzDIyc9uff8Az19q9Bu8BDzn&#10;vj/649u1ea64RtLZzkcH19M9hzQB4/4jLAOMDIP+c8c9f8K8a1SQBzkdz+nb0r1nxE332PBIOe/5&#10;9D+v0ryTUUy4IbcQf6c//q+tAGOoLElQNuTgjrn0/rXdaH95WHJB7fTnP5+v0riIU+fcBj/P+eR+&#10;tehaBGVKhj1/MDt+nSgD1/RIhIEHcDA9MHp9P889q9c0eIKi5GduD0Izn/Oa8z0CFQqZGR069898&#10;dMjmvVtORig2jrx16Ht+XvQB0FtznGCefbn37Yq2qYwpwP1HsaqxDtjHv6YPGPXpWgoUtzz17dv8&#10;BQA0KuAxPH0PPH1x0/w75pGAB4OSR9M5/pTyOjEYzjIP8/w/z2ppUHB6D2Gfrjjp3oAMZOTxk9uf&#10;89P50xghz6g+h7f5/nU2ACcAde/t29/0pDgHdnIz9BjvQBRnkWGIydlHP+T9BX52/tQfE5baKfS7&#10;Z+SSvXpn19h9frX2Z8S/FEPh3QZiTgsjY7cgd/y/rX4j/F7xjJ4g16edZdyqxHOOPUigDxLXb6R5&#10;WMrBy2c55GSep+vcfSuUgikuZlijGSxA4yRk96lv5jNLuGM5PtXp/wAJ/CL+Itdg3IWXcOOcE56f&#10;h160Afcn7HfwhGravbXF9BuCEPnBxk9O/GO2K/oI8HaCllp0ESrtVVUfgBXyR+y38KLXw14ftbqa&#10;DbLIoY+wIBGcivvq0ijtbXONo6/4UAQyoFKonJ/nmn38/wBh09pG4IXvz16Cq0LmeUvnAGc/X6dO&#10;9effEbxKml2LxK+WwNoz1c9APx7UAeL+ItQ/tHWiHJZICc5/vdvrgcCqwwo6gH8O/wCH51nWau+W&#10;kO52O5j3JJzWoy4X5eB+ff8AwzQBjz4Vien/AOrj/Pv+Wc2ATk9ePpxV+fJGM56kenoKpFGyGPI7&#10;+vHXPPpQAz5RnkjOe/H15/T+VMx1ycHp0/lUgUAsemT9ev8APNOAyC2cEZPrjB9PrQAxlOSMHHf3&#10;/wA/T6VGw4AGBjPHTn265/zz0qwwBzzg9/SmleN5HPX6c8UARYGQVHI598H9PwoVRgAdDnHAHT9P&#10;896eFwOBgD/P4/4/Wlx/dIB/n6Y/xoAiYkAkc479evofb8a5nVX2j3ODjJBJHpj+VdFMw27lbH9f&#10;6dOma47Vpgd+Txjp3/OgDgNanxvLHgc9hz6D/PNeV3z+c5wBk8evXqfxxjmu31u4JLKB8w4/P+ff&#10;9a8/bdLJ8p47YGMf5x3oA29KQFsqMkkep9eld/p8QG0DgDH15xjH+R9O9cppcHA4AY4bg57fpmu/&#10;0yAMVyMgEd+p/n+P1oA7vRrcbUxyRxwO317f55rvbONIk8zpgfy9Prj/ADzjmdIt9qLkegxnODxx&#10;Vfxn4otPDGiy3krgFA2Pr/n+goA8W+P/AMTIvDWi3Fqku1yh6dff/HOf51+JnxE8Zz+I9SnuJXYg&#10;EkH+eT159OfX3r3n9oX4qz+IdVuLRJsorYbByPfj0x39a+KdQu3lkLLzz+dAFO5mMkzMRgn6YHp/&#10;nvXQ+FtCm1vUIbaMEguoz259eKwbCylvphHGpOT27ZHH1zX3h8BvhfHK0F3NBlnIOcHIHrz0J6f/&#10;AFqAPdfgX8MYNPWK5ki2qgU5bH4nHf2r6sutfit2j0izOGY/MV9B06/p61zsixeHNJkSIBCEHb+I&#10;kcfrXLaHOGuDJKS0jtuP4nkD69qAPqnwSX3xLGcueAMjPPcn+fSvqGxmTSdO+ZgAi5Y+/wDM9ePb&#10;8a+c/hZp0kwGqOMDP7vjGQOCa9E8T6yyxmzhOc/e75xyBj2oAwtf1GXUb55Gbgn5eeg9q42+lVUP&#10;GfbAPTkj07VpGXepLHGM89elc9qsyrG6FsEd/Qen9MetAHCa1c7UOSDj0ycjPQ9/xx+VeT6xcNLI&#10;6Djqc8nv6fh0/nXc65cAhznJGR09ef1/zivNLhxK5GcjPPoD/gfXn9TQBPp8KyyDphT6c8/p9Ote&#10;hWCKEQdPrng+g/Pj8q5jS7dYcL0A6nB49O9d5plu29VI4H8v89etAHXaRADscjcRg9OffH+f8K9O&#10;02Hagxge/wCPYZ/zx0rkNKtvlTaMAc8jjjpkcV6BZRbducj268e/6UAaYUdM4PUe+OntVK8cYwDg&#10;D8B1zWixKqSefQYrDu5FVWAGM++fT9elAGLM2/Jxgc889/fvUB4O7HOfX+Xv68fQVKwLryODgY6f&#10;U49aZsXJyCFHJ5OfbA/z2oAYQOg5z784/SmY64/z+ufwNTOSTv79egpNvADdc5/yPyxQBAqZ+b1z&#10;kEd8e30p20hQ0YJJ6ev4d/XHrzTlVSd/X+oNPwcnHBGMe+D/ADP50AV9rc/xA+nfnr/nPvVO4coD&#10;zngfgT/L/PFaD54I6EYrB1GVEDHOc9BnHHP9aAOY1u7IQ7uAFHP/ANb+f/68eX6ndkuTnkHp7+x/&#10;pXV65dAhueBx9B+ucd6821C6HJYcn9D/AIc/55oApkhiC2Mg98889ec5xWdrPiC20W0e5dwjAHk8&#10;BRnOcY7/AOeazr/WLayjaWQgEZ2+57Y/rXyF8VviM19NJpljLmMZEjA43EHgDPp6UAcp8UPiLN4m&#10;1SVI5GFsh49yOckd/wDPJr5v1fWRHujQZI4JPTpj6+1WvEGsmPKfef1z9fTBrhI0mv7n5AXJI/U+&#10;nagCzY21zqU+1VLEHH0yf/rV+m/7KH7ONz4lv7fUb23wiY6jPGR1+nrXkf7OHwFv/GWp2ryQMYmd&#10;M8HnPf04r+hn4M/CXTfBeiwWltAAwUbiO57j8KAOt8A/D/T/AAzpEFpBEFCKB068e9ddqg2KUHAI&#10;6+n+HvXUmLyY9o6AY/8Are9eUePtbj0uzdVcByOT0wOw/wDrUAeOePdbDO+m2rBgDg/7Td+TxjNe&#10;cLHHDGEXhm+Zz1ye/wD+rpSyzSXd295Py7Hgf3QegpoG4AqeeOvH0x9aAGBVJZwffn3/AAxwKAOq&#10;4x9fpj9KkwAORyM+vAPXNDnOFYZz6n0+n9aAITg4Lc56+vHr/X+VPCoDtXjPGOuc/wBP/r0YY5yO&#10;Dj8++B6U9cAcg/n6dj3HFAEbDL8kY6Z68VXkYdW7cfl/P06+9WJDlQOoP9e2O/X8qxb+4KgqQeRx&#10;+H8uMe9AGJqF0FLbTke56Dqc9P8AP0rhL25DlkAyp/r+HNamo3YYHnGeOT/nn0rmwdz7hznnnjH1&#10;/L+dAFmCMlz3PbrnJ5H8sdvxrqbOH5QQOBjnB4549z2z0/wyLaAcDqTgA9OmeTj/AA9q6mziIxtH&#10;HT079f6CgDYs4cgqvHT04yM5P6fhmut0+ADB5GMZz37ZH49v5VjWFu7MMrkD0I5PbnvjrXZWduVU&#10;EjAb/Dv+ooAtQxALkHg4685xRM6gE9P5j8PUkZqw67RnoP5ViXUwz7n+v5/n+lAGfcSFjtHAxj6+&#10;/v3z6Vl5y24jHTpwOfUe1Wpd245PJJHfv2H5df0qs4IPIwR+lAEBHAyPbp/9c/5/RCw28kjI/A/Q&#10;etTEA428k57Y/r+nf0qE4I3Ag/8A6uT7k0AN2jO4nJH054/Xv9Kds4zgkjr3x64pSMHg5C5+vT09&#10;qaxUIcnI4zx+fpQBG21e2D+Q9/w/zxXC+KvFVpoNk8zPtIB78f07Yqz4q8UWeh2j3Fy6gjng4z26&#10;9vSvze+MXxdvNVlktbSbAPBwfx6CgCT4u/F+fVZ5LKylwDnJz90Zx17nr+H0r4v13UyzvNI2SSSc&#10;+pP+elWNa1pmkd3Jd2JJ7D/6/wDSvObiae7lO4kjGMenPOKAGySGeU7eh6f/AF/8969K+HvgTUfE&#10;+pRW8ULOWKjjoOccnvUXgjwXda5fRwpEzl8DAB5yemPXn/PFftt+yX+zFZWKQaxqtph9u75gc9uu&#10;cj09P60AdJ+yl+y1baRb2usavbAvwy7hnnAJzn6D/Oa/VbSNMtdItlggULgdhj8OKzdKsbLQrOOG&#10;JAgUYHp6VejnM5dnOEHGc4H1oA2GmUDeeFH+ea8P+IXj5LMGx087pJPl47H1NL4/+IMGmQ/YLN/n&#10;YleOen/66+e1knvna6uyXdz05456D6d6ALMQkmc3Nyd8jnkk5ODkkf5FbVumfmBOCOOp+nXH6Yqj&#10;BGPukZ6d/fqP8+tbVvEoHBHP1/KgCeJNueORz0Hbr/nipCyhTxyOfz9en4DpRv2r6/59Kx9SvRbx&#10;kg8/z/z/AJFAGVquoKqFFOSQcY/TP/6q4G7mMzlwcE9MfzP+c1o3t15kzkHAP44wOCPT29vxrFJy&#10;rKemcfU/0oAqlTkjGB+Oe3fPb9ecelNwdpzz37A57Y45xjvU+1cjJ69+n6fQfj1pSpOCRkE9Dxmg&#10;CvsXqMnt17Z64/yKYqr0UkZx17AVa52hWzj17Z9x/hUZ4LcYOORjJJ7HHv0oAq/KVPGCB6+/9Pf+&#10;dKEBOSMA8H1P9e1TFcjkdP8AOP5cijbt+cDBI9M45oAY58xcYz0PX+fr6f5NNZhhxjJ6e4/H+Qqd&#10;QGIA6Z5+vf379MetIy8nnBH0OR/nIoArkDO3qfT1H0xQQCTjgnj5hyD7Dp79qeVbPzc5/Mj8/wDP&#10;1oYA9eScY79+3T3oAjcDdwcA9sf59fpUeFH3dwUfhj0H/wBbNTHaceh6c+nGM/p/kVVkYJgZwB7/&#10;AJ+vSgCGaURKVHQdcnn8vfsK5m6uFJPJz7dv856dqt3Vzu+6SCc9+gBx/LHWsP5pSRg8n/8AXx60&#10;AQsGncKBndgcYA57e3tn8K7DQ9D3uCRlzgdP5jv+VM0fSfPddwyBnOff8efX6c16zpmnrBswMHjH&#10;vQBLp+nRQouzoO/BwO2K6SCBVAA4A4+vfvn8f60kMK5HHHHcfy/pWvb24VQc5J74z/higAt4No2k&#10;4OcZ6f147f8A16tbCw5HA/zn/PvVhFUYUcY/XPeq91KIkLE46/p1/wDr0AVbidY0JyQD0+vrntXm&#10;mtaqHJVTkHpj3P17/WtDWdVYkop4z6Eg8/5/SvP7y4BJdzgDueO/Xn8aAK1zMS5Dk5c8EDrkZJP+&#10;f61594p8W6doNq8s8qqR0/kQePxrK8aeO9P0C2mLyqrKD3xnA9ffGeK/Nj4sfGa81SWaCynyjcZG&#10;Bj6fX+dAHXfF343y3s81taTZJyBgkYwcg18XazrdxfPI8jliW/z+FZGo6vLeTM7sTn16kduaw5ZX&#10;kcKvJ/nmgD//0Ph2PWIrPUPLaVt785PuefTjNdtd67usGjilzwe+M54OPT618za5rEqSRXkLl3fn&#10;J6575/wrUtfFvlxr9om3B88Dt6DHvQAniLVRBKTM+SD8vfHPYZ4//VW5ofiiGK1UM289uecD1Hc/&#10;X8q8F8aaw1xcB0YZJ7fnyTVHRfEDR7IpH69eO2ewoA/Sb4I/EtbPVo7aSXaGIG3OMc8e3THYV+le&#10;mXkV7bRyxN8rAHOfX8se2a/BDwV4yGm6tFcKTgH1J4B9DX6//BvxlDr2jonnB3TB/oQD+v8ASgD3&#10;w8g54J6Z7/j7U+NAMcZxz+h6/wD1/wCgpsbZ9sjt+nTn86sZ5J74/H8fTigBpJB3A5Pp/npTFUEk&#10;45wPx9f8/wA6lHIAxtOfz/z60hCfNg8H8T9fbpQAMM9TkHv/ADI/PFNbPOMHr9Pp079/w+tB24C5&#10;B9uvA/wpyhfuKQQeenQDk+/50AN2gL6H8x+Wen0/OhlBIx3/AK//AKvX8BUgwRndnP0IGMUnlqpB&#10;6nJPp1PH69aAI25J9O3485/rQp6Fjx06H684qQAHHbP9P6dhxTgpIBXqPfqfbr/k0ARhRwCcE5/z&#10;n/P9KbICyFWGQfX8ufcVLznnqP60jAAZbj8en6fWgD4W/aH8HF4XuY0YiQ+Wx5wEPK+mMH9fxr8k&#10;PiHpTW90yqhUxkg55+Zc55/LvX9BvxJ0GDWNDnjZAdyFWPUcnKnjuOuP6V+QXxr8JRR3UjvHscBl&#10;YgY+ZeCQP5+tAHwkThueM/1+lKQBnnj/AD+la+r2YhuXEaEKvX1rLXJUc8f560AVWzg/409BgggZ&#10;qaSHYN2ODxz9Khi4wx6cfy60AKw54PFTKAoDIeP/AK/OaWUqVBA4/wADRCm+M8gAY+oz3/E9qAPv&#10;r9lXx+y3cWmXMhOBt5OTweM/h0r9PBbJdW6ug4dQQRjv9P6+30r8FfhT4ll8N+KreZZCoLDv1Oem&#10;euMV+5fww1mHxH4Ytp1be+wc8EYK8H9TgfWgCaa0aIHYMDvjv+fpUcE8kbEE8noMdccDsc5/+tXZ&#10;3FmGX5RnHX8Oef6VzV3Z7XMiBlBzx/PHtxj3+tAGpa6kBjJ5bpwcnPY4/rXXWWoKcc8E8H/OM9e9&#10;eX73gPJyR7/y+o//AF1s2l+Y8Mz/AJ/LkjH1zQB69b3G7CqcnPPfPt/nmtaObCjnGOQM5/EHj1/y&#10;a86stRUkbnBPb147D27D/OeqtbpXXA5PHp/Xp/nrQB0iyJzk8H8j27DFSKAMKp5PH61nxTfgO3Gf&#10;w/HpzV5CGI529/X/AD2xQBIV25Az+XXnt/8AXoA6ZPfr1wPp/n196mVAVJYEY/X1pu0AjnJ5/Pvn&#10;/D2oA+cfj34ZGpaJPeIgeSBRMvHXZ94D6g/zr8a/ifo01jfXEWS6hvMXA+6jjt/LP5+lfvt4t06H&#10;UNLdHGduc8fwkYI/EcV+Snxt8KDS7x7Pyvnid4HxzlGO6NsnkcHtigD85bmMrIwzknt/jVqxMaff&#10;HDcD29Tjj9a2/FFk1lelMcJnj056Z/lXLqxBHOMH259fzoAuahLCcBByOMjofT0rHPA64wPqc1el&#10;Tdkg5HX06/4VTlRo5SrcUAIpI/8A1VoxSuvzk5x79PTH+cZqgM5G48VYQE9DwcfpzQB95/si/EVt&#10;F8Rpp3meXudWUc4PzDIwenuB+Nfuvo9/FqFlBPGQQ4HQ+3+eK/l3+Gviafw54rsr2M4AkAYeoYjN&#10;f0O/A/xbFr/hC2mRt7RgZwc9QO/T/P1oA+gWTIAJ4x9ce351nTW5YHJx+uPoavQSrKoA5J9cA5/x&#10;FTSR5IAHHb37/wCf6UAcPe2YKFcdeB+R6+/+fauYvbPgdsjp7D19h+Wa9Mu7cHkckZ/DjqfSubu7&#10;YHO0Y6j8utAHld7btgn74GOuOCcfy6Vzl5Cq4ABGM9OnHr1/Hjv37en31mAD7en07flXJXdmu4q3&#10;P4dRn1/Hp39KAPM7y0C/OjY4Jxzzk9+/T8fSsoHyiOcHqT7A9COc+grurq06kjA559zwc1z9zZqR&#10;uU4wARxjpQAWN+y4Hfvnjof6euK7iw1IMgy+cdAcjP8A+v8Az2ry9FeJiw4zk9+cdv8AHj+db1ld&#10;lAPlOfbvjsOKAKvxSs11DRbtAMu8JK8cmSM5BH51+WvxF0xo9RluVRmNwM+uSow2M9P84r9YNVb7&#10;ZYAAZIPBAzwwwfYda/Ov4waILEzKsiuIpm3HJGN3TOOT9BQB8I6xaPFLJOTnaw9vQ4wSf0qnaztL&#10;jcc87e2MHngdPfmun8SRZkKjjgjn/Z74/wAfYcVyNtticNjg9D2JzQBY8skkN0z+oxnPbFKINzjj&#10;JH+evv7fgK1ktQd7ggueQfU+h7DuOO+KDbnnY5YA/dPUEjt345oAv2qJJbhWGDkj1Ix398Z9c1Xt&#10;Ej+09yFIznH4c+n+cVpafCzgxJ0PHX07j055qOWOKOc4zkYJ9GAH07YoA/VX9jLxSbmzh02RsBMw&#10;E9jtIIIHpX6NKMHdnbn/AA6+tfjL+yd4qGleI0tv4GaOQA8g7W54+np71+zcTrJGMHggH/PP5GgB&#10;w6MFzkfXv2HTtzx/jUmQQTnOcH/P+fy7LjOc9/8AP/6qMAAJ0PP6dfT19aAGMu7rzk/Xp/nv/wDr&#10;qyxKyjI5P689v8/jV8Kd3l5yR79T69vzqNhuyD0+v6CgDk722JU4zk/r6fl16da4LU7NSGBXPX0P&#10;+en4V6xcW5cE4wR+v06/y9a5W/sQ6crxzjj/ACKAPDtTsSu9QMgfl3OPevPr+zKHpwP6HnFe56np&#10;zDI64/L14Pfnv/8AWrz3VLAjPy5PfH1+nt/+ugDyG6Qcr0zjp3yfpjj/AD6187fEiwBne7h6hVJy&#10;OgQ9ge47cnr2r6ov7LDlQACfT2Pc/wCPt6V4b4/00G0YOmQCy49N3zZPv0/woA+W/ExtJLM78uWU&#10;/Mc5B7gen8z+VeJxrbrcDKiMSDHTn05+v+HFey+ILG8Nqs3CICeTwC2McDtx0J614assbagFlIIV&#10;8Fc4PU857gdevP0oAimjcyhSQAcd/wBe/FPvoCYAqvkgc59T2GD7/jWhfqVkDQpjZkbjjkAd+PyF&#10;V9rSrjdkYGQO2euP8SaAORbgnB5Ht14/HBq6FLRld+3nv+nU1BPs85sAYz264549MD/PelaXCFM8&#10;8Zye2OMfTNAHun7Peqpp3xFsl38Skoc8Zyp49+QP1r+hPwrdjUdA0+86+ZEOc9D0wfpj1r+aP4f3&#10;zab4z0m6VsBLiPcc4wM85/Wv6K/g3em+8FWrls7GYDjnB+bnoaAPV8Y5Bzj17nr3/wA+9JjHbBP9&#10;Oakx8ozyB9ecD2/z+XDCAScn+fegBcAfKO2R1796aehzwOP0p+Gx0wB1/wDr5+powcew/Mev+FAE&#10;fIz2xn/9fJ5pRg8DqMDt3/n078U7Z6cHufpzx+dOIJyG6k4PTGQOe/8A+qgCtIoYHjJOefpmqc0Z&#10;Ocev5euK1QoyMncB6duD1qvIgcnBBB7Z/wA/pQBxWoWuck8D8sZ6kDpn09q861WwJB4GM+2fTn1+&#10;texXduXU9if6jnt9c1xOpWXXco7g/Ttn/wCvQB4BrFpwysMY7YHBzzxknHv/ADrzW/tAC3GB64x/&#10;nPtXvusadjkjAOce/PccceleWaxY/MwA6nrjP0I+v/6qAPGtcj32yqTgZ64z29CO/Jr4b8a3Msd2&#10;EjDbeRzxznB5HJGBjpX3t4htyICuASGH07nj6dcf/qr4Q+IcZbU02jJV5c8DIAPHH6+9AHE6DCZ5&#10;8qNisygEnknJPAwMA/hXo7yCGcleAQ5J65//AFY6D9a850jzROY/uBwSf72e3uMfhXf3IiWCF4VL&#10;nHJ7DI4wPoevr+dAFfUNTkVYnX59yBwSemf8OvH8+k8N1/o0YfBLBe569Sfwz3rm7ubCRY5IG3/D&#10;8hV63uQiIhI5Hrjp2J70AV72byiJANxGe2CQeM56nPfPer+kXHnyoJTuJIBB54+ua5HW7rEpjDZA&#10;AxgnofbsOK1NDm+ZI5ThR1UHqcdfz544oA/cP9m4q3hMnHIWNc9z8o6f5z+VfSm7APGB046H3P8A&#10;n9K+Tv2Wp5pvCwMhJ3RR9iOgx2/oK+rxtLAk9fb170AHO7kZ6dzz9eSP61JwFIPJPPP1x2/z7UgB&#10;YHr6+3+RTiemPp19On680AG0MPlHHOe/QfSoGUcbRwM+o7c+3f8AWpwhI9f5/wCeKNu44Axn/Ofb&#10;PagDCu4tyEYyTg+4/X/PeuG1a0ZwSOcAjGMdfavSZkXaRjP+enTvXMaha7s55Hv19fyzzQB4JrVk&#10;uH3jHy4HXnA+nFeLeILHduyuO3044zX03rGn+YrlgMn/ACP/AK5rxfxFpxJfC8nOcj6Hj/P8qAPm&#10;rUbdldiQCQccHB46n1rybxtKVtZVBwRIgBz7env0/wDrdPe9fsDHv46dMcn/ADg9v/1/OfjyZ4js&#10;QDPm8njnaOhB55P9aAPBtf2FZSi5y+AQOowOc/5HtS+DzGs+9RuJUkjrkqePTFU9XeV0DsfvMw4H&#10;Udj7YPb8DXQeCYYztaJMsdwbsRk/5/X2oA7KdwzqpztEnIPP3RzjH5enSs24vEBESKcAfNnOc9c8&#10;DoPp2x0q1qqi1b90cl5CMAdB3BPv14NcyzypMPNOWdQzZ7ex/wARwelAGyzrs+986+3PPXPrWnYR&#10;A7fMAJVlGM8ADGTjv/8Ar+tc0XxjfwADn8Pp+lddoUBkXJycjkY6Y+nPHp/hQB90/so27m/jVRu2&#10;u5wvOBgZJPb2r9IlPAOMjn8ua+CP2W0VJYYkYDCvjkYIY+2Dkdgc/lX3wiZxt75H4H0/DNADlwMc&#10;4B6n6fnTQMdsD+n+TVjaDgE4x9D1/wA/hUbYGR1GOB68fpQBSnUMPTI5/wAPw+lclqcHyln5xnj/&#10;AD3612sqg5B6nOfrWFexE8DjpnnPB6dfXA/yTQB4frlrlX74/HP+eleI+I7EqHdicD0/X+VfSmt2&#10;vytj0PfP4cfT/OK8T8Q2SneAMHnnnv29888j8qAPlrxLasrZTlcnH9frXFxkxS7BnAwTjjHb6f8A&#10;1+9ew+JrHczKD8o5GQB244/CvJLmLy5DgY659z6/h7+1AHa6BdlJEyBj9Ac5H5/yr3Tw7fFlRSc8&#10;c9ie/wCPP8vevm3Rp2Eq7cHOcYwc+nI/l1r2Xw9dAMhY9+/05/L/AOvQB9N6FcfKqg4+nOen8v1r&#10;jPjfqjW3hOV0PEUMr+gOVx0/LmtDw/d52c5IAx7DPNeOftLa7NbeE7+CNwh8oKCv3sucfrzmgD8s&#10;9Zn827kdBkbs8n34OOp9+1c3ApurtIyPvngZ6c+2P8/hW/d42gAgF8ngjj9OM1H4ct0/tQb+GAHu&#10;eTwAKAP0E/Zu8KhUtLy4fZEXDNjg4AyBnt7/AJ19zWo89RDE37qPoV9BwT+X9Pw+YPgra/ZdHtiF&#10;wQpO7nkZwDjtnnGa+qIlFjpu5xlioBJ46dgPwz/9YUAdNb6t9nhMZAAPXn2GAOeuMZrvvh3fxTXW&#10;1Mgb/mPfPqM+3HH+Jr5jm8TF4PtG/jLkDtj7ueh47D+lewfCS7WaAtuZsyKfvcY53Y9z04Hr60Af&#10;WmtOrWDHOE2N+OcgfU4z7V4hON6MASAc/wCeenHb+XFeh6vKXtJlL4RNhC89Tz0wcDnFcG6Blxjg&#10;fp16+vpQB51rUJIJUklRn8u3HTOPyrxXxDAp+nGfx7Zx9f5e1e+atAgLErkD2yPy/wA/SvI9ftkO&#10;eOOuev5CgD5n8QwbZXIGF6/l9P0rxnVotsjGMYUsQPx6Zz/h+NfQviGxUuZFUn6n9Px/CvEddtyk&#10;pLDHX2/XH5Ac0AYmll1nA9Op44569Tz7CvavD06xsoABI9/Xv/L+nFeIW3yyg5BBBHp3/wDrcV6x&#10;4bmAdUY7jgdPbn9B1x/SgD6U8OTDALYYjHv6dz/X88V6/pkmCCCclfX34B+v+NeE+G7hfkUnIBx/&#10;n6e59a9q0WQAjJzg/pjkf5/pQB6Za5Kcjn/Ppj8v8c1fOAcN06dPQfX+fasywYEbc++Pb/PatPaS&#10;ODnHsR1/z0oAUbjnvzjHTqOP/r0uFGMHt68nHtinBSAcLz05/wAR61HOwhiZ+gAzn8P/AK1AHyF+&#10;0/4nGl6BOEfaUQr6EMf51+MWsT7rqR8ZY5J4HU/zNfoN+1p4tN1cnSQxPmyMxA7Y4yenB96/OfUn&#10;dwWxyfoceuSPWgClpkJvdRjRhgNjjpg56flX6Q/Azw+kPh+OR0Lmfbt4/hFfB3w/0KTUdXgZhhd3&#10;TrnBH+fSv1j8B6EdK8OQwxLta2gGeM5aTpx6/r1wKAOdu7Ce9a4v5124ZiBgj5fxpPhj4BfU9UOq&#10;XCFIoyCu7oSM4GP89Otezy+GYlskjc4MyhST2JHPFdd4R02GC3FrZjYnTI5BI+vOf/10AcV4mtY3&#10;mMCtsgjUIhA+8WPLYHsMfjnmk0aHTVtInKgATO7jPBhgXjj+YxzWx4/tBaWuAGDqMrtH8T8DnGOM&#10;g15HqWpHS9PuzEdskUSWeRnaWk5c/XHH5YoA19HuzeXTXTNkyuWJ6ABsn9PT/wDVXsWiHCrj+Ljr&#10;1H868E8Ly5KYOAP6+mP1/wAmvdtDYbFHXGOMfmc9Oe2aAPVdLbgAHAA6+2Bx/n2610ihCORg/Tp9&#10;evP5VzWmHdjjJ4/T/PI611S4KDvjn6e36en5UANyNpbrjt2P160rnoDyD346ehFPIViQvHTBwec/&#10;lik6AkjJOB2xj6DnpzQAwrtxt4J5/EdqUFCQH5JwfXP+e9ShQDnGB/j/AJzzQRwAMjP6/wCfagCA&#10;lcDA47ZPB/P09vzpjEEfKOn6f56805gSmODkcHn8x9KVwVBbHHbr3PINAHO6iDhsDnBHY9uP89fe&#10;vJ/ECna2Wxn2HrxyPf8AH+vrl/8AKDjqOT/T/DmvKfECDnjIJzx357+x9qAPCfEQYLKM5PJxgZJ/&#10;z3H/ANevFNZ5kPy5J555OR617b4jU4fnAPrn/Pf+ZrxjWMeYd+ec9D+YzQByUIH2j5jkjnkY5zng&#10;5/H2Ga2tZ1VNI0V3LbW2lif5E88c8msqJCZeTjbg+w59P515l8TvELx2Ys4mw0jYx0+UenAJJ+lA&#10;Hzx4h1KbUdQkunOXdnOT2H4ZFedX2+ecKn3ie3v9a6HU7gRfIu4k8Z9c9aq+GtObUdQVGBbdgKvP&#10;PPP50AfTf7Pvg2S6vFvmQHau7kZ78EH14H9MV+mOnx/Z9NFjaAbAiqWxjDHqT6f5wRXiXwO8APZa&#10;FbzSwmJyu7J9Ow+pr6hbTI9P0iW6ZNgaE455yO+P0z/OgD5C8b+ZNrEpLnMJC9ucep5z2HT1FdV8&#10;Mzcy3aJsCFnXbuOSQPT09x+tZ2t2TTXbvIu4OSSRjJ9M/l/k11/wrsJJ9ZgD8+QTIe2QvQH+tAH3&#10;14fna00zcvyiOMR8nrIw5Pb8KzHIYNzgnOPWrEQWDT7a2UHpvk/3z1P4cYphBHYgjp0/lQBi3/3D&#10;kZIB9yfof8/jXmGtsBnnGAT7ex69P5V6fqOSjYzyOP8A6/49/wD69eVa4AW5OCfTPcc//W9PxoA8&#10;Y8QMNzg4Yjrz7fTr/kd68tvgjMdwz+v+frXqGuKJJWI4Bz/+v8f89q81ugwJ2nGTjB5xz0P/AOvt&#10;QBmxJlwSOuOnOcdMntivRfDsYyQwPPTOfx/z/kcPbQb3VSOPcHk/57/r0r0zw/bksgI9eWHHuO1A&#10;HrGiRKNnbOcdP/rf549a9RsEBAYcH8f8j/OfWuD0O3B2FucdO+M8dTzz+dek2KHaoAwfzH9KANGM&#10;cLtAyeO+MDtj0H+eeathc8AYA6f5xUSpg4OOOf5f/Xq4oyAcjAxxnr7gf0oAjOAcLz36d/6//r9a&#10;QYAPHB9Oh9//ANVSsg7dPfjGP8/jUYXuDn8P8/57UADjuO/ofz4P+RVC7uI7a2eeVhgDOTx09TV9&#10;mCg9iOP09P17V4r8XvFkfh/QLljKEYKT156df8/0oA+K/wBqb4oAQzaZby/MScKD6+36ivy81e+a&#10;SUyZ5JJ6857/AP6xXr/xU8WTa/rFxeSybwWO3rgZzn6e3bnivA7mXzJSR2xznv6f5FACWtqL25ji&#10;Vchj2569h+lfq3+yD8F4r2e21GeAbEwxyoPcHBJ718LfBjwI/iXWoX8vcgIOSO4/z/npX9Bn7PXg&#10;K38NeHLeTy9jEEsMZPtnv05oA+tPB+nQadZxQRjACjHTj64xXWapqIjiWFDkjt3/AB5rDsZUtrcy&#10;scBRx2rm4tSOoaiNrZAOPXHagDvLe7FrYtcyHgD+fYfjXzP411d9X10wRn91bHLc5y59fYeleweN&#10;tdj0bRnJbBRfu+rY4H5186aeXuT50hy8hJbPPJ//AF0Ab1qg2DcPyGfzqzPgA+p59Pf/AD/WpIEO&#10;0cc/j+FMuV+X0Pv29frQBjPy3Q8/njH+c1V4429PX0//AF//AFqsSKu7k4B5HHQ49eO5H+c1Ay/N&#10;wOnXjmgCM7SCWAII6Z+nb+Xp7U4HAyDjPfHoe/09qeeM4OD16cj1+v8AjSD0z3z+Xt/n0oACoLdM&#10;n/8AXn/69MKqQff8cfy79OO3rUgTPDc49/zowecjI/LnP40ANGcjAwf1+nb86YAdvQ8Z5zj8MelT&#10;kDIPfHf8uh9aY/Chs9c+/wDn8PrQBnXLKASOpyM59cYz+Nec6xLgORwB+J6n3Gfau+v2IXDHnb7f&#10;l/8AXry/XZk5OemT19uv+etAHmutSgsR0I/yTWBYRgzbj047fnxjmrmrTCSVyhyME/U+n/6+/WpN&#10;Jh3YYg845/nzz+NAHXWUeGC8knA6n8Mdfz/pXoej2vKnPVv1x2x/WuO06GLeFUZPX1z7/l2r0nR4&#10;AVG7AB6g9u/bof8APagDqIWisrQzykAKMk8E+vGfrX50/tO/GZYxNplnLkrkYB5PuMf5/r9PfG74&#10;lxeFNAuIo5VSUqwXHUDHJHFfiV8QvGVx4i1Oe7mlJjYnb9Ovr60Aec69q8t9dSyuzMXbuew59vrz&#10;681yO15HOOpPA+vSrdxKsrlu5xnv+PFdn4D8K3XiPWIba3haQlwMAdcnt3PoaAPW/gv8NZdc1KOa&#10;WIvENpLEYH06c9fyr9a/AngW20TT45AgUhR+J/lx/nvXGfA34RQ6NY2zSxYOBn649e/1r6P8URf2&#10;bpRtrdQHc+mMDv8AiOucUAfOfiy8fUL821pzFERubPBI6cgZGPX14qt4ctpL3V4bKIkmVtueO/JJ&#10;6HGOM9+Kf4iT+zYJFQ5klP16kE/jzXrnwW8IGWVdUvTlz8y7v4U4yfqfegD6W0EQ6JpUSwcRwpsj&#10;92xyegHb/PSse5ZpJC8vzM+c98n1/StK9mD/ALuL5Y4+B/Tn3rKYDjIIPOc9fTH/AOr8elAGfdeV&#10;EhZeOOwrgNZumAKocZz+ffA/z9a7XUZcpjJ5+nJ9P/115drt3wzAnn0P6e3f6UAef65dLyASeO2M&#10;8dCO30PWuWtoTLMMgY479OegrQ1R1kcD+90wf5nmrGl26uwzjb94cDkdKAOnsLYqoBGR6f4HAxiu&#10;90e33Bd3DAqM+uev5/8A6652xtQFC55/qPX8q9E0WyJZAy5xzx2/D8qAOv0m1IVOM9Off/69djbw&#10;hAM8AfjnH/1+1ZmnQAY5wD69jjoR/Wt4gBRnt+XH+NAFS6fYu3oAO3OOOuMYFc1OxZiF4+gPOPf2&#10;9+lbd8+0gDnP8/8APesSQHjHJz9T747f5NAFMkHoM/59j/hTTtB2rx9Oe/Sp9mMZzjpj+YpAgwSc&#10;juMn1GMn+X1oArYUthep+vP86MjOTyP5euD/AJ+lTNDycDp+HPp/9emlVGM5Hvxx+HPWgA24OQBz&#10;xzjv19P89KjYYBBOMf48c1KFChe4+me3+fSmOMKGGMDp7Z7+/wDn1zQBRuSqruzgAfzri9YujHkZ&#10;yR1A/DJ9/p+ldJqEqqh+baBxjnj19TmvNdYuPlJbpjkDt3Ht7evWgDkNavP3jANk/XnqMYryXX9b&#10;jtlcbwAOCR7c8jH51veKdci08Fi+GPQHH8/YelfI/jrx79nEjK4J5KA55PY4/wAjNAEXxD8emON7&#10;W2fEzgAAHhBjg49SOuO9fJmuavhXkZ2LFs9857H1OP61Z1rXZrmaW8uHLsx6k9O47fy/pXmmoX81&#10;5KVLZGcdfXmgCnPM93OX6s3Hr9Oe9fS/wM+D2q+NNVgSKBiHxk47E89v6+1cL8L/AId33inVoEjh&#10;L7nGMf5/Wv6Cv2W/2frLwppdtfT2y+eyqc4/i/z/AEoA9R/Z4+BFh4H0S2xCFnKjJwOOeQDjvX2p&#10;a2aWcQRewHbnHcUzSdPSytkjUYAHfH51bvrmO3gaSQ4AH0xgelAHOa7qsenWrSOcEA4/Dv8AhXx9&#10;4t11tc1Aurkwxnjr8xz1Przn+ea9A+IfipryeWxhfPZuei+g/wDrV44y7W2gY2/5z9KAK+ACGcZJ&#10;459R+tNGSSueCe3cevuD/k1ZwSoIwce+aaFHIJIAz+X+cZoAqgEkL6HjGPzz/wDq9aeiDG1xj9cf&#10;4f4VMEAI4wf0HXk+tO27VCg8+/qPT60AVipIJx09c84P8jQf7xwCTz0/X61YIVfmJ68dcZz6dsGq&#10;0ziNBzjPPPT/APX9KAKVxKFjyRn8x61w+q3fLkfMQOpH5Yz17iugv7kquMk56Hr37e9ee6lc9fUk&#10;8Dt7Ee/WgDDu59zFgeQfp+uM/h9KLVB5gycgcdD2PJ/z/wDrqr+8kORyvStu3gVSNvIJx9Tnrx/+&#10;r3oA1oYuVKjBPHXtj09P88109nF91QS3X149Mn86x7WMgkkZxx0Ixn867TTbXDfL0P6+/SgDe062&#10;GAD9SevP/wBf6j8a6iGNQo7A/wCFULS3RMZXrjHPv6mtb5UyG68c+2Bj/wDVQBVuJUGQp2EDt29P&#10;8elc3csxdmA6Hr6dh0+nStO7lBGAc9s+oJ6VkSfMCD0wT2Ofx/lQBWKna2MbW654/H06c/0qMYGC&#10;Rg9xj8fp37Dnip9pAGByP8e3+fypCqcsBjHp1/D/ADigCqeVJBI/zxjpjB60nHLDk/59DVllJABH&#10;TnPbryT+BqIqDkjgDj0Prg0AVXG3O4defbH4H1/z0rjfFPimz0GxluLiXaVHv/k/5/G14n8R2ehW&#10;jzzOAQD07Y7d89c/n7V+dfxd+Ldxqjy2VrKcEkYzx15IPX+VAGX8Y/jHPqM81nZyEKeDgnpkfl3/&#10;AJ18Za54gbJZ5SznnOeeDx+NaevaupMs00hZicHnrz/XtXlNzcS3co68547Z9aAEknmvJ9ueCTgd&#10;e3bPH413/g7wfdavfKqqSTzjHXP4fn7Ungzwfc61ex4TIPXHb8e38zX6e/s9fAy3e6guL2AFCu4c&#10;dfrk/wCeKAO4/Zh/Zzt5ZbXUdRgyBtOCuOgPOPrzX7A+HNN07w3YiKJRGEXAxgYx9K848FaRpvhr&#10;SIlgRV2rnPt1wPqfzrbGqvql2YkYrFF97HU+goA7uO5OoTqzfKoOfbA6GuR8deO7fRrU2ts2ZW4w&#10;O+e2PrWP4p8YWvhjTDBGw+0yDpnJyeR19K+eZbi81i7N5eMXL+uQFB9BQBdMlzqV015endI/t93H&#10;Yc8Z7n+pragTLcHg9/p+FULVCo+Y4HY5/mP8/lXQW0JbDYwBj/P6UAWLWIjqOpzj/wCt+daGAoGR&#10;1/z/AJFIi7Rj0I44/n701m2puPQf5FAEU03lIWJwfqfz5z/nNcNql3uO0En24/StjUrskOByFz/9&#10;br+lcdPI0mQVyen+f880AUm+YHvj1GPfgdv/AK/1qNowo+UZHf8ArxUuGJLDv35J/T1H9aXaCNxP&#10;B5z9Ouc9v19aAK5CgguOAeBnH0OPx/HNIAAThcZP+eMVNgHc4GD09eeOB64NIwXAA5P8yPpQBU2s&#10;MHGScD1z+f5dPSmkKD03E59v0P8AhzVkR9MDrxkD0pxjK5Uj/P8AntQBVVOOewx/iR+v079qkK/N&#10;056evXFSMuSQv5DnqP8APt3qRVJX5Rye4x+P5UAVmQjIXoeg7/XGf5/0qNl6qeh6de3qcce3FW2R&#10;QPnJx09fXPp/nNMYYOc5zj8vr/WgCvwSTjPTrz169h+NIykqcc45PPbvnnvUzAAZBwRyR7+vaoX+&#10;Ufhx7jIxk/596AK8/wAg5JXGORjJ/wA9fzrm7y6J4Bww5Gc4yOvP8v8A69XL+42L+7Ocdeh79OO3&#10;X61zcxMhO85z78n6D8fSgCszyzueeDxgfz6it3SdMaZxuHPDcjGfx69Kdp2mNM43qSeP5df8a9P0&#10;vTFgiGFwfp0/D/PtQBLpemeVGNy5IwPTnt+HX+neuqt4SMew9Ov0ptvb7PmzgED/AD9fWtuGAbgC&#10;Ov8AkUALbxfN6kHn/wDX0OK1Io1HDcZ9/wDP4UQxhQCOAB347fnTpZUjQseCB7c+47cUAMlkEYJb&#10;pz3/APrf55rhdb1PYSgIBPp+Xt/n8q0dV1Ty1Yg5z/nHv9a8u1fU1jR5ZXCg5PXrx1/lQBBf3ceC&#10;zvlevpkH1/z/AEr54+JHxSsPD1tKqSKrBWxyQQR36+vvXOfFf4z2OgwSwQTDemRhWyT19v8APWvz&#10;H+IPxM1LxDcu00jbHJx6emR06Z96AOn+KHxdvdeuJ44pXKZOD7n0/pXzJfX8t1KzyHOf1waLy6ku&#10;Hyxzj3/Ws+OJpW2qCSewoAVVZ2wAT+Fek+CPh7qXirUIre2gZwzAdOvr6/Wus+GPwl1nxlqMMNtA&#10;ziRl6dh6gDpX7Zfs/wD7LOmeGLS3vtTtQZsAkN1zj37daAP/0fxih1drq0+zRKXZctgc8DHOevA7&#10;VxF3qF7bXBiErEL1Gc/X86et3LZ7wpwS2DyemPX9Kx7t5LiQueaAJprt7kgyOSfXqPw//XRaTv5o&#10;KZyD64z6dKzOeMdDUsUmCMdf880Ad1a3ctuwZ3wCRnk4Gfbmv0N/Zr+IrWV1HaSTZycZZuo9xz06&#10;dR9ccV+ZbSs4G45JHqef1ru/Avi6+8PaxbzQOyojZYg9j3J9Bnv2oA/pT0m8jvbVLiE5BBPX+fB/&#10;z3rX2kEEnOB/n+lfNPwC8f2/ibQYIzKJCVHQg4PbI6/X8u1fSkbHlhnPX/D3oAceSVPX6+lKd5BP&#10;Jxjvnp7fn/Sgg5UYwPU9xjH+NIBklW4OPr1/zz/OgBRxgckn2zx/n/Pang4BJBPIPr7/AE/SmKNu&#10;OfvZ+mRnn/DtUpXP3WyDz6fhn/GgCMBslsdPxOf8/wD1qecE8HB9vp+nt+HtTtvDZ45H+cdf8+9N&#10;GQRtPIPbqT/n9KAFXrj09/X8PSlAwRjnH8z+X4daMAAnPI6cgfT6UKNp3Z2/Unr0/wAKAE2nGDwQ&#10;P88U0kj73Xjpx/8Ar5qRvvbW4/T8P8imsCO2cf5/zigCjd24u7WS3YYDg89OfrzX54/H3wTm6uLo&#10;xH9+pKgdd46j/Cv0b2c7c8H26YB6H9a8N+LvhNdX0ySSNN0oUyJgfxpnj8eQaAPwa+IejS2QzGux&#10;HycDHGD0PuO/414+OOO4/Svr/wCMfhm6tdQmmYbbe5BaPaMYcHDKf8PrXyne2RtZCG5B6Y/OgCrt&#10;3RnJ9e2fzqlt2cdwfb8K1rZNwKHgcZ56ep9ap3ERRjxkDPPrQBCxVlGBz/n6VbslBJB6dO/ftxVA&#10;Hgj071agkKMOcE57d6ADzPs90JIjjBB4zxjr+dfrR+yB8QU1bTYtKuZsshCHnp0/pmvyYuF4VsY9&#10;M9/evoP9nLxo/hnxnbI8myKVsdSAM9z9D/OgD95Wt9wOOMY6ZHb86x7q26gjLDB4H+c1p+HLuLWN&#10;HgvIju3IueehxyPbNaE1sdwLDAOc/T0P88UAed3dgf4SR1+ntn/61YwV7favKjHbPGDXot1ZsFJA&#10;3AdecYPb8q5y6sN7EbOM+/Hp+XrQBStbtkADH+n5e/vXUWGoAERc9eB6Hv3/AM/hXGSQtCTheBn2&#10;9s57c/jU0NxtO7PT6jPYe3FAHrFpeg43HP1OR/nj8K3IrnIGeDx146en5cV5fY36ldrcEc9f1/8A&#10;rCuts73joCO/qPQ5x1/pQB3EcvZvb+fBzUwxznvjj+v61hW04wAeo75yeOvH+f6VrxSbhknAP6en&#10;+NADpohIjQv84II/TBr4O+N3g7T31k3V82xLpGiHfM0OSmc84IGOPb61954Xb16+2OfzrwL43eGf&#10;7R0iW+t4989uBcRhRyWjPK+2V4z+vagD8XPjJ4ftP7UXUoE8lL2NWwf7y8EY9fr2r5scYbPIU8Zr&#10;7j+LmnRSRzRnAKMZIQeGZXGePcV8VX8DRXBRhgqemenH86AKZZowJN3PIxnsfbmqkmSSScmrCjdj&#10;A4Of0PFQygbsDkDPt75oAhGfWpkYbjyfxPp0P5VH0Jx160oOWPtQBegn8mZZRyVOecn/AD7V+y/7&#10;FXxA/tHSbfTLmUs7r5bD3XGD17cfyr8YFJ/PmvsP9k7x1LoPi9NNZ8JI24ZbHcf4dv8A9YB/QPby&#10;EYbnDY7/AJfhW1BJ5gOR/T8+tcTo1+moadBeodwljVvX7w5/nW/DM2Dz1I9OegxQBtspYHqSc/Q8&#10;elZNzakgsoz+JIwe/r/Sr8MwK4Y9D6f5FWXjBBJOfQ/T0HTjpQBwl5bA7skHHXjj6H34xz+Vcvf2&#10;RGT169ex/D8P8816Zc2xOeOc5/x/ycVzl3aYJyMH6UAeS3ltjcpHB7dun+cf/qrmrqLGOD2PXqcf&#10;zx6dPevTdSsiy428r+HPbB+uK5C7tNpK4OB+Xv8A59qAODurddxwDz+f6jj3x/Wsjc0LFskj1zjP&#10;4Y6V2N3CzcMpOM9+eh6VztzbPgDow6DPP4/lQANc+fbSwfd3oR3GCPb1zXy38V9BkvI7ltm1LqMO&#10;mf70fp0xyOp/Cvo4OyfKOpGeB0559OvuffrXnfjS1M1t5m4FkdsdOA4z0759qAPy48YWEdu8vBct&#10;hsE8jpn/ACf/AK9eWsyiTaFBXcDwB39P84r6G+I2jfYpporf53Qsuf4htOcfTHT0NeCXkLQ8OAjk&#10;E7f1FAG5bKpiBcsWT5SOB8vHU+2QDUs4VzhVyW7+n06U7ShPcWxXGQAMc9e5xjkdK2ms22K3GX4B&#10;9M/pz747etAEOjwOZtvp34AJHb8R1rW1Gy8tQwQ7vvcYGPUe4P8A+o0mmQbHMrrjp17469fX2rd1&#10;SKMxAk4XAPPP+ce5oA6H4R6s2ieMtPuN5RXkCEAdQ+ODznr0HrX7weB9UXVvDdjc7tx8tVJ6ZIGD&#10;n+lfz+6WghuIrmIE+SwbIPoew5446V+1f7Oeupq3hFUZuUCOo46MoJ+n+GKAPojrkgY/Hr9PYdKQ&#10;5KhhyOPwqbaMbsYHBHXA/wA+tMbKk8cHPb3Gf8/zoAZgY+bk9evt68UNyMdDnp6dv/107bnAVec8&#10;Z6egBpRweuQT+HB70AV3XI3Yxu/+v1rLurZHU/Ljt/j+FbRXPXIP+PT/ABFV3jDKSVwT7c+1AHAa&#10;hZbslxwfx9/8/wD1q881bTmBKt0HQ9c49uK9pu7YEE9c5/yPQDvXG6nY7lO4ZBP4Y/H/ADmgDwHV&#10;tN6tjIOO4/PGP6/jXhnj2xkNuSoJMbq2T75B57frX1TqunDL8Z4zgj8vcZz714j4+0lpNMuRGdq+&#10;WSGOSMqQenqR+HegD4e1/TUuYJ0+bEcn+sPYE8j3HH1/nXzteadZ208kw+Xlh6kg8g56/wD16+sd&#10;W01bproGcmANuXnAyw5AHA9R+VfNfinTWsroqwOXyOT0IJByOM8c0AczdR+ZEJSS4Gffr6H/AD3q&#10;G1W4MRaXGTntk8dAPTrWyi+ZaxKTvIBGMf3R6f4VTtodzpGcEDHtn/J/lQByV5ZrbsW5Y+vTHHU8&#10;9RnpVRH2yfdy5PA6j8sdhXRavbyeZgYAz3wB0zknHTnJrDEYideTvI9OnYEdiAKANezsrmwmgvHI&#10;ixIv14569emK/fb9mDV49R8FlFbIUI/XrvXn8OOK/AvUrmaaELuwvGf+A47d6/Zj9iLW/tfhhLaR&#10;8F4B9co3f8DQB95lsfN09wf/AK3t/wDXqRRnlTjHoOgpAoyWYfh9Ov6UvB4zz0x0HPTFAC4CjBHX&#10;256dPXt/+qnY3EbjjgYxn6g0p3EAAYzn/wCv+NSBSeXGR/L69fxoAYBk7h0P459f1z16+1NbGMHq&#10;OPx96k28cnHQ89OPy6/560oyMgNkf40ARsfQkkf5PPpngVGykjJyc5Pr7ev+fapsED73H0x9Onua&#10;Tac7TgA+/wDngUAZssTZO0gg/wAs/TqOmO361z1/bbsnpjP049s8V1hHVW4H/wBf/D3/AJVQuYCw&#10;3kZ/U8//AFqAPH9WtA4bjgA/z9fyryvWtPBLP2PTHb9Ov4V9AanZ7lGFyRn0459PxrzLWLEgkEcj&#10;OORzgde9AHzT4rsilq5YEEjP4ZH+cV8AfEaFIb6TLEkSOvQEkk569ePev0u8YadmxYjJyAenXB/L&#10;txivgj4oaWgvZ8LnE/zZOAeM5x1/SgDwnRVaa5WWQY2ngN39e3H0z/SvSNVj2JGqknLfLnncMen4&#10;/THFchpVm8N0CilQeMkdc9SR0GP5YrutVtnFtFgln3ctnIIPUZP5cUAeZ3DGCOPPOA3Ycjngdfzx&#10;/wDXbaXhk2sRkgAemMHn8vesnV5sSvCrYEe7qcc5P6ewqlDc7VAycuuc9QOM5P6dqADWbjzLkbGw&#10;B3GPz6d+1aOl3B3FFbapHUg8NjpjvXPTurt5zsSeo+vp1/keKs6Y6rIjO2Q+Tn154oA/c79lGe3l&#10;8KxrCpJMMeXY4+6MED2+nevr4ZAIUce3b+tfB37GV+8/hyxBH3rbaw/2lIwfxI446V96jJBXON3o&#10;enp/hQAm3JyoyOuAen+A9qdkdDk+oPegDByDge/b0/z704AjBzuHUZPcf4fzoAMY6jHvk+vPqaaC&#10;FkG08Dv7d/8AP+S7kOO2M8Z7/wCeg/Wk5wdwwcdPU+nfmgBjLuGevAyOM/nx+v8AOse6hyGz1HTo&#10;f84/z6VtMvrzj/DjA/wqlMpYAKcl+9AHmmrWwKNuHQ8dD09+B2P868m1+w3K52Y4I68Dj0/oBXve&#10;p2+5GB6Dnp1468V5ZrlkSrAnoCe5zznH+fagD5d8S6ePLkCDGOc4P5Y6f57V8c+PAovggX/lo5PA&#10;w2Bxn/P4V9++JbB1ilzwO+B+vH0r4P8AiKqw6qI0TBAdtxI9eO+Mcc+/vQB8+ajZk7MvkZORk8c9&#10;v6+ntXoXhHTYbe3Mu4A9OexPXocfgOtcTqu4tbx5y7k5AH14OO/v+FejeGVdbGKSVMl2bOTyfYdD&#10;xjNAFuSxOozFw5WOInnp97j6D3rjNXhCag6xbQB174x0wf8AP1rZvr2585LS1JDMXyARjA9e2fb9&#10;K5G9lNvcusjbsqMscn5+2AOeTQBK5Bcr1xkDocsOSfzrs9FJBHlHiQZOO+MZH+fevO2uCGBDHufl&#10;zjI4/wAe1dbok+5FMY3HknGQB7/X/DpQB+n/AOynbrHHBJ/FLGxI9eTk9OlfeSx8DAJP+enf/P4j&#10;4m/ZU0wppqXEp5SLdxzhX9Tnj8O/FfbiBcALyB+f4f4UAP2qQAucHI46fUD/AB/xpjDLHaMAfn07&#10;+nSpCRjdjI6f1OMZ/wA4pCC2FIwOR+Hb8e3FAEBUc44z7Y/I1m3UZZSrDHOe2c+3+fUVrlCwB7H1&#10;7DPpiq00RdcDkYPfqR35/wA9aAPM9atzsb0/mceteP69aeYr9z9P5env3r3zV7f5WJA+bntx9B/9&#10;evJ9fsiA6kY9CO/r+VAHzH4lseWKrj8jgcgAf/XrxDWYCszbcgk44+nfpmvp/wAQ2o+fau0nnp6D&#10;ofc14B4js8MxAAI6jHr6nt/n3oA4q0m8qUYPIPp6Hvk8/wCRXqvh685QA5JyMkDgZHT/AA/OvHsN&#10;HLzwAT+Hf24Fd9oE7h1GcAZ59PrigD6c8OXYKjnOcdPyx+uK+Zf2nNcaSz+y4/1khz3zsHHXsD+m&#10;K9x8PXWxA7tjAyeMAY6fnXyP8d7mS+mjRiXVFyy9Dl2OMHOT07ex9BQB8jalJmcRYIPTJ6A/0z71&#10;0Pgyxa41IPjhSMH0wfT9f8a5m9laSQhBtGc4PJwPTPJzXrvwh083WuQo43OzDhh69Mj068/n1oA/&#10;Tj4T2SWunxMUzKUQbiOBj29MdPwr0Tx9q82m6bFZwgK0gOMc44YZ/Afqai+HWlxWdj9onIUB9q9u&#10;AOPfn6da4T4t3k07IYwQq46cfLnBxj170Aed32vH7PHBuwFXHYYAJJz+Hr37V9G/B3VStvbwOMl4&#10;2mLYztyeQf1HbNfI6RXsu9Wi+ZB9SQTwCCOPSvp/4cy3tperbEoqgrFhcDcUGWXd0POfwoA+x57g&#10;z2asww5YEj8OMfSsll3LjqP8/nVi2bfp8G8ggjK+yn1+lIU2g5JOeO3Gev8AIUAcpqkQYZPOfr24&#10;yD+mDXlGvwuQyqen49e/19q9n1CMtEeOuee/4YH5Yry7XogVLAc5yfz7fXpQB87+IrcZfcDk/T5v&#10;xx/Q9K8E8QQ/vHzwOevf04/Tr/IV9N+ILfcGAAyf5Yzk/wBK8B8Q2oG5hwOOevrj170AeXRkrKOu&#10;D3HX+hB/zmvQdAmDFG27SDjGcfT6H1rgZ1CSnsRycHkAnBP411OhTYlXBIPOBjjHPT8uv09aAPpL&#10;w3MRGGySfUjP1r2vQ5iuGwAFx9T/AJP4/Svnbw1cjCr3J9ffr/SvdtAnVVTBycZ5HOOM4Hv/APWo&#10;A9o02RpACxA45/Hp+Vb6jPAHJ9scde3PSuP0uXfg46Dr9Peuthwwxjp7emM/564oAsEE4A7/AI8f&#10;/r7dK53xTff2dot3dY6IdvPQ/wD6umPaukBBbceh4/z/APqrxL42eIBo3hi4w2GCMxwT6flyaAPy&#10;E+OXiJta8Z6hIWLCBjHyeMDsP6/yFfNGpSSbwiHBPtyNxx/j1616D4t1E3+p3Vyxz50jNnGcknrj&#10;NeeKv2q9VVUncR/k8CgD6d+AfhSfVdetIsYwyjGevcn2/nX65eHPCYfTbfCc3UvbIO2M8f579a+G&#10;/wBlXwxL9oS/ZMrFGCDjOC2APxFfrboOgqoihZQEijXb9cc4/GgDyLxLoSw26Qx/fUg9M5zkD610&#10;Hhzw8tjp/mKmcg4bHTPQ/r29hiu21TQ1u9QRXGQMbeD27VsywJDbBGwMDLccADr6UAfMHjCym1C7&#10;ghmYqgYswUYxjnJyecAHj6dK+WPHGqQsbK2gRYzNJLckA9s7Ez6HAyfx9K+r/inqbaZZX09uQj4E&#10;cbnqTKdvT1AyMj39q+B9c1EXvie5VTuitsQJ6YjUDj8ck/8A16APWPDEh3Jg7QScc8H3x7/59K98&#10;0JwyKO3TnP14/wAPzr548OSAiLBJIOfz7+/tj/CvftBY7UyPu468Dp2zQB7PpUgzxwP5fh2BxXWw&#10;gsvpnHX/AA9+P8K4bSDmMMvTHXpyen+frXb2+BGAO+O30/lQBOcgBcHI6Z7Yz6Uu0/dOc9Rz2zxg&#10;9v19qMkjJG4n9P8AOPWpgowQvOf6dcE9f/1UAMAA4B5H4Y54+v0poUd29+vfqAf8amKnbjp/Qf4f&#10;WmbMEZzkZ/T1OePyoAaF3AsTg/mc89/6n+VMZBwcZPIHuffnvTwSFxnJ/U8cc4o3cZ7D+uaAOe1J&#10;CM54wPy9j/n8K8o18KNzc59iO3cV69qRAQgqT1wcevp9BXkXiDO48YB759Pp0NAHhniNDl2blR74&#10;wMdffj/PFeIa0CzO3IDck/5zXufiRSFkwMD8O+e3bPevC/EDMpd8YwcZ9M9KAOLvLwWsckzcdQB+&#10;H+elfK/jfXDe6pJ8xWOL5RyP5dBXsvjfWPsttIpfBGVUcYz7DP8Ak18x6s5k3zOMAEk/T1Of5Ef4&#10;0AYV7Os8qrHwSe/HTuf6V9L/AAE8CjVtcilKZwQzbuQADycev41886JYfb9QSJl34PTGOD178eo4&#10;9a/Vv9lr4dO7C+miwrpgd8f5zQB9geC/CUMGl29sBknaVzjtx/L1rb8e28cdiLRBtztB2/X09x+V&#10;ew+HtDiht45NoxGoUcHnHHH+fxrgfGFg1xcTAYIjOV46kfgSc0AfEPj9orOM28Xyec344HHX14/z&#10;xXo3wD0F7iT7ZLgmR/Myf+eUfUZ75b2ri/HFpb3utR2rco37vjk5J5OPp+tfU/w10iLS9GE1tF5S&#10;OghjPfYvU+nJ6n1oA79syuzkYJJPU8Y569qYwAzjk/X/AD/9epmBTOBkHjPb6dvpTOSDgfy/zmgD&#10;B1QgqVOW4P8An/P+FeS+IWwCuAfvHp7dfavVdTYKpYHg/jjPUA/0ryfxB8jMueT0PY8Z6f55oA8Y&#10;1xtkjt2P1OPTHPH1/wAK87nQl+eCepx+uRgfj+dd/wCICQzljtB4z6nPU1xDqWIyMY/x/wDrUAMt&#10;FDMFIwfw6/h9OK9S8PxN5irjI55AAx64/GvO7SL94SoyDnv0+mRzXrPh+3IZWIx0/n/P6UAer6LF&#10;wrAfKf5n/AivRLSPCDjIJ6c46fjXEaNGRsy2Bx29O2T+v/16762XKKSOvP49hQBcTgjnGM+n5/lU&#10;yjJwPbpz/X8Kap6DuPpj8v8A69TDOdp46Z6+lADSvBzw3b8/X9KjI6MT3/zz2qdRjIJ465x056Y9&#10;Rj/CmuOM5GDz/wDroAy724W1gadjgDcT7cdO3+fyr8uf2o/iT9puZ9Ms5eBkEZxn1A6/XrzX3N8Z&#10;fGVv4d0Cc+bh9p4HX6/4/nX4n/EvxM2s6pc3UjlvmwrHr7dfrQB4xr+oPJcMucnn8MfXP1rP0PS5&#10;tXvkt0VjyDx39jVO6d7mcjGSW9+RX0v8B/BE+s30Vy8JMeR/DngH6c0Afc37L3wrgt1tJpI87cSP&#10;kZwc9+45HSv1g0NktLWO3j9Pr/n0r5b+F+iJoOlxfJtJUcj+71H4/wD16920nUxEjzyv8qZA+g56&#10;9vWgD0jxH4lg0+yMO/axGPzH+f8AOKTwlOkdpLfSnOMY7Et9K+ZtW8VS+I/EgsoW8yPdtAXkEhu/&#10;8/8A9Ve2avrkfh/w/uYcwIMEdWkPAz+JoA5vx74gGsawmnRNmK2IeT/fPQeny9cVHpisEDZwT7cc&#10;d/b/ADmuG0zzppmupzmSRtzE4OSTn/62K9I06HKJ3Hfkfh/OgDXhQgDnn+ZHUY/p/Kq84AU56c8e&#10;v4+9XxGVQdz0/wAT/kis2475GT0/P/6/XP6UAZLsMjp9MH9fWo2BPXOMfh/9finsPmLYxn39KRcj&#10;Ge/H5dx+GaAG4Uc4wP8A6/X04qMrkHcPw9T359fyqwVBGB19O59ef8mk2kAjPUdj+PX/AD9KAI9u&#10;QT0/A/jQR04z+nPv7/SpThjuAzyeP84pG6dM7vyPHpQBGMcL1PoOPz/x+vWo5PujnAP9P8jpzU4J&#10;B3Ecjn689M1XuGARieMe5x/Lp6mgDltTkYJzxj8Me3bg15LrU5+dgcZHzex/n9K9J1idQrkdPTPW&#10;vHNcuSFfPU9PwPf19KAOKuHMlwwPAP48gj/PPfqa6TS4do3EDPHpyTXOwoXmJxwP5e/Wu202AY+c&#10;gZAwOD+n+eaAOq0uEkhTyo9e59xwP88mut1XV7fQNIkupXAOxifYdM/59/asnTQIw0sx2qozyMdO&#10;3uQa+PP2mvi+mm2UmiWM+JHOGwcY4IA9xwPp3oA+WP2iPinceItXurS3lxDlhhT6cYJ75/rXxVe3&#10;IOVzkH36DqPXvW/rWqTXtxLLIzEOxJ/P071yUcZlOB0/z7c0AXdLsJdRuVhhUkueD7+3/wBb+dfp&#10;7+y/8EZZPL1a4gyz4KkjpnuPf357ivnb9m/4RXPi3xLZvLCzx7hnjpjufb1xX72fDT4c2nhzTIYI&#10;ogGCgdMAAenp05oANB8LwaRYrhdoiUY49B1x0/GvLvFUTXEsl3KOIixA9uMk59MD/GvpXxGot7X7&#10;OnBPp6V8r/Em9K7bW3J81vlIA6g9/wAvX3oA8B8mbxP4k8lVJtonAwB1wecHj2//AF19l6HpkOha&#10;bHbRJiWVF3nuAOQCfbvXl/wy8HRWMcmo3KKxDEjOeTj36+texsdzFzxz6eg/D/PrQBBjHU5A/T/P&#10;+cVUmYRhsHOR9f8APbpxVwrkYzx69f8AIrNvGIVVz1z7Z5FAHL6xcqqZzkngY47dD3ryDXrpeR6E&#10;c56++T713etXirnPPf1I/wAa8j1e5lZsBc4P/wCv8Oe9AHOvmWX2JyD1B/HrXXafbCIDPOPx49ff&#10;/PpWBYxF5SXXBH4ZP5H8O9dxYwknIGWPOfx6cen+PrigDpNGty3U8/T+Veq6PBhR3JHP59P8iuJ0&#10;S2DkFhwSAcdcds56fSvUtLgK7SODx6cdKAN+0gITqRn+lXpSVQFgMf5/H/JpI1BHIx15/wA//qqC&#10;5cCI85H5+vT/AD6UAYl4cyg4wD6+/c+9Zx+6cc9Txx16YPHTn+lXJGBJI6557/Qc4/z3phTPQ8DH&#10;XsevXvQBVAG0g84z/kf/AFu1OUZwG4J75Pf/ACOv071IwYE8ZA9h279aCOepwfX36YoAiYYO0jAH&#10;p2wffPFQFGZwcY69Bj8frVwr8xzyR+p/rUQU5XB5PHU8H6Dn/IoArjrsPGD/AI9/89eahmbYpyMg&#10;D0A4P+frVknB+UHn+X61kX8uz5mByBjIx274/HoOvIoA5bWLoDKqdpA5568f5GPwrxbxTrcFjA8s&#10;r4AB6nuPf6HPuPau58SaoltC8kj7QoPJH5/T/PSvg/4ufEhvMmsrWUg9sHgDucd/UYoA5j4jePfP&#10;nmjDBlThsH24AP8APivkrX9clvJC8jEKO3pxggjv9DVvX9elurg5dioz19ff+VeZ6pqTSho1Oc4H&#10;P+ePSgClfXzTv8hJHft+X9f6V1XhDwnda/fxxxxs5dwMY9T3rN8NaLJqd2gVC5JA7+vHHOa/UT9m&#10;b4Gfb72DUb623RqwPI4GP58nPp0oA+gv2Tv2dbewtLfVb+D5yMjcOe+Ovt/9ev148L6NDp1oiqm0&#10;IP5V5l8PPDsOl2EMUcYREUDAHTvXt1uSVCgYVR+tAGgZAilicAD/AD1rxTx74vFtC0Fu25zkKP8A&#10;Een1rrfGHiWDSrV4g2GGc8+1fK+q382pXbzzuctng8gfhxjjHP15NAGZM0txI07nJc5zjjPvVZoi&#10;uQQecj3BB/z/AEqzt6gen1AxnP58dKCuV684/l1oApnBAxkn/H1//XShMgEZwePwIz/X371KQQcl&#10;fTP8+xzzSFTsBzwB0xnGOvBOO/FAEG3LkA46e3bn1pTjaGxwOf0/z9fyqTGSMDGPpyCO3pS+g4ye&#10;2c/TH60AVi2QTnJI9ffjFY95MYx/dz/kYH4EVpTthSxPAz2//XXH6pcFVHPHT3OPpQBz+rXq4Iz1&#10;zx64HJHHTFefXl088pycAYA7Y9+Py71rancMzkBst37Yz25+tYajJ3Ywevc5z179vSgCzboxICnA&#10;B569vauntEXaARkDqMfy/wAR1rItomOOM89eOv8AgMV09jEWcdcnvwT+NAG7psDnHy8D04/znvXf&#10;6fBsUAgf/XPftWDpNqcDaOSAef8A69d7bW+EDHkjPWgCeKNVXOeR1/8Ar1BcS7QTnIJPUZzmrMjK&#10;F4br7f5FY8zHJJ4/z1H/ANb60AUpCSSM5HH6H+f4D8aryJjPPA9yeozU7DPU5I7/AMun44pQoGGH&#10;zYHrxnvjuaAKmBk7Rzz6H/Dr+fqaDnnA6HHpwPftUzcDcRg9OPfGfzpr4AH6fX1z7/SgCsB6/MQT&#10;nt9Oc9K5LxL4is9FspLi4cLtB4PBOOpP09Oan8S+IrTRLVpbhgNuep7H2z+X+NfnP8afjLPeyS2F&#10;nMQvTgn/APX9KAIPjN8Y5L24ls7WXkEjb2wfU9K+KvEHiU5Zy5LHI646+/8Ajmq2v65JPK00xLsS&#10;38WePf8ALNeYXVxLcygE7scDv+vvQAt5f3F/KWJZsE9xn1x6/wCeldn4Q8JXOq3SAxkkd+T1x1P/&#10;ANarfgzwRfa1dKPLwDg5x7/5/wAiv0C+F/wstrMR+bCoKrluO2f89aAL3wa+EAZ7YzxFUcgjsTxz&#10;2HHv1Nfpv4H8P2Xh+z8wja5GM45CjrjOevpx7V5T4E0WDT1jaNArKp2jjgYx0x3Fd/qGqTztHo2m&#10;NiUk5b+6B364H0oA9Bk8SNqt6NM0/iOL7zc7enA9M11N/rFv4R0Xls3Uh3YycliOvJ/L29K880iS&#10;w8JaT5s7Bpz82W6lsnkk+n+FcLe6vf8AiC9N3eOSpJ2r6AUAW57y91m9a9vWZtzdCc+4+n0Fb1rb&#10;kBQQVI/n+A/nxWfZwAKARg8dumT0OfWuit0AI2dx1B9PWgCzBDuJUnkdOg+oArdt41VAAMEYyOv9&#10;ahtYQAGxkHHf/P6Vpcrxjkfjj1OaAGdACBkE5/xyf8/0rIvroBSq9RnjvirtzN5WWzyMfh/ntXI3&#10;c+6XbnBPH0x2NAGdcOZiQO/bvx0Of8/zzkFcHAG3OSM/0/z/AIVoH5m5JAJJ/Lj2/Wq5j4xgED6/&#10;ljj8qAKQjyB2A7DnH+TTgDtOQc8/Ufhn+v0qdUIAQnnr+JwfzFOVM4JOf/rcZ9/SgCptyN3Y/rnP&#10;T6fWkaI4AyCG7dunBx2/KroQjO0Zx75+gprKDwDg+nBz/npxQBU28nAwD0HPp+g9vrTmXChQAc56&#10;Z+mRn9Ks4XAwAQT+fr+I/HimsMAnGc5/SgCtInO3+LA/HjJxTGBBPHGPbnB9asdSMAgfl7D/AD9K&#10;btzj2/yaAIlByBzk/r3+nt/+smm4VTlhgHHfp+lWQD94jGeT146ZNQyOoV2I3Y/zn/E0AQucZVhj&#10;PsOmef6f4dqwL65KybQMn6d+nP8AP86t31yEUlieOnf8/XH+e1cvczNKxI4LHGR29/r1oArXBMjH&#10;PHp7H8v5f4mrWm2AlZSVOPz9uP1zTraze4YEfMD1PY16Ho+mCMBipyO3r7igCXS9MjRUYDce+R1z&#10;6+v69hXZ29uBjHHT8h7dP84qO3tsfdXGffJ74+gFbUNvv7dOaACCEZ5GCf0yORWxAgUbj1A79/Wm&#10;QwqpBbr646datngE5wQPTjnoAaAGOwUYyCPzJ9/f+lcvqepKgKq2cevPNWtUvfLB2HB/z1rxzxX4&#10;rstJhe5uZQMZPXH5fnQBa1zX7e1jkluHCH6+n4flXw38Y/jnb6Yk1nZy4IyOGOff9etcd8afj1tE&#10;lnZT5JyMKev1Iz1/LrX51eKPFt9rV9NPcytJvY9T098/U/0oA3PGvj2/8Q3rvNKWUdBk+vUV5RPd&#10;GU+34Y//AF/SopZ3bvnP+TVmw025vpljijLE+g6nPX+lAEMFtLdShIwST+Z96+qvgp8Ata8b6lCf&#10;szhCwzx17kdutej/ALPv7NOr+NNQgkmtWER253Dkg455+v4evFfvF8IfgRongfTYVitlEgUZbaM5&#10;x64zigDyv4Ffs1aF4J06Ce4t1M4ALcdD6+v4f5P1rNBa6Xb7vlQDOOMVv3bWekW/JC4HTpj86+bP&#10;HXjme+lksdOY4JILDPQ9s9KAP//S/CUxrKGOcHPr6jmqhDhSvUZ/HnpWjcxvbylXAO79eefyqq6s&#10;PmxkZ4wePp+FAGXIu081HGCSMds8U+TLHLHBPv8A5zUIODmgDQDEfIDyPepoZWicMOSOR/nvVFc5&#10;56j9amGT+FAH39+yz8T5NL1iLTZZfLQMFxnqM8nt/Kv2S0bVY9QsYrhCCGC5P1645r+Z7wprV3oO&#10;rW19byMhVwTjvj1/wr9wv2efiNb+JPDttE8pMgTkH3/mP60AfX6MGw3Xtj+WO9PUDjnPX8c8D/P0&#10;rFhuCQCOp9vT0rUjkXAGevr+n6f5xQBaAyOue/JPX0x0/KpT046f5HTuKjBBwynP0/z2pw6DjJ7H&#10;/wCuKAF2Kc5GMH/P86TA3Djn3J//AFUEEHGOT/noO1P2ZxxnPHP+e59KAGhckeo4xmgHGBjp1/nz&#10;26+1SYUE5Gfz7+nem84HYnpQAmOBg8c5wcU0jnkcAHjPr2+vOKkHA7k/4daaFz1HHv1/D/PrQAwI&#10;M9ckc59frWbrNgLzT5YyMlRlSfbr7/hWqFC4z6duM/SkZQVwcEntn27/AF6f54APy4+P/gNHjvWi&#10;jAcHzVY88N1B+nb0r8x/FNi9pO4K8g9xj2yfev33+K3hm0ltZbqWLcF68DJVxg1+RPxh8IJpup3L&#10;W6KBuYdMDGex+mfrQB8lo2HB6EHv0q9dqhgUqMuCc/T+v1zVK5jkguGjcYZTj6Zq5BGtzBtJbIyM&#10;e/Yn0oAxjjkiiNtp4PSnSoYyQQQenSmInUen4UAXpfnQYIJ+vX1qfRtQm0vUoL63OHiYEckYH+RV&#10;aNV25PAPH0+vWopI2AG3p247UAfvr+y144tvF3hSJDKGfy1PHrjkZ+owK+p57frgYAH+H647V+Lv&#10;7FXxJfQ/EX9j3cpwWTZlsjb6H/PvX7e26pe2UdzH0kXcO/b1/HGaAOLmt/MDMeSfXAx9RWFdWasS&#10;2M57ccZx69fXiu/ubRgCwHfPTP8An61hXFtj7oPPH4nuev6+1AHn1xaE8bcHJHHTjpnPr/n1rEmt&#10;ChDAEE45/Hk4/n7+teiXFoCpyME5B9iMcf171hXNiDkdx+GB3/WgDk4Z3iI2jGP/ANX0/wA85roL&#10;K/IddxBP689OaybuyCtleg57dM5//VWcHaNyWPUjj6+2P/rcUAeqWV+oPBx+OeDxXSQXmc4OCQOv&#10;H+OPb/CvHbS/YdTj9evv/n+ldjYaic7Cc5IP+A60AejRz5yCfT6fn2x61leIrWG+0uRZRuRPvAdS&#10;v8WPeq0N0GAG7/8AX2x/9fmtcMJYmRjncMH3z1/+tx/SgD8lvjx4TnttTkaxgKwWDvEX6Aq/zRls&#10;5yO2R6V+evie3S3uZcLtJbp6Dtg/59K/b74seD49WMsN0MRSxPC3b5kyU56Hg1+Q3xW8LvpWtTxY&#10;4LHaBkrge/qM0AeGxEZyDyeRx/P/ADzTHCElgODk/wD66bIrQyAE5Knrj860rC0FxOFb7mecg9PU&#10;mgDEcYznof8AOabnk9hxWzrUVrHeMlmQUCrkjoTjBx/WsfB5wM9PxoAsA4TA7kdv8/lXU+Cdcl0H&#10;xJZajEcGOVcnOM8+vp7VyaZPyAZ5/l7VPBvWQMBjBz9P8KAP6TfgP4rh8T+B7Ng4YxIvfJ5HGfp0&#10;9K9zXnJC8j+Q9q/MH9iT4i/bbCDSbiTAQGNuTxj7uQM/y/Gv08Vh/D7dTigC9DJ5ffnrjp1PP+RW&#10;nFKHz3J/HJ7Z5/nWISM5/wA/h1qaOXDA8hDnjOPw9KANiRMjLHK/56f5NZVxBu3HAJ/Dk5PTnvWp&#10;HIrcHk4HXr9CaRoyckDP65yP84//AF0AcLeWgbOF4zx+Wenua4+/sN+MDAzXq1zZkg4OCMenHHX/&#10;ABrl7u1JAyODwPrjv1/PFAHkF7bbOSOOeeo+hPP4VzV1CeOOPTrz/n2r1K/sA2eAevAyOn+efpXC&#10;3lq0bMNuQT79uOO3+e9AHCXMBCjIxjOPT+VcL4gszPFNCse8uueeSdvQZ6jivULq3+YADOBnr19P&#10;x98VyWpw7I9yAg/oCfUf54oA+Cfidoyw31wWQFQofP3lAYdz14PJPbivkvXbdjcuSAuDjPPT0x+P&#10;Xiv0b8aaJFPbvLMgLZMRLAHBPA4/qa+APGtu8WpS2oCohY8LyQwODz1/Dp6etAGH4ZZvNCAAjIP1&#10;4xweOPSvS/JTydjIWc9c5xnr+OOnA/GvHtKme3vUZSVVsjGTjj3r2bzQbeJxlg4UZ7nH6UATR2iq&#10;peQ8nj1PTv8A1/8A1VV1J18ncRj5QQeMfKe46H/9WDWhbSyvlXQon93nqenP9f8A9VVrwKYi+DsO&#10;fm44Hp7/ANKAKllM8sIjJVAO3T73cY/PFfo/+xx4nmdIdKkb5UzAxJPIAyPwGM/ka/NrTI0D7JU3&#10;kjOOn059vSvrH9mnxA+k+L44GBRGKOvQD0PX8elAH7Ir84PcEeg/H6+lOKgHngHHYccev9agtnWW&#10;JZVyVfGO/BHqP6fnxVvdgZP1P8unv2oAjUHI9Owx198f56UbfQ5HTP19MDmpRg/dOcemfTgcfnSN&#10;7jI9R0OOn1/zmgCIqvLAfTsfp1ppxjOcfTHPoakYYUBjx/Uf17flTCuMZGCcf5xQBRlTIx0J5+vA&#10;Hv8AgPrXP31tu3Njkfj6dfeuscHGSMj0PI/pVCeAsp9Dnnn+vpQB5RqthuDgDaB+vv2/Dr9a8X8c&#10;aUZrB1wvzAqR7leh9ya+mNRtGO9sYB6cH/8AWfX8PrXlvivTFksZto5Ug5IH0J9eP68UAfnHd28p&#10;uHTzSi7RxjLhlGCVHcn34zj0r5x8faU8dwW3bdzE9QWJ9cdB78fSvqbxpZS6XqlxFHGS6zSxsQcA&#10;KfmB/wAMj+VfO3jadChdWBKN6YOewP8A9bigDzHTVBhJ5GxjzyBk8Y6/Xj8qghG25cEDHJ5zzubj&#10;0xx+lWtIY4nzlwAOv5nI/p7U6VJTNhFXJ4Hfj2HHTmgDm9ZAJaXbnPXPY4HAz1OB9K5KQqSu3kDj&#10;jjA/l/ntXb6vAGgUkAqDyQOmBgA/l0z/ACri1RmyMDIIHT9OmMdKANq7u4prYW8IGSF3Fem7sT9f&#10;b6V+k/7CGuSLOLB2ygldPwZcjGPpn+lfmK22GMqowxwckdMdR+vNfbX7F+tyad4smtd4H7yF+eM8&#10;4PI7UAfuRG27BJ59cduuPqKscBfQn05/DvVO2YOqNngjP0z7+uKuKeTjJx+ee/agBgwPu8YJ9P8A&#10;I/zxT1x/CM/pyT/nnpT9q5+XoePw7dfz9etOTIGTkgd/5CgBgHVV4I/Qd+fw60h6EDge3b6D3/z1&#10;NS9Mgnnt15/D354/wpvGMYIJ/GgCP7uexI57/Qdv0oKL06EY9R/jzUhUAnBJIx+Xc8d6Au0YJ4Ht&#10;69j07UAQiMMcEAdfp+Hpn/PFMmTK4HTn/wCuT/LtU+MjaDnHv1/D/Pt3phXIIA4APX9fWgDmb627&#10;8YHt+OO3Q9vWuB1iy+823nryAccY9BxxXq00Qf5SP8j0PYHr6/hXKala7lLkYHsAPx/PmgD5q8ZW&#10;BGnzsvG0deT39j2/+ua/P/4m2GdUujcS5KXHyqSNpygIxxj2wfxr9N/GGlvLpV2ij5tuRxnjuefW&#10;vzh+KunMur6qkuTtnhIXnbyoHTvx/ntQB4BHChuid4BGflz144I+np7/AJdtqMsK6UiMMEheMZIP&#10;Qc+5IJri1t1F+yE/KG2lV6Becc/yxmus15WXTRsRk2DORxjHuf19+aAPnzVm8u6k7DcwPOVAHf8A&#10;z2/XmHugwAHU+vfP6Vpa7Ju1GeM85bnsOTk468f/AKqxMLkgKcDuf0oA0Nu/a0WAMcj/ADz+WK07&#10;XZHKjISSVxxwQwGRgc5x0/XNZjLhwp+9kDC+w7+vXqKv28bPIHA2j7uSemTmgD9h/wBiW6hbR7TL&#10;+Y/k9ewPGR9a/RNQeGbjIHsfwPrzX5cfsP6jEIrSDLM4357YPGB/PP8A+qv1JVSQCO/cdvc5oAeR&#10;uBHQn8ckfn6UrBQC4Of5n6/554pwU5znAB6cUFeAc9OmeeRQBHt5BySR/P8AH270mFRuMAAeh64/&#10;yRT9uMYHI7H/AD/npS4Pvkf549+tADGwcgHOcjOMf15H86jeLeCM56cfX/8AV/8AX61YKsvQY9+e&#10;MHt65oKbhkcn88ev0oA5y8g3hh0OOn1/Tp6159rFiBng4I68Af5HP1r1aeIkN8uc/n64NcjqlqCW&#10;4A29PTnrx2oA+bvE9hm3mkzkAHJP9BX5vfFOJB4gljYnhB07jP8A9fn2r9TPFlpixu3C8CNzkDJ4&#10;H+Pb8a/MH4kxmXxLdqqnCRryRwNx9OCaAPnbUpPMu4EPyj5cHH6jHp7fX1r2jw/LaJZCMtucOW6/&#10;wngZPf6V5ZrNoVuN5AOyPbkY/HA/z0ru/BodY2Pl5RIQpZsZyoODycAn2oAZq89jo482YjzyMxgd&#10;QTznHoB6147fX7TzvcuAGky2B6s3THY/0rrPGX2g34nkJIVVHPqeWP5D/wCvXAxzwghmG4lsnHOA&#10;PX+tAGupO9S3Dc49cY4HH/6+Pwr03S50htC6xbQ6g+rc4zn27/TivMtNmS4vUMjYRPmO08d8Z/nx&#10;/OvR11K3Ijig2kvhd3PJXnj6n1P0oA/XX9mFlk0VCRwIUXPQYHT/AD/hX12qgL0xjB69cdMmvk39&#10;mNFHh4DrmNDkfiP5/r9a+tIc4GRu/DPPX/P86AJFQZyBu54B6D/P5e1IF4zjpz/T+fFOUEbWxkE9&#10;PoO/5UoDE8DOc59vX8Ae1ADNoOMnJ+pP+FMdd3Xkfh27/X/PapACVPGM9v8ACmMqjIPB9B+v+f8A&#10;GgDm9QgBUg9+/c/rivM9dtC6vnqM8j0x/n2r2C7iBJypx16e3r7dK4LWbXcj4GcZ9s4oA+cPEVoN&#10;0nHAOemRz6H/AD+FeB+JLTHmHOSPfjjjH/1/6Zr6l8QWYYOBj5c9cd//AK9eB+JrNNrYTLD0Gfx9&#10;/wDPNAHznewmNyM4AbI9iPw/Dk1q6PclJV5wT39M9T3pus2/lSkBM7fxGffnrWLaTOk+V4I/x5/z&#10;0oA+h9Hv2SwkZclljIxjHbBP8+tfI/xl1t59dNpCqtGUGCBk/uweC3U4J5Hqa+gLO/uF0yQxrkjb&#10;gdBjvx1r5Y8c3c97rU6Id4bLKc/KN59PfHTj3xQB4xMBNIEI2gDP1J9D2/lX1r8BtHMuqx7I1CAq&#10;5xgAhRk/pxnp+uflprcRzpGRxuBxgk8/pj8a+5P2crA3t8Lm43BBHI3TIIyQoPHHfp6fTIB96aKH&#10;jtrKJSrB1Ljb2Hcf4fnXmPxIW7NwqwICQ2SccEDnH6f49K9z0PTDNPD5EBVIEKbT0zgZP8sV5349&#10;0ySXUIrRF2eW3zbRyQST1/X1oA8NsdFmmkQB/wB3GUMmDgOxIOB+PHp+ter+CjFY68NNgUytAzMR&#10;krlurkc4PUA+2OtWF0g6dpjHCgysMM3QMD8tct4Oubq+8TxXgl3P5s8u4kr+7DBO3XcecfT0NAH3&#10;bZyvLZW0mQQ8SkAf7Q5yMe/PvVgjK/3sgfl/kdD3+tRWcSpbRjcWwq9vXBII6VY2c8cDr7+/FAGR&#10;dxlgTj9c9PT/ABrzvW7cuCMYH1PbP+R7V6hcpkf/AF+ef1+lcJq0RKsO/P6dj+J/r9QDwPX4WCyc&#10;Yx/Pp7Z9Me9fP3iO2GXVRgknkkjj+ef896+mtfgyrZAKnHPrjr+grwXxNbli28ZPXPXp/wDW5oA+&#10;fb9THcMCOnX37dfr+NW9HuCsgVm453HnryenI78U3WYTHO2Onb15OcHrWXYvsuTxjPPp+I9M9KAP&#10;onw3OVKbjkLkdDjtnjp+Ne/aBIAirn7oPU9uM4/HjH6+nzJ4busqhzkjH5f5zXvnhy4ZvLByMYGe&#10;g+Y9j7igD3nSJdwXZj8x1PYda7i1YsOuSMY749Pf0/GvONHkyvPT6dPp7V6HZseCxwOeTjn09hnI&#10;oA09gjBfvnv+fNfA37WvipLTTLi0jfBn/djB/E88c9Mehr7wvrgQWktw5XCKTyQR+Xt/Kvx6/aj8&#10;WSX3iJtKRs+SNxGe7ep/T/8AXQB8aajKrSuSDkt9fr6gGm+GbVr7U4gEGSTn15/z3/8A1ULm4cbz&#10;GOXBHIHGe9eqfCXR5LzV42Me4EjqARg9P/1fSgD9aP2VfAyRaDb3DIVkndSSeMqnb3BNfoho2kpB&#10;FJOeS/T3/P39K8Q+Anhf7FoFkGXHkwqowOBuGTn8Ov8AWvpmYRWtkd/G1fQcjvmgDzye3DXfyjJB&#10;49uxFaV3pkUFq80ibnK4Kgdc9sVr2GneZN9olXgc4/UZ/rR4gby7SQEkAcH3Le/0oA/Pn453f2a1&#10;s3I2onnXTc8lYflQbe2WI57fWvz20+dp7pp5D80jF888knk9f6+1fXv7TGro19f28UnyoUsxg9Ap&#10;3vge5AzivjTTcC53A5A6dfyx+P8ATrQB9CeFpRlFP09ccdvx96990GX5YscquOx6k9/ofavnDwvI&#10;xYLkjHHI4Hbr619B+Hmdghzwe/Tt6evpQB7hpDlAFGcAdf0/z+td3aksPc4OcDPv16f4155pZfap&#10;I5OPXPPX8/0r0GxY7BkcH/6x/wAj9RQBoDsrcHj/ACOf6/4UoHboCep/n1/z708DcORn0PrgHpTu&#10;Qc45P5fT/GgBAoLc8D0A/IDp+HWjbggNwDxx6+/+cU8jOBzgeg79vwo69uDz0oAgO49RjPv2A9CP&#10;896ikBxuI4Gfp1z0q2U4Cg4Bzzj8v1x0qNhnsCeD37+vtQBz2p8owwQPrnoOg+vavKdfUkOw5PTP&#10;bHXtXrmoqPLPGAee3OPX/H615R4gA2nccHr/AJ/woA8E8TkMC2ASenXtjjv7Z/pmvnvxXdGJWYDI&#10;6jnHP49a+hPEuG3q4IyOuf1x2r4/+J2tJbxvGXwSexyRjsMdufXtQB8++MdWe5uCg5APbnLfU+/4&#10;/hxXmF2S+VUEsDgZx6cDkHjHcflW/f3LzXDTvkgk8cHGSADj3/liqtnatdXkabWAZh1GD+Iz+Pv0&#10;oA9Z+EngkanfWqkYeZhn1/r/AJxX7ofBjwTFoOhWyJHiRFABwByfYY/Ovz5/Zc+H5vNRgubpMog3&#10;HI4HoT264/DpzX7FeGdIFrFbwgcqATx19M+9AGwtotnYE4wWHOPpivHfFqCysJrl+AAx+nHFe/39&#10;qzKIz0PP4189/FVm/sp4Eyu/AOOoA7+/+NAHx3pGkSa14pe8wXWAmMd8yucBR9AQfoPWvsPT7OGx&#10;sbeygX5YUCf4nn1968n8B+G0tdSe4MZBgUO/oZn6Z9SAOa9jVSOVGMeuMdO38qAGOvQheBjHP5Z9&#10;f8/SoWHXufywcVPyBzwBz+I69evXtUTDACkZzz09Dye/agDl9WG4HPPB9OnrxweOOleQ+ICXzzwO&#10;3pxXrWsNhSRxx27cn/8AV+vevHfELEMcEZPGM5z+H09aAPGPEDkykDsevp/P04H15rldp3YAyD+p&#10;966XWQWd1HJPcY/OsDyvm5GccY6fj0oAv2UYkcZOenU9yOf8K9k8O24CoTgDjP5/55ryjTIv3oXo&#10;Vzyf15/zn2r2rw9HwFUbsegwD6Y59f0oA9O0mJgqjABGOR6+n/6/yPSuzhUbM9CevQ9vSue0mDIU&#10;gZAOM/1NdZGnA6547f1oAdGobPy8deOM9v5/Wl2/KMc9vr+B/wA5xxT9vHJ5OR1/r71IqEgEcHjH&#10;TjB6enPfNAFcH5fm6HGO2R6fpkZqhqN3FZ2rzynAX3H69OK1XBHKnt9Onp+H5188/G7xrD4d8PXA&#10;Emx2U9O2OePSgD4d/ae+Jou7uXTbZ8rzkA4/En/J68k1+buv6gJGeEHcSQf0616b8Q/FFxq+rXN4&#10;zbzI2fUdOB7eprxWTzLyQIiEg+g6+9AGt4T0C413VYraP5iWGeM46Zz3Nfrx8CvhtBo2j2zzptJG&#10;45B5H17f/Xr5K/Zu+F897qUOo3cHCENyMnn19Sf/AK1fphI8GhaOLWABTswCOOnUg/oKAOpl1wWq&#10;pbR4xIuQD2wPT6fWqXivxuNB0AqjhZSvI7nPGf8APP0ryG01q4vNRMrtxEMDHIOByAP8964Lxf4g&#10;fVdXhsd29Q3yjk8gZ/L0FAH0n8E7eS8u5NfuHzFESOecyN91ffrnj/61ejeMtWa+1ODRlbdHbcyg&#10;EgGRux/zmsjwetr4X8IrlBGII/OkXHzGZxgDjuMfr2rB0oz3d091OSZZWLsTxknkjPUUAeh6PG2x&#10;Qfl69Mcdf8/yr0iyjHlrtGR6f1ritDiygYjn6fX+nNd/Zp8oUdRjp6daALMgIUEcknPXr+nrWLcZ&#10;Zh6A/pW9cLhB1ycdjj+VYdwpHO3BHP8A9agDNIGNxOCMn1xt9aYV+Udh6en0/wADVgKAfl5A9e+c&#10;/wCRUbZbPB4/mP8AOKAGEHJ3HBPryPfPGccev+NIVGCvc+nP+H48DFSEdSBwcDrzgDj/AD1oKcnJ&#10;wD6f40ARZbcMk4PHB7jqP/r0vAI3cn6jk+gOalwSzZA6/wCf5UbODnpnpj05/pQBBtIJGTkd+vfp&#10;/n8qyr2TbGecHnHA5x6eh/z61sMgOM8Hng+orm9Vlwh7kcDtyP8AGgDgtbnIR/m98dq8b1i63MVC&#10;5wDznqT0J69PfPv616TrkxUP0x78dsH069q8gvnMkwyOAe/1oAs2Kl3BxyMHOM/Xmu705AQM8Ht6&#10;decjp/nFclpiDByOOM+g/wA/0rrvtUOnWcl7IQNinHp+Z4/KgDK+I/jW18HeHbm5klCuiE5zjLbc&#10;AdeevSvxm+JXju78SavPeSuSN525+vcZI7/5Ne//ALR3xZk1e9n0m0kJij79iD1Gf896+ILuaSfL&#10;McjPGOOBzn8aABp/MkAYDnnOc5P1+lejeAfBt14h1O2t4IvMJbHHI5P6e/FcHo+mXGpXsVtFHuLO&#10;OgzgenHpmv2D/Y7+ASvLBrWp2+5UwQCuQffn64oA+o/2YPgonhfRLW6uoVEzgMSVGeR+g7V95xWC&#10;2dtvxtyP/rECpPDegQ2dvFbxxqiRjsMcY7/lWjrBVAY+gGfyoA8h8VybIZrhyBsGTzjH5+vevlK5&#10;sZPEOvPIPmLuFHThc859v88V7/8AEPUgENmhyvVz7Z9PU9q4vw7ov2GOS6mGZZ23gHqqk9P6/wCH&#10;WgDfsrSOwtUtIeEj44+vU+uan559+vY9PpzTirYwBk/55pQM47/lg89+vpzQBXcAAvngZ/D1Ncxq&#10;dwQnByOvPt/L8/r2rorltqEk4Hqfp/nOa4LWLgKpwc5/z/j+lAHn2uXR5fOSPX1+np+deVXkjy3B&#10;44B4ycd/8P8APSux8QXa7MA4zyeecD1/pXFQKbiYkjcV/U8UAdDpdvwvPOf/ANZJ9/zrvtOtgSAO&#10;o/L1x+POf845nTUKhB0yOmOv0/Dv/k+haVb5cSMOPrjPHX/PagDrtGtFIVF6j5ee317/AK16ZZQe&#10;Wo5wAAPX+fXOPxrmdGtSqK2Ov4Z+n+Nd1bIwA9Bzj8jigB5UKhcnr36flWPdHPGMk5568/4c/wCc&#10;Vs3Lnb1wD7fl/SucnbJ56j6fnnt/n8QCkwBwByOR0/l3GaAvysOwz3/znj/A8VIwXOV4+nH86RUz&#10;kY3Adv55/CgCHbkZxgjv3/8A1D2pwXjOMngH3/TnipdpwM9P8Onp19aVk6gDJ/EfT6Y6/wCcUAVf&#10;un5l6/iPxprLu6jGARj8sHrVox5wSDjtjnP5+tVnXC+h79+v+eP/AK1AFC4fagDHArh9avkhjbd2&#10;Bz6+49K6bVJ/L4JwOBn+Wf8A61fLXxi+I1t4a02cK+1ypHX26Eev+c0AeUfG74lw6RBJawOCxUgA&#10;Ecn0/wD14r87/EGu3F/cyvK+XcksSfyx/n9a0fG3i+613VZbq4Ykvwu7oB7/AF7145qmqPnapG4+&#10;3tn9eOKAI9W1QhykR+Y9+D6Hr/hWTplhPqdyI4Rkk4/E9v8AP/1qhs7Se/uQhUkHj/8AVX178Hvh&#10;Xc6pdQf6NucnHPQ5zgn8v8OtAHo3wC+DU+t3NtPJEQgZSTgcYPPPev2V+F/gu30W2gtIYtqIAPc9&#10;O/4fpXjvwr8C2fhjSoITFiQkdvfB+v8AnNfYvhSyWONJmXGcY9Py9/SgD1fQ4fKiSFRljj9K1tZ1&#10;eDSbRm3YIXv/AJ/rVSGRNPtGnfhiOPYf/XrwXxd4mn1KV4InOwHnHTP+e1AHP+J9cl1a8ZycoOg5&#10;PHvggmuXYDHH4dPTj6f0qZskF85PP5Y9O3FMA4wDgEDv07Hrjr2oAYc5OeQfp6d6YQDkYODwBgZ7&#10;9vw/wqYIwBX0/wA4p7DaORjHX/EduP5UAVWXCcHJyOPz4H50m0YHqSe/GP5f41Ns5D5OOfyxwfSh&#10;UzjHQ9gPbGOv+TQBUYMvJHPP168HHBFNZtpywIx/n+f+e9WCMgkAZGfT/JrNu5yilh1/UHuM/wAq&#10;AMu/uRHGewx/n8zxXmGsX+NxTgn3xxnr3/z6V0msahtV0UE5PfnIB/zxXmF/dGSViuT1x347f5/w&#10;oAzZJBIzOvPH0AA6dPXNW4E4LAZPB9uR69u/vVCJWYgYPUeuP/r/AOeRW7aQMQA3I54644549eP5&#10;UAbFrb7sY5JP5nHHfrXaaVbbmAHIPQ/y5x9Kx9Os97AYwGwefbvXo2lWXygqOmM0AbOm2WwDGMjp&#10;07A5P+HWukVAgBIwRn3/ABqG1iCjPXp2/wA9f61JMQoIPPQH9O3bNAFSeQ4KjqO38ufSst/myw4J&#10;zjjoP8c9atSnccDqcduw/wDrHrVdlO7DA5Hftg47/WgCFwScdcdse/59xioGz0YcDrzxVw5Oewx6&#10;f146fXiq7nceQCB7E/l69aAIcttxu68env8A5/SuU8SeIbTRbGWaZwmBnrjp3/xqbxD4gt9GtnuJ&#10;WC4GeT+n+fpX5z/HD423Fw01hp8rZOQADgD04/kDQAz40/GKa+llsrSQhVz3yM8c+vof5da+Hdd1&#10;mQkzyPl+Txk5yeST/wDX9as6rrl1Luubtyzvnk98/wCH+FeY397LezYUEZyB0x/Q/wCcUAU7+6nv&#10;Jgic9Dn0/wA8dq77wR4HutavIgiby2DyMge/TPHSrfgHwBf69fRRpCXDsMLgd++fSv0++FfwQttG&#10;sEvL2BRtXn5eeB0B9Pf3oA4f4bfCi00iySe4iwx9h+f4ev4Zr6S8O6O8919ntwAExk9z7Z789q6G&#10;DQ5rq5SysosIMDp0yen4j1/rXo0mm23hPRyVVftJGMkDIJ6fjQBz+saqNAg+zwHNwV24/unHT9an&#10;8MtJp8Qv7tsuQdzMOTnoOe3r/wDXrE0nTnu7ltW1ZyyLyA3OMkZ69Tx1+uKv3N2b2XykykSnAAz9&#10;P5UAXLm8udYuN8jYj7Dg8Z/TnvXT2NtgDYORz9f8P89ax9OtRHjooGfx7jA/DPP5V2VpBhl2jJ9M&#10;ce//AOugC7bQcDcMdPSugtYgv3wSPrnPqe1VbW3JxkZyPT9B/n1roIISvXqP19qALEcW3cNvT6c5&#10;Hbr36f5NJMyoCOmMY4/D/P8AhU+NoO/IHuP5enrmsHULrOcHI59+nSgDMv7ndu56fn9ev4E/hWBJ&#10;IWPTIznj36Z7VbmPmYJOR68dexH16cVTZBgZOOfr+f8AnigCPaOMDA/Lr6Dp/k+9RlCvGMg+/wDX&#10;0qY+mOR+Iz7Y/wA8UMAGGOD/AJ5//XQBUCfIVXoCMf5/Ok246E59fXHH+cfnVsA8KvJGOn8vX/P0&#10;oIP8I4z0PP19qAKjYB5OSBj/AOuB/jS7SARu4B98856dasmNdx44P0+o/wAP8igKcHqecjgY/wA8&#10;UAVwpGc5B9e/Tn/Pr260FCcbRgj/AD+NXREe2ccYxn8OnFJsPPHr07e9AGcYhwR3z/8AWOPp/WgD&#10;dg9u3+T/ACx/hV148png59f8+9QEBm9Bx0Hb2/8Ar0AVG2rkkgn/ADjnt/Pv2xWNdXW3K9CB+AH6&#10;9qu39zGgK5wOntnt/j/LrXJXlyWdlDEEc9eT+fP/ANegCrdzO7soOAcd+oPtn3/ziobe1efoTgnk&#10;nAz/ADp0cbSMecnv+P8AUenaus03TSGDumAOw/QD0OKAL2kaWkQWRhjA+vTt+n/1+grtLSHATaBj&#10;j16Y6Y4/z+FQW1ttC4GDxx1/zz2rZt4SxHOD7/1+lAF2CME/LjIPtjPfj+VbUEIHUeuPTp0xUNtC&#10;ww2OB9f1/wDrVpLwD2A7UALjZkg5x34H5H+dYWpagkKMp4PpnpnpUmp6ilsj/NgjP1/Lp6182fEr&#10;4oWOhW0uZdhQevX9KANbxz4/sdEhd5JQCAep7/TOfr29TX5pfGf47z3c09pZz/dJHX37H+VcR8X/&#10;AI3XmrXE9vZ3JIBxw3AB9jXxjq+sXV/O8kxYsWOR15z15oA0de8R3WpzyNM5Ys55PPHqP8//AFuT&#10;aJ5Dn16d8/nzUBklZjxnJPvXoPhLwtfa/eRRQQeYW4yAeMj2z6//AF6AOZ0fw/e6rdJb26FmcgdP&#10;8K/S39mn9ky98T3Vvf6na4iDKcsMeh6/T0r2T9mf9kCTUTBrGuWgWM7WAZOT6HHXnriv2Z8GfD/S&#10;PC1hFbWdskSxqOi9B68fSgDi/hf8JNE8EaZFb2kAQheSRy2Pf/CvXL69tNLtmd9qhR+nb0qzqeoW&#10;ul2zSSEKFH0z618reN/HNxq8kltaybIgcHBxz7f5/wDrgEvjrx1c6jI9rZPtTOCemfUZrxwgtywy&#10;W7ZPfqcnrj1qy6tuJ5yT/Fk5HWmgbRuIzt/vc5oA/9P8WPFmlvZXcsbowwx68/n/AIVwwxIAvUr/&#10;AJ/SvsP43+Dns9VvGMQA3Er8uAQTx+PrXyNf27QTFcEAn8qAMiVR1PXtxVXaMZ71oujEDvjPGOmB&#10;/SqLKUODyRnj8P1oAVCTwTk9PX8qtR4xz1NVQMnn8/8A6wqYHoOw/DH40AaCy4Kc47gjj+VfY37M&#10;XxOk0DXYtOnnKJJwNx4J6Z5FfFwz/n0HvW94f1ifR9Ttr6Biuxh3xkZHFAH9IPh/XE1CzhuUYESK&#10;pyOSOOmMV2cF0Oqnrnr9Pz5r4c/Z8+Ii+IfDdvG8o8zauBuycgY+vTrX1dZamCFUv1PryPbHv/nN&#10;AHpUNxjn1x2/PvzjH1q4Jcgbjz39q5S3vPlB+9j8Mc9fxrVhmB4zgjqePr6+w/WgDfQ5+9yPoOce&#10;nv0pTtyduQeT9P8A9X1/+tnwzhjhTgccZ696uKc4J6ZPtz9aAHgEDA5I4/KnIquwBA5yence3Sjl&#10;vvDP4+3+f1p+Uz6jn/8AVQBHtyeCSP8AJ/r/APXo2liQwIJ569R71IUz3zn9R+n8qMNks/GP04/l&#10;+NACYDdBk+x9PypgAOcHH9f/ANX8qk4YcZHr7UgwBwOPf/PHpQByXi/TIL/TJFkGRtIbPoRjj3Gf&#10;rX5ufF/wPHds6mPLwMUcnqcj5SB05z1z65r9TpYkljMcgyDw2cdPT/69fJ/xV8MSrcFolUC5/cu5&#10;A4bkoTngdufTNAH4ZeONGfS7+SJkwyMQeO2eP0rhbWVUcbiQCOmefavsb47+Bpbe4S8AwZchv94e&#10;3Xn3r45v7RrKbymPzDPHpg+tAEl2qOTJgqD1HYetU3B6Dgf55q/ApnTYT2zz7daiaNvMKA4+v8+9&#10;ACRKcHjAHX8fbpVnygyEZJK5A6fXI+vXjmpI0CH5hww9f/rc5qUY3AqMk8//AKvbH8qAN3wBr8/h&#10;bxVZapDKV2SKG7ZGeh9ua/o2+CHi618YeDbSa3k8wxoAec579/16fTiv5p9gQ+ZkEj8ce/5V+r/7&#10;CvxVZUTw/eSd/LA74J49hz0NAH6tS2+7JI4+v9evPvWJd2TEY6H1wD9f8/pXZJGJEBUDB5/L/wCv&#10;WfPb5OcYPTP+fTjvQB59cWu3oOmegxjtwPoOc1j3NqMDIzjH8j6f/r4HtXf3Fl8pAGCP1P8AL3H+&#10;NYFxZ8Hf1P8An86APPrq1P38ZA9up7DPQVzl3Y5LkDBHH+Sfzr0O5t0yeA2M8Z/l06VhXNp14z2P&#10;XJx2OB+vp0oA89bMDZBJwT9R9RitOxvGicKTggcccg9ME85FXrux4bjI+h45/WsNkkhIcng/49B/&#10;n29aAPQLPURjfknGOQfToP8AP8q6i0vgwPb075B6gjHf615FDdNGBk4Bx6Y6+mTz39q6awvxkbmw&#10;SP8A6+cf5/wAKPxFsPtdjJNGMME8xT/tJ97A9xxzX5f/ABz8OLdXUt5bREJ98NjorDPPoT0x24Ax&#10;xX6wao/2zT22/N5YzjAOQeD69e/4V8ffEHwh/aMFxp1vEpEBaNmGDlXXcmTjnHI56ds0AfjfrluY&#10;b90IwAeAfYYx6/1qK2m25XOMgqfx/wA+leg/Ebw/LpGqSw7R+6YhmHIz2Ga81j+8VUYJ/P2xQA11&#10;+Q+hH1/LiqwXOccV1oh860MjDCuANoAGTzk/hXLKvzkEevegAhOxs5yP50rNg47803GGwKfjuw65&#10;9P8APFAH1V+yv43n8PeNEsTJtSchgO+5etf0BaDqSanpVtfRtkSxqTj36/T/AD7V/Lh4Z1ifQdbt&#10;NTt3KG3kBJU4JGefTiv6Hv2cPGMPifwRbJ5m+WJFIzjJUgd/54oA+jmOF6cj0/z+vFIQAcehPOB0&#10;9/T/ADzTiAQABk5AHt9fyo2sGwxycev69/TvQBYWTaAF6AAfXsP6f55rSik3KSwwSCM//WI/L8Pa&#10;sgZBODz2H16j6VPEzIOeew/w70AaMig5OMk/096xLu2HOOBznjIP9a11k+Ugnr6+ntTXUEncMg/n&#10;k9cUAefX9sNuAOOvT/HiuKv7Jm46HHH/AOvj8eMZ9uK9Yu7XcGYDp/n+X61yt/Yk5YL7dB+ePT0o&#10;A8eurXLkDIAJxzjGOe/51yWoWnmqVOQCOxyeRjIP1r1bULLqemQ3fHBHH/1jXFX9m3K44OfTsf8A&#10;PSgD5m8W6W100sEPAba+Oij+8e31z618L/Fbw1DpGoMfv+aom4HHPp+P/wCoCv0x8XQRwRIyLgiQ&#10;Kdozw46ce/QEn8K+Kvi54cuG01Zpfkki3x5J+YKMFTnrkjP4UAfDzhVvS6KVVDu4PIHXpivUtPvJ&#10;LuzRYRuKhSTj+Hvx/wDrrzrUAsbmH7uPlz0PqMCuo8Kzho0UtzuAx2I7fSgDu4Zn3gTnKADHpx0/&#10;AUl+4a3bYMg8/Qeh445/Oqk9zDHkIdxzn049MfoRUc9y0lqWHIb+Y7nOPpQBnWU3ltljtJ7cnvz/&#10;APW/L6+ufDHVjY+NtNvPNLCRmj54yCDjj8MYx6V8/pdSwyEIeQSd3B47ZGB+OK67SLqS3ure+Vsi&#10;F0bKkBcjnAxnn/8AVQB/Qz4D1Eat4X0+73byUCt6ZXqD/kV2YBCjPXrjtnv9P6V84/s5eIl1fwqY&#10;UYMAFkBHYOOe/c88fSvpMDOOckZ/U96AIwcYLcY/zz0zThwfukjP+fWn7cgZA6Y6dPz604IeAOMZ&#10;9s/j1oAhZW69x/n/ADmmEDuMqf0z0z61bKk5YDBHbPTn3qFlyCwGCfx/M9qAI9pJZlHvg/XPX/8A&#10;X69s1Cyc9OvPQ9PSrgUAkZ6Z9vypAoBDYwOOTgZH096AMO7tVdCQOfx/XtXC69pomtZ4SMsUP59e&#10;o9q9NnjyCGPUnp2HXFYd5ahwR2HHsM8UAfnP8SdDQXd608ZYSxo+wcchduSeTnv/AFHSvhHx5bXE&#10;by7k86Q8bADgZ744/Gv1O+IGgo9+oJyxLRueCVXdzhcdh7+pPWvjrx94TtNNt5/IQzOzHc2AxYL+&#10;vHXjigD4z0p38xzOCGdT36beo/Ltj6mp7iYyOPKBIXB469egz3qxd3RW9EDDDjKtk8gnkdRz6VDJ&#10;EyTgfdJU5OSRnt7H6/rQBR1ZFWCRWyApwAc56entnpmuIXJcLznuQcduD/j2rvtWzOjsp/gUn+p6&#10;fmfzrjJIv3h4wpP1/T3oAynZYzuOSRngnpkdj+Hb+VfQP7OmrnTfHSBGMYlTAPTJU8D6/wCeK8Pl&#10;iQMA2CBnJP8AQ/njH612Pw01CTTvG2l3GdgMmwjpgdOPT1zzQB/Rv4c1EXml2k+4/vIozntkjsPr&#10;/niuviYEbvT9fTk/5968I+F2rNd+E9OkdssE2nJHBHAx2/z717LbTbsZPHoSD+fqKANlSSvIOB09&#10;+/THT1/zl/KkMOp569f5VChH8R7H/P6/yqyisQO/Hv1/rQAjZDc9PwP5Gk27iDyT07d/88fzpzdz&#10;nGMj0zjHfvz0pQoAOeD057e+KAGdBkjI4/E89yff/PcZckc+vYdueDxUu3HBPJ9x/n/IpArHAzjP&#10;449/rQBHtXJUEEj6dR7e/WmFQM5OQff+VThQQODz+HT24pGXaOBnHb/PpQBTkXIGTjrxk+nJ9xms&#10;i8g3A7uCeOg5/GugK+gyf5e1UJlzk44POQOh+lAHlXiTTvOs51VQfkb8OP0/CvzS+L9gV1bUwoZz&#10;IsDgdsAYGB7Y6mv1b1a2BgfYgJCMcdc+owea/Mv40b4tcu2XhDbJuVfmcKM5x2Az+lAHyDK7W10Z&#10;lDAvjds5I54HOOe/FdJqKGTSneRGJ2nDE8kg9SeMj9DVKezuYWFxc+WmSny5znnjgjg4xk/rXSX6&#10;LLpBGWmYKent2PT9KAPkzxIghu5M/fYk8DAwfQc44H6+9YCBiRtJ5J4z049OnSur8YxeVfEkdSN3&#10;oOMKAP8AP+HJKpCjHAPfrn8aANG32zShmXdtHqT0Hf8Azx07VoOzllOMADoBj9Rn/GorPb5ZAXaM&#10;AgntkdPxq3uVEA5BAPux9+KAP0c/YhuooZYMEs5lcnsQOME889P8iv1ztzuUKORwc9M/jX4sfsa3&#10;3kat5QPCzJn23D/Drz71+zVnMjBVzwcYx0wemB/L9aANtMAAMDkfh1796cwHHfryep9vrzUcbbsM&#10;vBHb39KmxnGBkj2656H/AD2oAaB1wMDGegwfWjBwCevGM9uPanBVBz3469B2PWlwAfU9e/8An9aA&#10;GkHg5wcev4dP5j/Cn4LfKTknnj8f8+1AUtjjPp+ApWXHLcA4Pbj0/DP/AOugCtIisDjvzn+XPTtX&#10;PX9tu3g9DwPy65rqGUDPYD39O2P5flWbdQ5JB6H/AOtntQB4b40sl/sq9kXORG3Hrx7dK/LX4j2S&#10;R69qCyn5giYXq24AEEf4V+uHja0xot6x/wCeR7gZ9T+P/wBc1+U/j+3dvEeqM52xlgnJ5HTkZ9Pf&#10;j0oA+XNWiuJblo/N2MyqCCcA/lgV6j4ZjgtLLb5uX2YZfvA9T1P656npXGa9ZhJ2kA8xyyqFyM46&#10;KQfbHSu18P2DfZZ4rp1EhUEjGTjHGBnGP69qAPIPH+oCTU1gJJKqx57Fj+vufXvivPT+7iJBALja&#10;OAcZHXr7dfpXX+NraSXxBtgLOfLCsTjI7c4459q4y7tzC5jbrHx143E8flj+lAHQaXNDZwtK4y4w&#10;OByB7Hj/AD61vaNdWtxfI9wWdmZVC55x1P5D+dcFHd+aRCPuDjcfxyTx/Wu/8NaZao8Vzcvy0YZR&#10;3JZ8DAGegHf9aAP3A/ZxtVg8OLcMBE2FQx8MRxk8g+4GP1r6kiAwMcjg/wCe4/zmvl39nwwxeGwy&#10;FieFyfTHBPTrnnj0r6ftnLYIGR06/wCffFAFgKwXpj9Rj/P+e9SbQcAAAH+fsf8AP8xQBjBx0x3/&#10;AEpQOBkZz+HXGKAExuUc5x/j06U4qwIwME8fr1zmgbgeBkf446/5/Gg7h1PcdDnr39O/FAFO4j+X&#10;nvke+Pfr171yOp2ud6468dsdf19vwrt5FyOT7denT2H6VhX8JK7iMgn/AD60AeE+ILLkv1JyO5+n&#10;+frXg/iexOHIBOCc5POOw/z+dfUeu2okjJ25Bz7Y/wA+leD+JLMsDgfrzn0P0xz/AFoA+VPElnyc&#10;DOT+XPB6mvOmURPweW74HX+f/wBYCvcPElm4dlI4/ngck/8A1zXjF7GsM+XwQCSeeeeMjpn6CgDp&#10;I7wQaYWPB5bOf4V6k/55718ueIdR/f3D7M7+x45bvjjHX+or6AvJv+JZKc4CxOf++jjH49K+Vtdu&#10;km1Eop4QkEnnntk8e2P17UAJYxi6vYzywLEfKN2AOBgEkHnIH51+n37Nfh+ZtPChfLBaJBt+8TnP&#10;Xp35+uDX5u+FEjm1OKMLkg5PuOvT1/ziv2J/Z00cx6TbuuURyWZuMnaCRn096APqKy0+K1jbcMh8&#10;rjI7Dn8+Pzrz7WNDluL37S65BIAyPzx3AHSvX7SJQRKyHC84znkDGfr/AFNV5tNMz75E2BznjsPT&#10;p0A/rQB4J4l0h4YopBESsSO5OeuRtU5GO/Q15L4H0i5TxTFpscRLwRwIzfw/MS3A4xjPrnpX0t4z&#10;t2e3lgiIAn2L7Abuv6ZFeYeA7W7vfEyXCgqonllYN8p2BsKB6gj09evNAH1CsaxkouSFyB6nHTPP&#10;tUjLydw6fy7delJtz7cdcn2P+eOf1LumDnn/ADjP40AU5o12t2IGe2M49f8AP6VyWrQB1LAlRz7Y&#10;/wDrdu9dq6hlORn/ADyOneud1KJdpx29e+frQB4hr1vkuByDxxnj3+vv/KvB/Ettu3tjkMc5+bA9&#10;OR349T1r6U162LAtj0xkdyPxNeFeJLVTu3DGfT27/wD66APmHxBbbWc5POcDjHAPJ/zzXGRuYpM5&#10;wcnj068j/PNeoeJbco8hVeR/Lv8AWvLpVMcmBwOeuece3Xr/AICgD1fw5NtVFzxx+Hp0/WvoLw2+&#10;1IyDnO1eep/z/wDXr5l8NT7SAei47ZyeoPr64r6E8Oz/ACKE7eh98YoA+htGnGwFeecevbv2/nXp&#10;ljJlV7E/jXj+gyMUXAz0x05/l/P3r1LTmIQEnpj1zkfh39u9AFHx7qn9neHLiTONwK/Tj/DrX4af&#10;F/VpdX8ValfsdymRtmecgHrntn2r9b/j74iXTPDl1+8CiONiee7L27fl6fn+M3jTUIbiYpGclmJ6&#10;jrnkfj/nvQB5sVaS4VAxOeTyMnjp6/55r7m/Zt8EnUtVsoWTZ58ik55Ix+nb618aeHI/O1lA8e4M&#10;3yj3P17fTk1+u37KOgQ3F4t46DdEi7eOjE8+v+QKAP1D8DaPFpOiQLjDuoz/AMB46V2N5GvlmVhn&#10;gcfj2qCzhjSGKLOfLVVx+FXb9gy4A2p+XTmgDOtJpAJNwyF6Drn/ACayPEbMlm5cKqqNzs/bjOQP&#10;8/WtW1miaUpjjq34V5v8W9Wez8MXohJBMW0MByGkOAPbigD8jvjrqjahrTKTkmR5nyc5MjZGPoMV&#10;8/afmOYYxgN6DsOcf5+lepfEa4W+1e8nzkGQhcDjC8Dg+gx/OvKYWxNnIUk8Dp/n8cflQB7n4Vfl&#10;HJyB146f1OK+kPDTLhNjZAwM9MeoPTNfMHhOTDKW5HUZPXPoOmP8BX0d4XYIsfcc5/PP+TzQB7vp&#10;Pl/KFPIHb+X+eteh2A+4AeAP856Z/wA8V5vo7jaB0zj6/wCf88V6Hp+47CeDxz7fT/J9eaAOhAzn&#10;jr+X0xjqfpScsCSevv8AlQgAYdh06c8/59qmCHOMYAz3/l/+qgCHGOvHfj9B/kd8mnKoBOOD06nr&#10;1/KpDxg9z06f55pFBJGRkkn37UARBSQeeG5z6/5/yKbtwo4GeefX9O3ap8L/AAnr26duAaY4OB6j&#10;8j/n/OKAMDUchDzjAPp+PH6fl715H4gQ/dyRuGB2Az09q9d1Ebk9/wCeBnHvj/GvJfECsRIBzgfr&#10;1+ox6UAfPHjOdbe1mmclSoOB/u9ev9Pw9K/Or4k60b7VZog5CxtswD2yOfc9q+2/jJrK6bp8xZtu&#10;AxPvnpj0r86dWuVnv5nkO47jnPP3jx/9egDAlaBPlV8uRwf6A+vH+eK7r4beH21rW4EYfKT0Hp+G&#10;K86lhmmmEaDhfl4PHrn86+zv2afAF7f61bPs+8RjgdT2B9qAP1J/Zy8B2ulaJDK0eWcDnGDsXrxz&#10;1PX/AOtX25o1gquJSOMFvw7V5p4L0aLQdFgtlAUiMKp9+4/OvYdIQ/ZFZjyQB+VAFe+TzFZsfSvm&#10;z4gOk96VyPKjG9gehVOufqf8819PapIkNsW9M/r+FfLfiaE3dwUH+saTYfdASWH58GgDM8O2Zt9N&#10;WU/fuGMp9RnoO+MAfr9K3lXoCcAfTn3qaJFSMIowFGOnp+nensv8I5//AFZNAFRs445J9BjP4/5N&#10;Rv8AcBzgH26gdCPTrVrb8xweDz2/yaglAUe4yOmf09qAOK1Utlz028/l0z6/h9K8W8SP5RYZBx7f&#10;mQfUGvadaPyFumB+nX8fTFeH+JSdpC8gZA9enOeB+P8A+qgDx/VMec5B5GMY7Z6Y6f5NZahiQxGM&#10;+3Y/rx/hWlektKVx1I6/p7enf8aqRJnIA56ZPH6/1oA6LSowXUMcE/rjAxjt0Jxz+fNez+Ho2IQj&#10;g9/64FeSaRGS6Hbknv8AUf5Ofxr3Lw/bsF+ZRzyPXHfntnNAHo+lL8gIHXntxXSKh2gqOD/kf41l&#10;aZECo4znHfPQdf8A61bwTCjIyTn6++PrQBHtPsoxkZHv7etPUZBYggDp3/OnlcAZP3v844/CmumA&#10;cjpn6D0P/wBegDH1a8jsbV7hzgIvPJ6/X/Jr8mP2nfiLLf6pJpltKMDO7pg4PT8R/wDXr7v+O/jy&#10;38N6JLH5ux2Vs84z/n9ewr8VviB4iudY1S5vWkBLt8vfj/J6d/WgDyrXbiOSchiQPrnqcD8PX8q7&#10;H4b6FDqmpwxrF5r7wAoBxj14/r/KvOpleeQsfnz3HOTn0/8A19a++f2XPhXLqNwurXUWACOcHB+n&#10;/wBY0AfYfwv8KW+g6LFNHH5bOoY/7uO3+f8AGm+ONZMCMIzh5gVHbAB7f59K9dvbE6fZi2jGCAAN&#10;vZR2zx+NeNjw5P4g8QDjfEhxgcjPfr/n6daAM7Sbc2+lNPISCU7kgZb+f09PrXK+BNLbU/F8+rvH&#10;58VljY2P4jjaBnjnGPxr1nxxZR6PpiWkHWRDjuSfb3PQ1p+AdKXw9osNzcADyVM75A+eRj8i46nA&#10;NAHWatclRDoLPv8AspZpSMcux5H4ds1vaHAuRuJwSB/ken+TXBWJkZmnmO+SU7mOecnqfwz/AEr0&#10;3Q4juUgZBwM5/wDrenagD0vR4fkBA4445P8Anv1rubdAAGAyD78H+X51y2lwgKOOP0/P+fP9a6+F&#10;cIABjOM89KAIpwMfX/OaxZSfM5Ge/Xv7VsXBUYX6jr6e9Ykg+8SQAPx9xn3oArhecenP1+v5fpTX&#10;jGAwOQoH8+g49j/jU5BzgnAHr0PpxRtQYwOTgD8T64/CgCEqQRkjjA+nsPy9PwppTOexH1GefTPb&#10;0+tSMuM4Gfx6c4/D3oKtgg8A4zx+v/1vegCIKGYgnr29z6HntTyONuOucn+mcUuwIPQD3zk+1O6/&#10;Me36+wxQBRnO1McArgcdvw/GuJ1mfahIPAzx2/z3/wAa7C9bYpGc46dMdK861ybarDggf/rx/n8K&#10;APLtfuBlm6gZ9PToT7HmvOdgmud3XHv06fn+X4V1WuzNuOTkd+mB/j9K5yxAUk9ue/pz1xx/n3oA&#10;6mxjRFXceQB3/PPH614D8eviZFoGjT2dq2JZVIUZ4GfX8c/XFeoeKfElt4f0ia4nkAIUseCMcdM1&#10;+U/xV8fXPibW7q4eXMQbCqCSAOg64PPegDzLxBqM2o3Lz3LkvISxOc5/+v8A/W6VzoiLFUQ8HnIP&#10;vx+P+fq13Yybn5II9+vQDqB9K9Q+HHg258TatBBFGTEzjPGe/T/Pt60Ae7fs2fCS78Ya7YSPExVp&#10;FPcAAH16V/Q98MfA9r4X0a2tLaLyyqjOOv489a+V/wBmP4RWvhbSLa/lgVJWAJ46cDv79cV+hGh2&#10;8cQErDgcj0+p+goA3beD7Nb4Iy7D8v8A9Vcj4luFsbSW4c5YDAHHU+3+frXZgmdix4Vf5f8A1q8M&#10;+IusAsbaFskkKg/2uck/TpQB45eBtW1BzJzHG2WP94jOB2/OtvYnXoeAO/TnpxxTbS28hFAHHVu2&#10;Secmrvlrs4JIHfA9e3f2+tAFYKDn1/ln1FNPC4VuRzx+n1/H/GrDA8jHJ/H2/A1UnOFLdDz/AF6Z&#10;9P8A9dAGPqM22M44B6/0x715N4ivNpYA4ySOMD3yD7ZrvtYuCCecA/5zj19K8b8RXQZXywzzjBHT&#10;Of5UAcJqku+ZgvX9T7jJIH40ul27bgew644PJ7Y/z0rPY+bKcc47Z6c9f1rrNNt2UAquDwfr9PT/&#10;AOt1oA3tOhywYg846c4/DH9fyr1HRbNAycbgeM9e/v8A5z9K4vS7MlwwXH0Ocfy4/wDr16xolow7&#10;YH6jn/P4UAdXpsB2jjg9Py9Oa6dFULxwcHtn68ev8qo2cJAA6AY7elaTkBSAMY/yf8/T3oAyLxyP&#10;lIIGP5dTWNICc7T159fx69a0blixxjg/X9TVLbxwN2B+vtQBXCZwpP1/nQQD83QZ9iSPf/P61MUZ&#10;uo4/Mn/D/PvTto6MMgkf/X/z+lAFUqwyvUjn1FKcY3f5z6Y/L/PSUjJz3Ge3T396NpOFxgnPtjj2&#10;z9fy9M0ARMCMbfxAz3Pp+v8AnnMuH2qHUAZ/Q9zx1rTbdtJcYJ/P88VwninW7fSbCW4mkAVAxOcc&#10;Y7Y/z+dAHnfxE8aWfhyzlnkf5wOOT+Hr9a/In4vfEefxLqkrCXfECQD/AHiByfp9c+1eq/tB/GCf&#10;V7+bSbGdggLKzAgcZxgf59s18OatqRYk5JbP5Zyf/wBf/wCrABBquoYBw2C/v6dDj9K5b555VA5Y&#10;4H+femyu08uQMk+leu/Dv4fXeu3yO6ZQY6jHoR7etAHXfC74fPql1BPKnB6cZx9eMn2H9K/VX4S+&#10;BrLw7p0VzOihx2wPl4yOOvNea/Cr4dQ6VbwXVxFhIxnGBjjjJ7f54r3i1vjcTCztAPLDdQO4A44P&#10;PX+fWgD37wyv22VJAMRIemcZP/1q+pvClgnlJcyjCKPlB45/wFeF/Dvw61xHDFj90hDSE89xgZPe&#10;va9c1hdLtDbwHDFcAYxgYA/WgDL8a+JC5axt2OBjd9P1+vWvH5Mseucj1zyfrV+5lklmZ3bJY85/&#10;XmqXO4ADHsf5j/P40AQlQcgHOPxxSFcNlTzx/n/61ShTtxnAGf8A9Xf8aaVJOFHuO/8An/JoAYMk&#10;gkY/+tx+VR7Rx/j2FTbcHJ57+nT8eaUIOMDrjHf68/r0oAgCMc/xGk2Yzzgjv+PoeP8AOKm2FcsB&#10;n+ftn/6/eklUqAWHHHUZyOpPSgClMwVCw+6Qf1/Dv3/lXGatdxIrNu2kZzgngZ49c5rodQuCsZ2k&#10;DOBj+eD6cc/jXl+sX4PfAHvj2A7UAc9qt4SSc8dvXn+uf/1VyE7+YxYHPt+PH+fWrF5c+ZJtPGcd&#10;x1z6ev8AntVaGMv8zjAAzjP86ALFvEuPmGOnT+eOf8a62xtwxAIwf6fWsu2tQ21uxPXr+Z/l/wDX&#10;rtNLtAwGVwTj3z7HigDf0ixAbJGDx2/lXoVhbEKF6j06Z4rM0yzUKOMf4/5/z2rr7aFVQbRyPb9M&#10;UACoApIHJx3P8/xz1/lVGcnlTyPqfz7fWtGXj5eh+nT/AD1rKbJ9weeuO3U0AVsLngA/55zTcbc8&#10;9e5znmrBUnHOf6Z/zxUTDPUg4x+OPXr+lAFdh8w4wBgY9e/Gf85rmNe1u20izlnncAoDgdOnerWu&#10;63b6TayTysAAPX9en51+enxw+NjBJbK0nwxDDr1z0Pt60AVPjb8ZTIZbO1mwTnp+nrj/AD1r4J1z&#10;XGupJbqQ5dsn3H09vT+hqnr/AIlub24ae4l3EnpnPX/EnrXnk9+92xjiPJ6Y75Pr/kUATX99LdOE&#10;BICkcZxwffBPvXeeAfA9zr2owIi71PA45P1qHwJ4GvvEuoJHFGSxPcEgfh6/lX7D/s7fs1xWUMGr&#10;6nbYAAb5l/AAcce5oAzfgJ8ArXS7e3v76EM5CnkY6jt/9avr0+GFKCxgTA3Y4HYdh+RzXrtp4fhs&#10;LeO3tIlXA2gDp7D8K3oNGg06Nr27IUrkj2z6j196APK4/D9h4bsHvLnG/G7nruPTn/PfivGNZuzr&#10;moNLIf8ARovmPQg46V23jvXn1i5ltIJMW6HLkHjjt9fX8a8fvrxGxaW3CLzkDg+nr+vpQBPd3zXG&#10;LSDiJDxjjPHX1/Wr2mWxyDjAJ7dB/n/JrKsYNzh2GRnn3659a7Owixhl5J6/4+/1zQBr2duEAIyC&#10;oyOQcYP49+1dRZRA4IGO/Xrzx/n3rJs4Nyrgcn6fzx78Y/pXXWNt8oDLj+v1oA07WAL0GSfX075/&#10;zmtRVUKc8Dr7D3P/ANeo4UwF9Ccdcf56U6ZxEhweBk/h9KAKl3cMgOCAR9Bn07VytzKGZnBwTk8f&#10;pV+7nLMVznH49v8AOPxrJfc7EdMenOOe/wDXigCsw9hnp1+v+eR2xTNpHOMnnj/CrhRhhRhcDJHf&#10;/wDV/nvUIVeMrkn05/EUAVuenZc+gwQecU3Z+IH1xj/PrVhIgPu8Afjj296UKowD/EeR6Afnz7UA&#10;QKhChcZH5/57frTgpHTjp14+mf8APvirAU5wBg9SfTB7/wCc0uwhhzkLj8Rj/PNAFcrlR3P1z1Pb&#10;p0H50wqy8ZwPx69uP8/1E4Q5Pvntj+o/z+VOVMLtHBzx3/r74oAjwMZGSD79eP8AJ/xpmMsSBgAj&#10;35+lTODgDP6Zxz7ZH+cDtUTLgYHIOOnuPwxQBA+PTIP6/X/6/wCBrIvbhIlIzgHHrj2wB/MVoXNw&#10;qg56/wAu5578f1rjb68LuVJH6euevagCpd3Jck545x0x19OvvWQkTSkjnH5+2MY/z+tWWR5ZBtGM&#10;9Pxz7e1dJpemkt8w7DqPzyex/wA/UAZpOlktvcYOf1+ntXcWdqFG0jOPbnjmn29siKQBjGOeOv1/&#10;rW5bwHgkZB9+/qPw+tADYYNoAAwCOv8A9b8K3LO3AOcA5/x9fp702C3wBgdfqfyrSjRUx2x/n/Oa&#10;AHKoVecEgdR/Xv8A596y9R1OK0hZnO0Dj05/pVfWNZt9OgLyOBwce+P8Ohr4r+MHxwtNGtpoYrgF&#10;hkfK3p3HOBj8PWgDq/iz8YbHQopVSXJAz7+nTnH+fx/Kf4q/GK+1+7nSGYlNzYwcA8+lc18SPinf&#10;+JLqUCdijM3JJ555HX07n8q+ctRv5ZnJ3dD65zjp9KAJdT1SW8lZi7FjnOT19f8APrVSK2abG3JJ&#10;5AB5wPT6VQhikmcBBuzx/wDrNfRXws+Duu+MNQt7a2gZ/OK/dBOAfU/qPbNAHH+CPh5e+Jr+KC1j&#10;ZvMbbnHr+Wfxr9pP2Yf2RoLW3tdY1q2wWVSAR1I/z/kV6t+zb+ydpHhu0tr/AFS1V5Qqn5kHX3B/&#10;z2r9KNH0Wy0q2jhgiVFQAAAY6dhQBleGvCtloVnHbwRrGqDgAYxV3WNYttJtnlkcAgZpmv8AiO00&#10;i3ZmcAgflxXyv4p8V32uTPsdliOeOgPpx2+v6UAS+NvGdxrNy8EDkQDP0P6flXmhw2eT74OOtXnU&#10;nLngfTHU8Yqs0RZvl6fj9f59OvNAFUxLuGDyM+pz+FRleQAABwfTn06896usq/ebgn2z9euKZsPR&#10;upycd+nbpx6du9AH/9TzH9oH4fwy3s8fl/NGxePIyMHr6+9fl3460E2N8cIFQ8rz9fqeOnSv6Ffi&#10;v4Ng1q3a5Rcuozx3Hcf5+lfkR8dfAbWF7JJDESDuZf8AAH0/z1oA+G90ZXylwAB1/wDrY74qjJGz&#10;cgZxVy7ge1uGhcfMv1pY2QrtHU47cH6n8KAMry25yuMfjQxIA54roVhXyyMAE4Jz19wP5/5zWLMh&#10;jcqRz/nigCJW4wx6e2asRHkMvPbp+X+fpVYdcen6f/rrQtIxIxB447nt7fzoA+ov2d/iDdeH9eht&#10;WlIiLdD6d8/57V+tWia1FfW0VxG+QwB7ntz9P89K/BTRryTT72G5V9hjYe3Oc/jnNfqh8AfiFBr2&#10;kRWUr5kQBeuT39cUAfaNjqTqUGeAec/qRz7V1VrqAO07+nHJ/l+HX615rGJFAIPynHP8v/r/AM60&#10;obzyyOeTjoD1P5H8xQB6pbXZKZzkH9PT/IrZhnBxjgn9fUCvMLLVOgbgjHvx0H09+tdRbX6cADJJ&#10;78de3Qf/AFqAO1SUEZJ6/mfY/QVYjK5UEcD/ACPf2/kKw4LlSuVOM/XHJ4+n+e1aEc6kAj1/Lnrn&#10;tQBex7YwOf6Z9fUUhAODk4B/Drxjt+FAkDKBx9c46+lP4ILDpxzzxx/hQAwAn7ucnOf8MY4+tHUk&#10;kcHPbsOpA/lT9wwuT09wT9M+tBJPv09+3I/z9fWgBnzdskAevJ9evrXnXjzSItR06RimSV9+D/Cf&#10;w/TPFejkE/d9h+P+f51TurYXMLwkcOMHvg+/pQB+YPxe0G21fRpEMLBnzlsZ2yqMEAY75z2r8wfH&#10;WjLp14cNlw+056n1Pv0GM1+6PjnwUs1zeR7tgugWGOzr2BI7jkV+V/x88CpoeoPOYm2XOWU8cEdR&#10;79+3vQB8m2Dqsw5z3/8A11rXUY+0CQcK2OnQdxj+nH86wGIWQgDAJOPbn1robAqyGMkFuvPUehH+&#10;ff2oAmMAk2uq84PPXGOnHaoWQF0xkAAADHH9O1a0bjcFxyv0yM9Sf1x/SopomDErggfgTzx/P3oA&#10;ryKNoYL2B4/+v9a9Y+B3jC58E+Lra4jbakxUOTnAI6Hjjr/k15rH5bIVwQBnngn2x/n/ABqS2SWC&#10;4W5jbDR4I9Mjngj6UAf06fDfxRD4o8M2t2svmMVXdyDyO5rvpIwRx056cdf1r83P2Mfiel7pp0m+&#10;m+YYUZPcdyP1A/8Ar1+ksMyyp14PSgDLntQpO0cHPP8An/69YN3aHnaOv+T2/wA/pXcMmcZ7e3X3&#10;rOng4+n5+o9aAPNby0I5K5A/l/MZrn7i1ALDbkD04HT/AD/9avTbmz3A45A+tc7c2gJJxg89sn6f&#10;jQB5xd27DPUHGc4Bx+Pfp9a5+6tQd+RnPsP8/hXoM9vsJ4yRj1+mfT8K5+6tdxYAZJGemcjPr29f&#10;z9KAOBkhMRLIAASe2PocZ6/SiG6ZG2sO/HQH6/X3/wD1Vv3NqCcHqe38ie/Fc1c2zxsQR684wSe/&#10;+OPT9ADqbbUBLGUkOQwIG4cnPr/+r8K8j8Z2LyM8FuzETqUJHTfENynHU5GR+npXaQTNCSpzx9fT&#10;n/PSs3XLVb5DGp8tyFZWPZk557+o496APy5+PPhyKzuvtMw3C4XKBB09QT0xxXx/IjLKD6dvSv1f&#10;+Ovguy/srzbJHkkYmbkdVf7wwMdD34r8xfEVp9kupVK7ADtA47HIB/D09aAKiX26AhwTtAwMDv8A&#10;0zyKwQMzOwAx1/yP8K07BFupwj54449DnirS2VvZ3En2r5gp+UEcnjJNAHNPkOe2P5+1SKM4z05/&#10;nVu4i35k6KTxn079Khi4BTGc/l/nmgCNARIOcDmv1Z/Ya+IRUxaNcSkmM+WVY/w9jjP4V+VUo8sg&#10;dD/9f9a+gP2c/GP/AAi3ju18x8RTsF6nr2Pvg9aAP6RY8MBt5OD0z+HNThP4iSNo9Oen/wCv/OK5&#10;fwbqqa34fsr9DkyxqW7DcR/n3rrsHggZz9R/nigCAKvHGT/Pv/n605E+XdtyTzz9MmpcbSN3IH49&#10;/wDPalUbcp6/0P8AjQAxW2kY9uf5en9anDKw5HX16+3+etQsucAYGeRxx/OpAOemSOfTNADZIiwH&#10;oPwz/wDrrHu7VWBzzj26f59a6BSuAOmO3vn/ADzTZIwRt7kCgDzS/se3r1/+v0/z0xXBajp527lX&#10;5vwP4e2K9rurUSE8Zzz2/OuM1CxKl8qR6e1AHz54ltJHtnWLPzIW6Z+ZDkYzxyBXy/8AEfQftlhd&#10;FhlJEV/ZW+v48ivtPxBp6yQFuUwwGR0w3BHbFeH6joLTW8sUabvJZ4X64BOSpPp9T64oA/JHxdoo&#10;tbqaQxFMkNnpj3z79K53R7l7a4MUf3eCTnpgggj3x/8AXr6Q+IXhPUbrUZ3mRYIYNymSRgiZOeAT&#10;16dvavnKZIra7GeQHHQdicNnrj/GgDq5p4I/kUEEgng9/btz3qP7W0kTxhNx655P1yPx6j8qwftI&#10;ZyoG0qxwPUY6e+e/f+robsMpV+R7HGPTr/npQBh30hS4DqMKfm/H6+vof/riul06+mxuVN5A2tuA&#10;4BPGf8965HVp2afYOPpn8Px9qZaao1uyr16Ak/5/AUAfsX+xr4pb7PFpk55bdCwPYj7vHcckZ+v4&#10;/pAhBGc8fT0r8PP2VPGT6X4kNpv2hmSQDnPHX9Djnr26E1+3NlcR3FvHNH8yOAw98/p3/nQBdwOS&#10;OM4zjqf/AK1O6deR/P64pyr2YYA46Y6ml4GBnGOcdx+tADACSOwB/Id8f55puNuWAOfoDwTT8Kfm&#10;PGf6dP8AOaFB4G0556dBj3oAQ5OADxx7fypucEc8/Uk9PWpDtG7jB4J/z9aaOhGDnnr6Z6igCuyk&#10;biRgj8QT7n/PHtxVGePjaeh7dOPY9K1Rjacjbn1+ufpUMyAg8YA7np+dAHyv8WbKaK5R4Dg+eCWG&#10;cjzVK9c+p/zk18ofEHT7iKwLQpvcqSxPGO2C3Ocnnj9O33P8XIorfSZrxkMjLGGCjqdjdcjn8+K+&#10;QNfiu7zTHur5NojGxU6fOOmVPXI4yPTPvQB+bPijTDDqMkspwhclSABwMHGe/WoJIHMUcxGPMA47&#10;gfTHTvzXqfxFtvtV6XlQLgZC46bcg/XqOnP5YrzoqtrCu4M/lbeo6jpn6f8A1qAMa8jOAz/PkH0G&#10;TjjJ98/5xXMSAk7lYgHA4HOff/Priuru5zMPK5UCTjt94Dt/X2rEnt9uHj5x6nHB6cfh/hQBQlhj&#10;kB3AktweP55/+t75o04mz1W0nQjYkqt/48Ov9T/kajQsIUbnK8564+vWs23H70OxIUMO4BIzkAev&#10;196AP2z+A3iJrrwmiucbGU9sYZVxxwPwr6e0653p94nvxwT7n3/HPNfnv+zH4j8/RzATkNCh4PQr&#10;1/L3/wD1fbml3+4Bs8nBz/8AW9u+aAPWIJdyjnAP5e2f05HP1rSUjHPOQPoc/wD1q5Kyu84YnBOO&#10;/Q/z6f8A166S3lJAPcfp/iP896ALi4JIxk9vfj/Pr2oKsCcYGePcHH6U9T8vIzj26Y6k0vXgDk/j&#10;+Oen50AMwSxYHg/h+Pv+QpevIUZ6+nf/ACaXO0ncMf5/r6cU/PQYyTj689f/ANdADACMYOCcd+nH&#10;0ppXGcHj9B7/AOfpUgPOR1Gfpz2/SndTlu/vjn6f5+tAEGAO2Ae/Hr/+sVWaM4ODgDn8D/nH+RV7&#10;t0yPT09Px/pSYBBKrnOTz6/r6flQBzV7CzxSK3IKnr1Pt+WPw/GvzO+Oent/aoZSWd7KQrjhflcg&#10;55/QfjX6lTxrglsEfTPP1r4E+L+jm51q3jjCARQXDM0jBVCLITzyOfYdfSgD4Dv7eK2hWV4vNJbn&#10;eQenGBx+n9a1JCH0xUYbjGWUKoGMcnGPUZ6jt6103jKHR7K5SK2uvt6DYMquwM7ZJAB+mO1ZbLKd&#10;M3oqoG3Ac/gQevOKAPkfx7HjU0jUYIweehAzjH+f61x5hkCrgdcn6eo9a73x5F5mpgKOeR64x2rl&#10;TCGQbiAExxjof659vrQBLYNtAKnGTxxg8cdP1q7uKqcjBGfmxggk/j/9eoIlBOyNiUAwPU4POf8A&#10;P9KtNCAh3nIxnnI5zwKAPrT9k6/Ft4jfc2As0ZyMdyMkg+/HX+dftXptzuhVgcA46fTOOn+fevwx&#10;/ZzuBa+JpMDJDRkhsnOWz/jn269q/ajRLwNFEMkghe/Xjt0/DFAHqkEisvpjt2B9KvL82NwyR+nt&#10;/j/Kudsp8kjdjp7d/T37V0UTBuOp+n9eOntQA9e3OOp9fTJ/WlwAMfX6+5+tOA5yASO2P896cMjH&#10;HJ/UfSgBAq53nknqevT+n60hAAHbGPTn8f8AP9KcvU8ZI/KhgSB1IH9ORmgBmOSAcZz+We3brVaS&#10;NiORn2OKu55OOc5A7f5/rTH6HjA/w7/hQB5p43hUeH7xyMEr6Yxk889Aa/Hz4j380/irVbdRgG4Z&#10;Tkdcd8/T/POR+ynjeLd4euyDwyjPpyef5Gvxw+ITrd+JNXgsowUa5lDkAklozyQev5fhQB4xfFJ5&#10;pILdsOuCzH7uOMcDuPrXe6TFFHbTxwPvfeAWGdueOc9sEevpWVZeG7WOUJcvsJZDncOOeR/n869Q&#10;aw0jTtPmVR5ayn1zk8YJ9f8AIxQB8vaube01u4JDXFy+7KjgLsX5ec888n8K86vVZUxj5iCzD/aY&#10;559Tjv7V2vjO7MmuzLDlYhtHy+2AMe56YNcjIoIKvxkgfN/Ue/p780Ac+saoMMFydzYwcAnj+v8A&#10;kV6B4Vjnl1CCOzJYxzIoYIdu3IyDj1xgY9zmuMkXfIjkkK/3go5+v0Nev+GLyWaS003TojbxzNGr&#10;so3MW3Y9OOmRn/CgD9kPgPIYvDgjOQTJn26dAP5819N2M28Dvn2AOe/QCvk74LypH4bRUGD5jAfQ&#10;DHJ/SvpzS5/MCqx5AP0/z3oA7VR0Knk/16mmkAZxyPY/r3/Si3kXYB1x/nr/AIcVYKHq2Tn8ecdO&#10;350AQFcH5hkfy545p4Vs/XHt0/P/ACakKnGcYHvjgDuP8KeQeC5z39P8+mPyzQBWKjBXpn+X+PTt&#10;WbepkFTz168fh+HtW2yliOOcfXoOR9apTpuyv+fcD/P86APMtYtSQ2BgE/8A6v8A9deL+ILIFXVh&#10;wevqMH09h07d+tfQuq2yuGZhkEjP1715N4gtEIY9+nvz/hx+o60AfLHiWyXD8cAjH1z0P+H0rwTX&#10;bYrI+TjZzx3z0/UfrX1V4jtELMSpzzn/ADjrxXzv4ntMFiAQDx/9b8aAPJfFV4lvpM8by4GxNqgn&#10;nIyf8/8A6q+dfsdvOxkBwBk/Mw4wevP0x+uK9e8dSrBEyk7nLEAHnt1x69ePp2rzmzsjcbWZTg88&#10;8HPpk9M/4/WgDpfh5pCS6w+0EqCoKg8nrnHHQfnX7WfAvT3t9FhcxhI0iDBj3B5B7fXn8a/I34aW&#10;aNqMaEbhuj7Yxk9MZ/Cv2v8Ahfa2q6PDbRAsUVA2eM5HTPHrzQB6dZ27XNwspbZEuWOcDIA4Hf3J&#10;FdIunEwRErkHnnryMk4+lZc0gguls7f5toOT9en0r0OG1OIwwwSo5PsMn/P4UAeG+N7JYtOlVYiS&#10;GQcdcAc8df1Hua8q8BQTSeI5X2KkIDsoTsB8qgk9Rz24617140tpLtMxuQm2RsD5ec45PXGK878J&#10;2a2mo3EMabIraNFXv8rDcAT1yPWgDv1UdPX6df8A63pSbRj3GMdOw/CpAAM4HH+ef1pSQMH14wPb&#10;k5NAEGF2nA5wAOMYwfyrKvotyFcYHPtj+XPr/jWxuGSApOfTkf8A6/8A9dUrkbkGRkD+tAHlutW6&#10;gPx17+ufXivDPElthnO0YGePcd/519F6xEMHAIODnnvj+XrXifiWDhywwCT6fU5oA+XvE0GCwQBS&#10;RknH8/8A9deMX0ZSXcCATn/Pr7c19D+JYCyy8EHvjnvnPtmvBdWjZZ+SQOecYAP+elAGpoMoV1Qc&#10;gn8O2Px/zmvevC85KJ6nuT3xnGf5H2r500aTy5EwQMnvnJyfWvdvDEu1QF4xjrgkfl6etAH0h4dY&#10;jYuAT2/H9MGvXNMfCDnPXt0/p78V4j4dmQ4JY89/fqPpXqi3xtbCW4Y/dU4PvjsP0oA+Jv2r/Exe&#10;3/s9GYeZJtPPRV649K/MTUbhvtkikZCnpknkfz/z3r6+/aG8RtfeKJ42I2W/BzyN3cf59ea+PZZU&#10;DbyhJzx8ucc8Z/z6UAd98OtM/tDVYZTHuMbcED8c8D/PpX7Gfs8Wb6X5UaKUP329SvXGfrjj2r83&#10;PgToE19cJPINkfXAHXj+vOf/AK9fst8J/BNtYWL31wNp2jauegPJHH5D2FAH0zo90TbwZbeXwTn3&#10;7celXNb1BYoOGAI/Poa43S70CYlT8kYB9O+PX8qwtd1d7mcQJ9wMeenHc0AdfpNz5rbmOWOD9Bng&#10;fjXhX7QGrSwaL5G/aZJM7R1OwDqPrXrmksILeWctjCM/HJBxxx7Y4r5G+Ompx3WrxWYbJgtxvOej&#10;OeMg+uOKAPgbxXGfNfJBz9e/qf8APevNFLCb5Tgc++Oe1eu+KBkknqSccjjjp9O9eR7AtyQMlQSf&#10;fHr6570Aes+E2UMgwQMdMcDjA/z9RivorwxIAE7BfQ8E+vb17V81eHJcFOcE/wCea+jvDTsUXnAx&#10;nJ/pn9TQB75o75CsmTkDsevfH4V6RpwKkNkAf5x/+rNeYaK6vjaMYwOn6/jz0969O00kAYHTuO3P&#10;pQB1KdQccn3wf89qm27QMnAPt+Q6imR8gAkZ/wDr9zmrLKMkkYGe/r7etAFcKeuMYGOufypx+7gf&#10;xf1znrTypU9OB6Z4/ShVwSxGc8dPfoPw/lQBHwFBJ47Yx19qjJwOrA8fhVkLgcjkZ9s0jD5T2J9u&#10;h9M0Ac5ejGcjk+vT/P8AhXkXid1iR3bhQpJ9sckY9v8AJr2HU8xg559+Bx7D2r5/+JeoQ2WiXEjv&#10;tyv6DqQfegD84fj/AOKWuLr7DEfndtxGemDxkfj/AJFfIk0jb3LEjJ5X0xyRn3/z0r0vx/rMus6/&#10;dSgbkViF74C8Zzx1x/nrXBT2ocKqknJGDgnv3/z6/SgDR8K2kV7qMUWASW/DqOM1+x/7L3gqK3a3&#10;vpoR+5UHBHVsccY568V+b/wP8C3WrazHOY8IjA5IwcHH86/bj4Q6LBoOgxTsuxiAzZ44HSgD3fes&#10;HlW0Y/1Y4/4F1/D0rv8ATnOxVxnYo+ua8n0y7F5qUjE5CEtkenb8/wDPavVdJO5VB5J5PFAFTxOS&#10;tg5BwVAI9+f6mvny6hd9Xlkz8kK46/xnlq9v8Y36QwsXbCoN3rkAcf8A1q8VgRgoLnDNlm9ck/56&#10;igBQAuVIwB7f5GB/hTwv8XQ8/r6ipCByQCQcfkO317U3bgDn/IoAawx9ePbFZ9w3BZfetE4J3dCP&#10;f161RuVymMYI/wAPagDgtaOY25wMfTnqMj/PpXiHiWQYOTk4PtnBx9DivatbYEEdz29cjOfevDvE&#10;jZ4xySfx9BQB5VeYEhDDPb8Pr6HPTp0psCZPqGA4OeO2Ov8Ak0+cEOfTqev5g/5xVm3TOMggHHoQ&#10;OfT2x/8AqoA7Dw/AQw3YJGccf5z7ivctCjARWJyc+mPbqP1FeT6FExCowyQRyevuMfQdPzr2nRYd&#10;oAA4H+Rn/P60Ad7psXyrkcjHf29B17VshMjH/wBbH9OKo2CkL93+fr0/+tWieN3QH/Drx1oAjYZw&#10;uMA+nX6f5FYes6nFpdjLdSthUH8uvPTHFbrZB3ZwOf518r/tCfECHwzoU8CuYyUJI747EfX19KAP&#10;g79pX4jNrGry2McmYlzuB7Zzg4+v+TXwLrF+bl2YNwT+Wf8A69dZ458Uz6vq1xcTyZJY4J6HnivP&#10;rSOS7uFRV3k447kk+g65oA9L+HHg2XxJrUEBjYgtzwOn6jjn/PA/bn4M/D+18L+FrbI2vIucADIA&#10;/D2FfGf7K/wra6nhu7uAkHacnpjk5HHf/Gv1d0/RIUt4olTYmAFABwAOO9AHkHiC2m+zySIOTwB9&#10;eB+OM5rW8E+D1sLH+05o8s27GR69ev6V6M/h0alqC2xTKRkA4zz6c4rqfEdvHo2hGGJcsibVGOrH&#10;kjFAHxr4ogGo+JJJpRuisMjsVJPQH3Jx+FQ6zNJG0OkZxt+eQA5G9hwOf7o4/wA4rodQg+xsbiRl&#10;wn76RcZO4g4H9fz9K4O2aS9ne5lb5nPPJ9fzx2zzQB1GmROQN3T5R1/U/wCffvz61odsFIBOScAe&#10;wH8q8501CWGRjkDn39/f6+teuaHHuAZs8Y/Lpn8f88UAeg6ZFgAqDg+o6eldGowmcf8A16ydOjPl&#10;/LjB/pWy3Ax/np/n/GgDJnJ5J6H/ADkmstuwU/z6d8flWnc5PTrk/T8fT61nEEN+vT/PpQBXKbTk&#10;f0OfY/jnihlzzjOOOp6d/p/nvU4wvyj+vb09u1M27s8Zx7YyfzoAaFO44yMDg5/Tt39adj5SoGT9&#10;eCfenADJGCTx7c46etOPTIOcdfT+lAEBX1/x68D+XHWoSrANkZ6/iR05NXlxzjgjn/H9fSoZfujo&#10;B659aAOZv3HlnnJI7+vp36f59a8o165Kjb6ZPsP8ivR9WnYqR39eeO/+eteN69cl923nH147cfjQ&#10;B5nqspMwVhwTjPTjqPp1rNe7itIWmc/Kg/L275z+P60zUrtQ5ZjuI45Pf69vyrwj4m+O4dG0u4kS&#10;QZQMEA/ibkH8v8aAPH/j78S3kaTRbaUAtnzdp4BP8PbAHt2r4guZnnkO7hs9Rzn0Oe3tXS+I9Vn1&#10;S7luZW8xnyckH15yP5VzsNq0soWNGIzzxng9Rn6dv/r0AWdJ0mfUb2OBUMhkIA45P+fev1P/AGWv&#10;gmZ7u2vbmP5Ewx4OT0Bx9PcV81/AP4V3eratBe3MRK7lIyCCDnPNftr8O/CsHhvSLe1iTY4VST7n&#10;v/8AWoA9w8LaRDZWkNlAuCMA4HoB/kV67DGFVIE4I96888MQNFbmeQ5LHj/P8q9L06Paj3MvAXr2&#10;/KgCvr94ml6afmCM46jsMV8z3czajevdS+uF/n+tegePNXa7uDYxtkPy2DyFHIH6VwKx4OM4A9Pb&#10;3+lAEXC5GMAc/U+mOlKxweDxyc/hx9fX+tSHJyxOCePb3PtTTg5/z0/+t6UAVivG7Oc+3OM9M/0r&#10;Lu22gs2SGz7f5/8A1VssML8vH6flXJ6tcMgZj06juD+n0NAHDa1cbI3cDBB4A5/yP1rxbW7vJdI8&#10;kD8OnT+ea9I165AUjHGP6/l7/nXkGov59ydjZHOTxjk5/KgAsIGkk9cevt39vau606AEBdo+Tjnt&#10;6fln3rntNiIHucD8uDmu50u1L4DAAkj14H6/SgDrdGtASOMj0/SvVdLtgqKcf5+v1FcnodmygZGT&#10;xjP64r0qxg2KAB0/n+P9fr6UAadvCFQEDA6fl26U24OAN3btz+PP496vqoAyDn19qybuT+Fe/wDn&#10;/P1oAypA5JOckccf1qB1554C9B/j9as7cHrgnr2/L8803aFHrjnp1+lAEGwnhRkDt+HXFIQAoYnI&#10;Oemfw6/59/SYg9On5cfl6UEc7uhP/wCo/wAqAIQoByRjd9R7/rTMDG0HA9sjrnn1/wAirHBG0HIO&#10;e4/P8qildYYy7cAZ69Bjr1/z/OgDH1a9jsYHnlbaFBPOB0/lX5s/tJ/G37LFLpmny5d8rlWAxzwc&#10;Zx9M17f+0P8AF6x8O6dPZW8370r2bkj3Az+H86/HXxh4lu/EGpTX1y+8uxIz6Z7fTt9RQBzmt63N&#10;dSvPMcl2yecnJ5/MetcFc3Ms8hVSc/iKt39z5rBFOSeuOnTp7103hXwxcazdxrFGzkntz7HA59aA&#10;L3gLwZda/qMSbDgkDAGeP8/hX6c/CL4U21na28kkIVFUZYjuOmMdP8fwrL+B/wAG3t4I2mgwcZJx&#10;zgn1HT8ce/pX1x4gktvCOmJBCMS7QFAPU9hnr/j+eADgPFOrRaWi6LpvErABiP4Mnnpzk9q7f4W6&#10;NNqN3GsShpXYbRjjA5Jx2x1P+RXjlhYX2t6oC2TNcuMnuc8e3HPFfoF8IvBUXhvTDd3Q2zyqMk9V&#10;Udu/J5zQB65pVvb+HdISMHJUYz0LMeM/57Vweq3st9cSSueWz+HX8v8A61bOsag87HacIucA+nvx&#10;XLSHrkEjJ/n/AJ5/+vQBRkU84OA2c8e3TtRsbkbcdf8A9WO3+frVtuOnv/k/1qPbtPLf44HSgCsF&#10;KkDOP6/p796aFK5Cjr/TgY7Va2BBydpyD/n1/wAKaybsZ4OB7c9Bx7d+1AFZRkADge3cnpj6etPa&#10;MEEr7/T+XTr9KmC4+8OPfP8Ajj/9VNwCDjnP/wCsf40AQBcN8o5HXj/P096o3LmND3I+meOcf4Ve&#10;kIjHoRnPOQcetcnql35anPGfX9PX8P0oA57Wb7aCq8sT69eef6D0BrynVrpnYrnIPbvz+Xp7frXR&#10;6xfsWZSMg+3Q9j2rgLmbdJ64x154yc+uP8KAKRIdgBxuHp+uc+nv+Va1vDh9rc8jt64/D3qO3t8/&#10;eAA/z/LrXSWFvkgquDxg+nYY/wA/yoAvWFkSBwQR/n6/4/lXpOjWDDaSNucdOR69uw/risXSbAkK&#10;ccj8enf8+a9L0+02BeOOTgA896ALtrCOD37fy7dMVrFR3/z/AI/jQqbcKBx6/Tvzzz0psrBQM8/0&#10;NAFOYuTsz1+n8qqbcnk5PJ6Y9h/nirDjKnBz/T05PtUcjDhc7j6549eO/egCJlweTg/mRn/9Vc5r&#10;mr22kWks8rhQmf8APH5Vb1jWLXSrR7idgoAycnvj/Gvz5+OnxujVZ7OzlGADgE47c8YoAo/HD42i&#10;PzbO1lOTngHgkevPPsMd6/OnxP4kudQkluLmQs0vdjnPPT8qm8R+JXvbiW5nlZ3Jz1//AF+38q8n&#10;v79rmXy0O73zyfw/z/SgAubqS4n2p0Yjpn9Aa9F8B+Ar3xBfRwCIuGPTHf2xUXgLwRqPiDUo1ijJ&#10;3MCSQTj/ACTX7Rfsxfs2xWyWupapagYxjcMnp7/qOeaAKX7NP7NaWkMGpanbZ+UEbhz36ZFfpvpP&#10;h6DTrVLa3j2BQOFAAA9B3rp9D8NWumWiQQxhAoH4D0rpFso4wZHOFXvmgDl4NLit0a6uflUAn0x9&#10;K8I+JHi52L6ZZHbnqQfurnrxiu4+I/jYWUL2Nm2HfOP8T7c18ha9rMkrOA5LEncSD1z+n/6qAMvW&#10;dS+9DCxKj7xz1P8AnnNYEMLSOc9CeeD685x0H+e9RqrzMWJGTwPwHf610Fnb8g7QCMeuRj1/OgC/&#10;ZQ5xjgH0/Hn8uD+ddTawEgADk8k4/wA9aoWkJGGHJx2wcjHTH+cV12nWZkxxkjkgZHHrQBo2NrlQ&#10;cYB9gcn34/Tpiuut4cHdjjv6+v8APtVazt9oBIOR06Htxn8K2QoVRkYPXvxjmgB5wkfJwfp054yf&#10;896wr24IymeuevP6VYuZ+gzkn+vtWNMxYluAOv6/5FAFSbcQWVufpnPfjp6VDjoccfT9MVab5Rgj&#10;ke2cD8Pr0qMKcHjGemO3Pf8Az60AQMmCCeTkjj3/APrj86aF6cdP8nHerhjAz/8AX/A/5+lJtHHH&#10;p+OPr0/z1oAp+X14xxn2z796NmcAAkD8Me/+HT2q0UYgep+vHr/k0vlYIwOO2PrmgCuqkdyCO/T3&#10;PJz/AJzihVbHTnrkev8AWrBTJHOAOwHPT/P0prABh3H4Y/H/ADmgCnt6EgYOfXv04H+f6KVYAk8A&#10;HnHUew71ZbCZwCQPQfj/APqH9KQjJGRgjnp0oAq7T2H5HqP0/wA96pXM3lqQe3+f6VYnkEQPI4/z&#10;z/np6VyV9fBt3TA7/nxQBVv71iSFODzz/XHP6VzbF5GBb5gB15PXt7/l9aklfzS3OCf156DrV/Tr&#10;Iu+4jOOp/wA+negCXTLFZfnXgnjjP+f8+1d5ZWm2ML3/AM+3X/69Q2dmIwFK4A56ew7Y+ldJBCRg&#10;j09O/egBIYd2NowT+HJz6VuWttjtgn6/zp1tb5OSMYxjGO//AOrt+da6RiOPc/Tn/wDX2oAYsYCn&#10;pgYH4+361zPiDX7TSLdpJ5QoUHr345wPw/8ArVU8X+LrDw/avLNIqkA9xnp/jz696/NT46/tAqn2&#10;izs58tyMDnnGfX8cj9aAO6+Nnx9h02GW3t7n5xkDb1BH4/qPfvX5a+OviLqXiC7kmlnJBzjGfz7+&#10;p78VzPi7xhfavdS3FxPuZiep9fbg9sV5jPdyzk5bgf5/LmgC7d3/ANoyDySc5z/Prnv/AI1ThtJ7&#10;qYrEhZjx3P51Ppum3F/KIokySQOPfsK++P2f/wBmvVPGd5bSy2z+WSuMrwc888D+tAHmfwQ+A2r+&#10;MdSgT7OzB2ByQfT9cd6/e74Afs1aL4O061uLm2DXG1TyvKnHuK9C+CvwD0TwNpsP+jr54HzHb/n8&#10;6+pY47eygCqAoA/lQBXs7KDT4QsYCgD8K5nxL4tttIt22n5hn/P51meKvGdvpsTxRtlx6Hr6V83a&#10;tq9zqdy807FgxJwTx14AJ9eaAJPEXiG91mdzMcIScDkj865Ijpxj9MfX8O9W9rtgZyR1/HPX/GkC&#10;7cNnOfy4/PI/+vQBVIwSwB5/l7HoaQhAS3Ax0PXH+fWrWzsOBx/nP48etIBnPr+nUfz/AM5oApFM&#10;cnoPQ4zz2PtSGMbMevXn25zVh1HOSQOOv+HsKzbmfyhkjLe3b/P/AOugD//V+2NQiF5amNvm4z09&#10;ug//AFV8F/GXwKJ2mCxhs5aM8flk/wCfWvvvrwTkH9f8/wCTivM/Hfh6PULN22ZkGcYwckj37EUA&#10;fz6/FXwkdM1B541wGJ/PJPTJ/Dn6V4xExRunII4Pfmv0/wDjd8OoLpZvk2rIS2cfdYcnHH8+9fmx&#10;rentYXssZU/I2Dx70AVElKZLj8u47g8fqKyJ5PMmYryD/k1oAK2Vxk/5/wAKoTwmNiOx+v8AKgBi&#10;kAcjr71MjfOCD74qAYwW65/z+tPTqCTj/PSgDZVjsDMPlHocYxx2r3b4I+OpfD+uxxuSqOcYzj6n&#10;/H/9deGwv5tp5aqGIHXv/wDW/rS6fI9lcLcK20oSe+T1/L1NAH9APgjV4Nf0aGdeTtGcd89eP89K&#10;6Ge0KZIXI/DP4/T/AD1r4i/Zm+J0d0kOmXMuQMdTjHt/n9a/QZovtESSR85GfqPT196AOMWR4gV6&#10;c+mT+n8/8nVttRKMMnP+PJ9v8/nU91YqVJRcj1zjI7H+dY8sDx5Zjgn8+/agDurLUge4wPfjpg/W&#10;ujt70EjJweBwR3+vT/PtXlcFyVOckE88Z/GuhstQO9QzdPXuT798f/WoA9KhuRjrkZ/DoMf5xV9J&#10;R64P19eh/T/61cVb3QDYByQCPy+tb1vcEoFzjg+h5Hp/9egDoQQT0BI9B19B+FO2MSMLgn/OM/yq&#10;hFKrEt0I9yPz9avBs5wePwPbj+tADgpCkEY9v5ZH6UhXbjC8fT/PPr07Uq7WHI69gKcOVXjg569O&#10;nc/nQB5X490uaW3E9sNpUiQepZew78+3evgT9ojw/Y63pkv2WEuwUzxPx/EP3ifnnp/9ev0+1Sy+&#10;12LqR845X1z6V8ffEfw7Abe6geMhQDPHnHGeGAHtn19z6UAfhZ4g0uS0vpFVcAk844xnrWfp84gu&#10;Qm7IbqeBnv3FfQHxf8PS215deVD5aDcQOuBnOfxr5uCSKXyOExu/+vQB6LFKyuJFTII6Y55/n61p&#10;z2Ilt9yjIPof5fl/nNYuj3CzW4TIULgk9evbntXoulo1zbMm3c0eR2I+o6fz5oA4qC3V8q3ygEde&#10;e/H+fX86kFquQG46jGfc9/wHp/Wtq7svJlDbcBSMnqPQ+lRggqcck9B7g9enb/61AHt3wD8Zz+Ev&#10;Ftsgcxxu6kfgf09/yr91/BXiIa3odrfK2d6jdjBz74/pzX86mnStaTJeKCXDA+mMdc9/8iv14/ZZ&#10;8fx6xoUOnPIWcDIBJyGGMj9M5/OgD70hmDgccn/PFSlQw45z/LtxXPwyMCMHk+mOn+e3StaCcMAG&#10;BJz/AJz7Z9M0AMmhBGQMD+h75rEuYOvy7Tkev511PysP06VUlhzhgOP88f5//UAeeXdsOSBjpx/L&#10;P+Fcvc2oDZC5weg7gD9MV6deWgbJUZ6cn/PSuburIkHqQCccD8u2OaAPObi3C8kcDB6fn+Fc9c2z&#10;BmyuR9ev068f5FeiXlkQASu7B/QHt1/WsGe25II6DPXr/wDWI9KAPPprUqflGD27Y/yf8frkXhkj&#10;RXRSTF8w7YJ7/l1P9a72a3yA2MZ5/wAP6ZNYl5ZnYMIckHHA5x3Poe/4UAeEeJWm1qGWwihwis8L&#10;t1bZN9wjrxzj065r80/jR4H/AOEd1G5SY7JA5KjuCODx/j+dfsZpdlD9rljlKqJYnikHdkPKnJ6E&#10;HnrXxP8AtI+A7aW9n1OUvNE/yhsYL7ATnB/Dnv1oA/MWGRonKocBuDz196uTs00wlYYHPT2HT9M4&#10;o1K0NvdyRKNi7uAfT6/jV2NxNE0duuAckkkcnuCD9Mj+tABHbi5tiSpHr7Y44H5nisZI/Km2sOAe&#10;59D+P4V01gilBxuAHqOM+o9u9VGt1EwZ0yOucHnjBx270AYs4EjDaCAOOTx+H1qbSruXTtQtr2P5&#10;WhcNn6H09qu+V5j528H1we+OP6flmo1tRGdzDJJ59TigD9/f2U/HaeJfBdrbyH94I1ccg5yOcDA5&#10;z/ntX14uXOVB5HqOK/GH9ib4g/2XqkWk3UpIVwAGbA2scEZzx1/zzX7NQyCVQyHIYDnrkfh+NAE2&#10;Mck5A+nI9D+VL0J4/XP+f5fzpCoUE/lz3+ntS4w59/Y4GO1AAQOQRkf560owACoAB+o69P8AOKTj&#10;rjJJ9f60p79s9sdB/n1oAcDjtgD8e34danDLgg5we2QT6j8KrjDYz3/yKXceq9D7mgBJYywHqOK5&#10;u/tFcHA4H0x7DHcV1HDAg8A+n6fn61TuFBXpjOf88evX/OKAPKNV0/fFLEwI8xcD2P698GvFNRsV&#10;8y5g8wxxSxrLx2dCc9PUDngnn619PXtkrZYLjJHr3PP0/wA4rwnxLYCx1ZJ1TcUmKnjKhJcYz+P9&#10;aAPzr+O3hiW2up7lQ3kS4kjBbrzkEA/4fnxXwxqyNbybwSWLYwfQ9Ovp/Wv1i+OvhiSfSvtV45Mi&#10;K0YVcFgFPBI4OD69PQ1+W3iqxFreFVGQjlcZOSAeDzk9/r+NAHOWspm+ZwcyDPyjHKgj6fj7VWNz&#10;LFId3APPXg/X0q3aZDgMMENjABPDZx6DmqmoW0lswUgKXyDx39v89PrQBkX06SOCmCRz69apJKSQ&#10;3Uj8e3pSTnopwSM/hjpn1qJDkE5x26dvrQB7j8G/EkukeMdPk3+VE0gjLZ6KwwAf8iv6F/hprA1H&#10;wlYupBMS+Wecj5en5iv5j9KvDZ3aTKc7WU+wIPt34/xr97P2WfGEeu+EY1LgmRVkGDnJ6HHXp/nm&#10;gD7NEox0yfTr/n0xUuflGOfrWTbTs+OeSf5jt9fzrUUZ6DAP+en6UAKdwIyck579uenr/hSqSV6c&#10;Doe+DUpXGARkjJ78+h/D6/lUZH93OR0Hcc/r+VABgYz34754/wA/hSHnPUg+5qXgYXH59sY7fhSE&#10;eox3570ARKvRRyfyx7+vfmmsuRjOOvr9fzqfAJHYDGO/Qcf/AKqRskcDg4oA858fWwfTgGgE4kDr&#10;t9SVOPz/AB5r5s1Pwrd3Xhv+19ajw4hXyd2AdjDGCBnBBHf3zX19r8eNPd0ODAyuOOmDz+nXtXy9&#10;f61e6hJc6M0xGySSPYg+6S3GB0HXtmgD86Pito8tihunhaMDf8vqGxg479Mk9PbpXzkzTywMZB8x&#10;Hb2P+fzr7H+NukNFbyS3bjO19oXk5Ud89jjt0718iiSP95tcsnysMAY9Dn8e+KAMacRYDKgYjDHk&#10;Y4GcAe/r+FQKzPhtucYxx7dqbfuyxdCSpwenUen1/wA4qtaM06EcgZyePz/lQBotFmAoTjB5/px9&#10;OP8A61YLQskpVQxUnHfOeoPU108P3Sqrkn1IGOf/AK348c0sUQklTcSuC24Yz1HagD63/Zm1jyVt&#10;oD8oDSpjvyM4J4x049Pyr9ANG1TDBieuPx9OeTX5XfBfU10rXW2uWWKZD6cE7Sfzx+gr9DdI1DaR&#10;hsD0zng547/570AfR2mahkLycjJ+bg8//W9DXc2k+VHOCMfhnqf8ivDdH1DBTvlQB/X1/wA/hXp2&#10;nXjbQcdAB1HP59MCgD0OE8bQMAH9T1OOP8/rYALd8n8e351iWcwbGThBj+VbiEEcdPy/H60AK3DZ&#10;DY6f5xSqDzntz/hz14p7EFumAcc/h3NAHcDBPtz9f/r0AAUngc4+tNxxyOR3I/LjvUpA4wPvfj+P&#10;496UKSNw43cD+vX17UAV9uckHjGT7e3/ANb60AbuSf8AP+T0p+0DODgDnt/n6/5FJzgc5I/HH+fe&#10;gCGQHB9cevXmvhr476cX1C2llcqge7jwvBO4bsAe/wD9b3r7qcZxjqMEDGOvv9P89a+TPjXpsc13&#10;byzYjWO+zubOCGj6YGSf85oA/MjXIXHzQx78Pldw4wvB6dx6D8SavWMKSWGPmkBI6jA6dQP8ea9H&#10;8W6NaWMRits+bHI2S2Bgf0H09MVyEcZaCQ5BI42gk7iR24P9OPWgD5U8eWmLsOUyFHcnkk5z6f5F&#10;eeLEC3IwoG4+vX19vz71678Ty32lMnIJOF6YIJx9T/8AW9K8i4UnPGQDk9j/AJz06flQBZVlbAA+&#10;Qcjn8s9vyx71fijXYXYZYKehHX1x7Z6mqa5UHHU//X//AFfzrUjRmh+VM5DDA4PP16/5FAHuHwOc&#10;ReKJGPGPLLYzwd3OP8+4FfsZ4fvgI1UYIAHvkHv79j0/rX4sfCp/sniVdxJ3IchcAEgjGf8A6xr9&#10;Z/DWpbrW2kZ8GRFb9PX86APpTTbrO0k4+uT0Hb69/fvXY2sgOOmeOn9P8/nXkuj3wkCrkk8Hr6fp&#10;9c16RYTg7CeSenegDpuOgGR09/xz1H40KOBt6fj+lRRuGUZyCMH8P8KnAxjPX/PFAC7QB1wDjHbP&#10;/wCqgj+8CD1xxjjtipACSSDgHp+PP60ny4Pp0+mf85//AFUARhSF4OQe3b/IpNnTa3p+IPYVKqpt&#10;9Tx+P4//AF6cy5yMY/Ee1AHA+PUx4cuDnIDKB7kHp9DX4/8Aia3kOs6nOBkyXM7Nu4wS+OvH1JHp&#10;j1r9gviA5i8PSkDrIoyMcck1+Q2sLJealdx28LSg3Mu5j905Y5Jb2NAHg93d3UOriFJDgvt3A4OM&#10;9f8APSvTY7S5l0JZ9mxWwzPj69Bn/PXvXOz6av8AbMUzgABt+B91eeh9T/8AXr0fWZAugwLB86jl&#10;sEH8h+P+NAHxxrkXna5dop+USnB6Yx0/LHPfNZmsKtvAVGBuYDjgEH/PHvXb3WkGXULy9uMtErkj&#10;tw55B9McmuZ11onlHGdo3duvQYznpjr/AF5oAwrKx82UAkoHYEeo54wP8c19JeC4NKtZbK0th5kp&#10;uItzfTofY57Z/lx80W0km9XCEJ14PHTjBPv+te+/DyaBb3Tk2/u5XJOSAcjgYJ5PTGf8gA/Tv4WX&#10;HlaFFCmSFkf8ieAPofevo/RrrOPmJHX/AD/Livk/4e3UltoWnI+Bu3sDjGQXOCRx6Yz3/Wvo3Qrp&#10;SE5yD6Y4Hv8AzoA9ksJgUG4c89Of85/KtpT8oJ5yOPrnoePr3Ncppk/yhSMD8+g/D611MTb19QAT&#10;3z9SP5UAPI6dcenX8KVVYg4HI6fyz7c/41KgVVIAwfz/AMOfWnlRyuDgegI7cGgCDhQdw6YPXP19&#10;O/emOm5SM8nPfv8A57VYMe0kAYHfio3Xgnt+A6dP6/WgDldQhJHzA5HHH86831yAhXBGcZ798/5w&#10;fyr129j3B+4z07n/AD/kVwWswEA4GMD0xznj14/SgD5o8S2qgMzICvXJ9fc/0r5y8V2gZi6jJGT1&#10;B59v/rcV9e+JLHdGSU+YDPHf8Mf4V8yeN4fKikkZNwAPTAxx6+1AHxj4utnmucLlnBLYBwRg8c9/&#10;8+tc9bxpCitIN7FQdvHHufp3ro/EF5dz3flZVQq7Rt43AnkE1gIrSuIYV3cgq2T3Axgd+fT0OaAP&#10;cvgvpguNbjlkIZWkjHudvPC9P1r9m/BFtaaToomc+ZJKwz2w+BnqeuP881+WnwD0BBd2tyVMkjNk&#10;ZxhWOPy/H3r9U9AthHpsErsC+GI9eO/OMn096APQvDVvFfX0lwwyzNt3EZPByxAPQdAK9Ke2OHbH&#10;Cj5eff8AzmuT8GKrRCYJhSDj1Hb9ffvXaySjPlr94Htj0wPwzQB5j4otYnguI8ZjaMDII4II6ZyD&#10;n/61cFpUKx3FyyrtbcFJ9SvfHQV6nr9uq2gjdtod1BY4GcHcBz0yRXnGmQmNZkIyXmk/Ebzg/wCP&#10;egDWYAZJ6479ue3p/wDWqPHG09gO+Pw/OpF2nORg8/8A1z1qXaAuTzgg+/5d/wD9dAFYD5hxgdPr&#10;z2/pVSeP5SMf16/rjjmtHy85b0+v9OlROoAG0ZJznvj/AD/nrQBwWqRh+QMj+XavIvEduNzrwDz2&#10;6Yr3LU4TyMe/TrXk/iSDfGWK4Jznk9+xx9M0AfMvia2I83C4z+P6cck9P14r558QWxSVsJwPm56c&#10;ZycfT+tfUHia3YSOSCRjg9vz7Zr598UwgEtsyBnPOM8dcdeuaAODsm2TAgbQenrnPSvavDU7Haqn&#10;hsY57968KjGyQDGWORjIzg+n4elereGpdoCk8Njgn8gO5/KgD6f8OTHCjnB9P5enNdb4u1NrLw62&#10;1gpdsZJ6AZya878MziRVwc89yBk4/wAf1rI+MfiyLRvDc5jRWljTA3dA7dOPXHrQB+avxH1q4vta&#10;v55SZA0z4xkjaG447/T/AArzWFTPcxjcR6eueM9eepOfxxW9rt/9uvZXkClyzNgY657Vs+CdJj1D&#10;VoUZMkMDjqB2wDj8R60AfbvwB0FpLO12I21ipBwR27fTnrX6gabqaaRoCvGcJINvXptH+J4/Svi7&#10;4YaNFY21ihbZ5KhuCCCMc5/+t7Yr3TxL4ihtLCOzj6kqxXP5+n4dqAPbNI1Z2tXdzyen071yd/qx&#10;n1HyFOUQYJ75OePxrl7bXVi00Mj/AHQpPPqO30zXM6RrQvL9towJpSrEn+FDyRx0x39aAPoyLUI5&#10;NPhhZsCfCNt69ec4zjI718h/EeRJtTvZRGFkll3tyTnAwqjHoB35619J29/D9klaPG9PmJAzkt0y&#10;R7D+dfMXjVmnmnmbguxyPTPr+FAHy34kXG5iMDn0/X3/AB5rxu4/dzMccZ9QT9DXt3iRAocsuSOe&#10;cj0x/k14jqAInDsSdx9R+P5/SgDt/Dr4Zdwz6/h9fr6fnX0l4WlBBAJPT8jnHXHSvmTw02HRx1BJ&#10;/wA/y9Pxr6Q8MyABTyCAP/rkjtQB9DeHn6Hngdcc9OR68dq9X0x9yooGTn8fb/61eSaEB8nqcYPJ&#10;79cjP4n/APXXrGmLwMHBH1PTHegDs4R8nHJ59e4NWShxjoQf5+tVoMFfUYz6Y+n61dZeDkkjn2x+&#10;NAEPGenr+nNLgE98jnB49Md/zpdp6n/63t+VOKcKcc9ucfp/P2oAiyo6HAHTA6Z/+tUchB+6MA+g&#10;6GpijADAJwD/AJP+fWh1wDg8Zx7/AE/+vQBzWrE7C244APT/AA/+tXwn+0v4qGmaLParJtAXb8vq&#10;eP5f/Xr7p1+Zba0luZDgRjn8s/5x+dfjp+054qOp+IDpyOWCMXIHcn19sfzoA+VrxwXeUHLHJJPc&#10;9gex7fr1o0K0a+v44MfeYDJ78/j/AIdazHkI+RyFIJzyM9f8/wCcV658J9AuPEGt28MSkkv1AGMd&#10;cZoA+6/gF4PihjtWdCXmKjnpxg/kK/Qm0vksdELjCtkqV9B2xknGe3tXzt8O9EXSbNWA/e26AIOg&#10;5wDjjFd5r+rM2oxWNqf3RROP9oj5gT0H+elAHvHhaXci3AORNn+fX07enpXtWjFTEHYjkBevPriv&#10;nrw7cYWKMHARV6e/J46V7nDKLSwAJ5464zk0AcJ41uXlkSNRgPJubpyFyBj061x4QhT2HHHv7Vf1&#10;a6N9qk0qHKIQi9uB15+pzmowoK4JwOPT/I+lAEG0nJz1I/8A1kcfnSMpCMAQO/QH9f8AP1qyVwcn&#10;qMdv0/nURGMc85P59efagCLB5OMAfL17dz6f5NZ97xGfb3/z/WtQIcHcePTjv2/z69hWXeNtjORk&#10;jP4//XoA821xuvIyOnH9R09/evB/ErH6j+n+e3869w8ROVQgcnoOe3PX3P414V4ib5hg5PT69fxz&#10;QBwEwXzTtUtnn257/wCHp79K0bSNGwpXCn2H5+nvVXvtI5G3tjjr1/r/AJOvagll3DaSec/oSc/y&#10;oA77QYRuHscDHfHHPT6/XFe16ND8qrjPJPQfh/knNeV6FbHCHGSDwcH34+nFe16NAFRVxgA+nQ/5&#10;9hxQB1lnEdo9CD/Tr9ev+NXOgKhc+/4/yp1oAEz1yfy+tTSZAD7cjHt+X4f/AFs0AcxrupQ6TYS3&#10;cpwAD+fP5V+Of7THxFl1zW5LKOXcqHHBznHY/wCOev6/e/7RnxDg8O6LLHG+SykY/HnPTnnoPwr8&#10;WvGHiF9Q1CS7l+Z5CTknjr3/AB5zQB5xrEbXMrsgIORz0yPc+vrXqXwe8Fya9r8CyRl1Drxjknue&#10;vSvNrH7Tqd4LWOPLPjqfXsce3+etfqj+yr8IMJBc3KEMuHbj9M8/jQB92/BbwLD4d0CEJEqTMg/h&#10;Ocf/AF8V9FQaYkcIkK8Ad/xxj/8AVR4b0uGNQoXtge3r/wDWNdhexxxhYVXGcZ56CgDJ0PSEBe6Y&#10;ctjtz79P8ivNPidqUVq5Vx8luCx5/iPAx/n2r3uGMWGmFyAMKW5Ptx/KvkL4o6rC1zh23GI+dN9f&#10;4Fx9DnH0oA+e/E1+8kcVixxJJ+8kA9G6A/Ss/TUwApHBx2H1z+P+e1Y1zcSXd5JO5wzE9xxk5578&#10;54rpdMiVSCcAHnp07/j74oA7XR4gZF6Dp7557fl+HvXsOjwjAx0PX+uK8x0SJmkTgjgd8/n6e9ew&#10;aLGV2jALDBPQ5z/nj+dAHZ6cqgDA5H1596vzErnHUZ7YplkgUDHbA/z/AJ+lPmOQT6cfWgDEmw5O&#10;O/8A+rp/Wquznp9c/j/nHtVuTJO7t9Py/XimhcAnrjn60AVQFLfKPTBznt6H9ajZcDPQflj9Pyq2&#10;UOcZ4Htz9TTSpwSBnHt/nj8f50AQ4wTgcf5x60jBhjknHP8Ah+vNWduDyuDn16+1MZTux3+mP50A&#10;QAEE4OM+nGM9RVG4lIQkHB/+tnj/ADwa0iACVzgZ+tY+pSAKeN3+fw7df84AOD1m4EYfecEk9/T+&#10;teFeJLoAN6L69se3T/P1r1fxBOQh3HkZ7frng/zr5i+IPiKDTLSRpX2jDEknGAOp9T7UAedeLvFK&#10;2SSeWck7lU59vvdse2fzr4J+JXit9bvikMv7uEYGPlyT156c813XxA8cTSxzuHO+bIGTyE7Z9M5z&#10;XzTf3XnSFiSzPjOevbPHQYoArvCGYr0/I/r7/wCRXsHwz8Eza9qsK+TlQQWz3wehz/n+vDeGNFk1&#10;TUIoI0LkkYx7ng/ieua/Tz4I/DaPT44J5E2s5BOR6/0FAH0R8F/AVlolnDcyxYKYA/D/AAr620cm&#10;7uUjQ4jj6/4+nr615Fp722n2qRQcljwv5ivW/C7fZbdCV+eTv1J/z3oA9r0hA8kcCcAHpXSeIdVi&#10;03TnVTgLjP19BWb4et/s9n9smHzN93PHHb8vWvO/E9+dQvWjUkwxZ79T0zn+VAHNzSPcTPczA735&#10;55HPb2qHaQCgOM/pz0x/n+VSCMr0PJ/n7U/acY6H3P4Z/WgCmRztU5b0/r2prdRjn0PSrTKcZAyO&#10;P16enWopF2j1HYf1P9OKAM24YCM8kE9/5Y7/AFrz3Xbkork5yP8APFdnqUojBYjpjpzwa8q8QXny&#10;ED7o5zn9MevTrQB5p4gv2YON2AT+VcVbgzS7lOQePc5PX9K1dWuGmlCk5GT6f5FO0+EdSCce/Tj/&#10;ADigDdsLZSyDGQP6e/WvSdGswWyRwSB+Hf8AyD/9fkdKtg0g4GAOeh756+/T8a9X0S0wEbb/APq/&#10;n34oA7LSbYKuAAxPH1/+tXb2sPUHj2/yax9NgwgO3B4z68966VIwMEYIoAhlb5R79T6ViSZdwSeG&#10;5/oe/T/PvWrP3A6n8AKzmTIAHQf5FAFQKNoUc8Z4H4VGykDB4x79OeD7fiatGPpxwP6dzTdueMZH&#10;PbPHtz/+qgCuFPPqPxIoKHJzwfcZ/wA+nSrO0EeoHv6//X96Y67VLY4GO/t/SgCoSB87HGe+OmAe&#10;vf8AWvC/i58Q7XwppMreaBIVPpx2/wA967zxx4ssvDOmyzTybcKe+f8APtX40fH/AOMF14m1Ways&#10;5iUyQSpyOMg4zjA/z3FAHlPxa+Itx4u125d5S0QbaoznIz1r5/1PURhlQfNk856jvkfh/Lj1l1C/&#10;eWR23A7yM++Ccfr1xVPT7CbUrhI1Qtv54BP4/wBKAHaDpFzq16kcS+bvO0f72On+c1+knwD+Csk4&#10;gurmAuewYdh3Pr3rjv2efgpc6pLb3k1sQrsOGBGQe3f05r9hvAHw8ttB02I+UF2r6dx1FAHO6V4e&#10;sfCWjB2G0hct7/5/WvnDxtq3229lurg7kiOEQ92IwOPfsa+j/iLqKiN7YHEaLjPYtnv6f/XFfOfh&#10;zwxd+N/EIMmTZxNjGMbsHGfT8e/NAHpfwQ8JXuqSprV5HsG7Ma4HT19sV9myzLDB9njOFX73oTWD&#10;4d0e20DSorSBFR9oBwMYHYf41duJFyQOg/P3z9KAMu4ckgk5/wAR9KoEk5AOR78988irTEFxgZB/&#10;X/CoMfOQRk/nz+n+T1oAg2tnBJyf8jnP6fhSBTycZ7+wOeenfNTjao9ev5/Wmhcfd4BPQnPfrQA0&#10;gEEdOp/ye1Lt79P6egxn3p3Q49D6dR/hUhQEHHGcf5/wzQBXAXqO3+f8moXU88f5Pr/nirhB9Sc+&#10;uB+lUbqRV9iQP58f1oAx76dUB5yDx/k+9eb6zf5JYnkEYz9O2f5fWum1m9VUPzAEZ4P8wf8AP9a8&#10;l1jUMuVY4znH65z6enNAHO6hebmKoMleeDxn2HvWRBEzMCRgDrnoM++aVy0jcc7fQ8mtK3hbA2Ln&#10;PH5dR/SgC7axZCqMYIzn8eOOg+orsdLs9zDbwTj17cAEf5/GsyytZCwIGAD1z0AP8/avSNF035c9&#10;BwPwHcD+QoA2tIsNgHGSO/r9fau4gtQEHGQen4/5/wD1VBYWvlhW9OvGe34VtrDtAGeB19f8/wAq&#10;AKjx7M56j8AP/wBdUHyWPcf0/lj0/pV2Ukk7RkH9TVXAHU5z68nn60AUypBOTtJ5Ptnv0rH1jUoN&#10;MtpZpiAFBOSfqenereranbaZbGWdsBB1r4H+Ofxugt4Z7KylweV4PJ/DPagDI+OvxuSFZ7CxmAzk&#10;ADI68A/59vevzc8T+JZ7+eee5bJbnjp74HvnBqbxZ4pl1K5e4nfeT79OeP8APNeN6jqL3bsqkgE5&#10;69c/57UAR6jevcTlYycjgEHj6Y45HWu18DeCL3Xr+KNIjIWYdPfue1R+DPBt7rmpRL5TPuYDgD88&#10;e/r9O1fsN+y9+zb5sttql/BtRCpGV/M8+o6UAbn7LX7M422mp6tBgJtbDD0wce/X8M1+uPhnwvZa&#10;LZRQwRhAgwPoBUHhfQLLw9YJDCgQIvHA/PFdMtx5p4O0D9AOKALwjQKewHXtXlnjvxhFplq8EDjc&#10;eMZ7jHStTxf4tt9MtjFG4BPv7dB618heLfEc15NK7ycknIz6n1/zz74oA5jxNrk91M0zvl3z1Hr2&#10;rzCeVp5cLjn6/l/9art/eNK554JP6D86rWkW5lyvIHvn8vagC9bQ8BM4I9T+uPyxnvXTWluThQMK&#10;c/p+VUbSEHGBgj8ec8j3PtXV2FoeOCQv649P6UAXrGzd3BYHnt7ep/pXcWFkFAOOB+HTpVbTbPOF&#10;xjH44Bxxn/Jrr7S1CKAVyfXP64+tABFHhehGfrgfWnTELnsD+PB9vT/61XJAFB45GD7Y/rWRcMDw&#10;vJGfzHtQBm3BZm+n+f5VU25IzyD+n8j+Aq23O8lcg9O3fg4/z0pCuV65AGenb9KAKTRt3XOf5DIx&#10;nt9PSkCHBYD7v9ew7/rVvy1GQBnp2/An/P8AWlVQGJHOc+n1B/z+FAEHl5UBQSM+3+en+eaRVz8z&#10;Dp/OrWwYJxzx07+oNCqeGJ3Z+vI9v50AUtoCspGSP8j86XjgKMg+vTA9farW0ElmHA/l/wDqqIJ0&#10;ycnj6jmgCEx4w3YAfjkH3pioTg4yR39fX/61W3QAkYySM8nt6/5FN8tSc+nbv/kUAUyuCrAYx0z1&#10;H/6+lUrhxHkdjnPPX1zzV+Z1VTztx9Tz61yepXo3HB44+nsQf8nHvQBQv73IGDgE9e30/CuRmd2c&#10;ccc9sgfjz06/lVy5mZ3PrnGcg59f/wBVFpYGVtxHAHocHJ7f5/GgBtlYNK3zKSF/X/H/AD7V29nZ&#10;LGowACB6Zx9D+VLYWPlY2DIHY8j68810VvacAnrxz+NACWsB4BHPHIyBk9sYrobW36DGP/r/AMqj&#10;t7YrzjA7fp3/AP18YrchiWIbnAwO/wCHOPwoAfFEIk5PQnPXg5rzTx14803wzZSl5drJ155Ptis7&#10;4jfEzTPDNlLiUB8HA3AHp/n9frX5FfHT4+XGqXU8FpLvJb16du3r1/8ArUAd18c/2h2lmls7afLH&#10;IA7c9M444/xNfnV4m8WXOr3sss8pO7sB+Wf8PWsXW9dvNRuDNO5Jbnkk5z/L/P48mzO78ckn1oAt&#10;PO05yRz9Tn8+fWtnQ9Au9aulgt0JycD/AAzV3wz4S1HX7lIooz8x6cjv3z+fvX6ufs0/srS3sttf&#10;31uUJ2H5geAevbPT86APOv2b/wBly58S3kF1cwNsDAnrx9Sf8/lX7tfCf4PaJ4J0yCCCACRUUFun&#10;IHOK2vhv8NtL8JaZDBawKoUenXHf9K9ZuLmCwhMkjBQPw9uKAJS0VohzhVWvJPF/jaK3Vre1bLdO&#10;O/41j+MPGzuTa2Z5PGfwwc+mPSvHbiWWZiXYk85Oc/j+FADNRv7i+mM0rZbnH09v5/8A66zgCQNo&#10;xjj657Z/z9atbflOMHJ9RjjvzTCmDwM49O4/lQBWC7RgDp+GP8KUKAORgfl19enSrITAIHGfr6en&#10;/wBemlOoxgfqPQ/5/GgCoBxnPIGP65/+tUT4HAP4HjGRz6f5/CrDgKMg84we/ucf0rJurlUzzuAx&#10;j39eOnFAEV1cAE8k5yeuO3f+f/664vULzggscf4/59fX61av70bjg5z3BHXPH+fzrl5Ge4YIB1PT&#10;/wDUO/vQB//W+3wDkkZ/LP8AnH1/Cqt5AtzC0TDJIx9Pw/pWgDgZ7Dn2xnoB17d6btftn1PJ7+mM&#10;4P8AXtQB8cfGDwY95azrCmzcMjA6MD69ia/H34peFpbS/nZoxEQTnH15z/X8SR0r+g/xXo63tpKo&#10;Thx9eccYOO/t/Wvy6+PXw6QPNdwRbQzFm4PUnkHj+VAH5gwjy2JYZIA6fXp9e+aluE84FhknuMY5&#10;rf17Tnsrx/k79D0xnHUY/WsaArIw3cAdcf57/nQBikAd+KYP0rUvbfy3LqDs9eevpz79KoAEY/z0&#10;oAvW74B3ZOR09fY04fM3JIB+lQQysCARkVrWlr9oDszcgZAPTjr7/wCRQB6f8KfGFz4V8R2lxFIQ&#10;okHOe2eeB1/Ov3M+Fvim28W+HYLhXyQm489OB3r+eyOJrScNnAQ8ZzwetfpB+yZ8VBa3sejXsxCt&#10;jYCTyDgEj/PTt1oA/Ti4s8A8YzkfgPU9T1rJmsFOSOSTx25Pc9+3/wBeuvj8q4jWWMgxuAR6c9DV&#10;Sa2UkZHJ55/w+lAHnk9j5ecdM4+o7flVFZGjcAgjB9Mn356c/T+dd3cWuFYNxjrgY698Y/8ArVgX&#10;Nl3UYIyMnvwOvryPp+BoArWeoMvyt8uecdccc+nPrXV2mpE4XPUdPrnrXBOjxHOcDp6fTj8/ep4b&#10;l1YqCfT9c9Ow6+lAHrsN2WfAb8Tz39a045xjOeP644/qP04rziz1LIG4kAY4PXH0/r+ldLbXiSYX&#10;kZ9OmPrQB2CSAjLc5H+T9asqexA4P8vz/CsOC4BG7OM81qQzLtGD3x6H8v0+vvQBdJ+XpknIxj9c&#10;14j8Q/DIuNtysefKy4BwQVbhgR3/AP1Gva1YNg5x71la1YfarQuVyU/E47gHvQB+S3x78AxxQTXM&#10;aZCg5fqCrcrz/X2Ffmh4h09rS8ZVGEJ456HP9cV++nj/AMO6df6TdWFynnPCpXkAAxNyrEex4r8e&#10;fi94Sk0q+lSFOAc5x2zx+fXr/SgDxXQJ1jucEY9/b/8AXXsPhi4KTFM5Ukcg44/oR614PFIYpeRg&#10;/h19v/r16r4cvcAFlwSAPUcH0/z/AEoA73WrSJ4wyKCQepGep7/T3ri1TYxGMjv3x7npx+ldzct5&#10;8AzyTg8jqc9OP8iuZuttvKQBj19iD/nj2/MA0LPcYy2F/wAAeo7/AOc19Nfs/eNbvw34phtS+2GV&#10;+Bke3fj3/Wvlu0u2jAWMZXcewxj+WfT1ru9LvWsp7e6gALxsC2Ow4yQfbGRQB+/eg36arpkF5Gd3&#10;mqM9PTue1dEpOPb/ADn1/Ovl39nHxzF4h8MQWssm6WPHfJPqMcf59a+nlYHDfhx2FAGpHMcjnn1/&#10;r6Vd+8OnJ79aw0+XPzcD29ev1rRgnI+QjI/D/P1oAdLCCMAc/l+Z/KsW4s8EgDJ9P89f89K6dQCO&#10;ecf5/wAmo5YVJ4HX/Pp26UAef3Nj1G3JPfNcvd2RBO3tk/mff9fyr1O4tc5bHAGfx+v+fpXO3Flk&#10;ZxkHjnnHrj/PTtQB5bcWvPTn1/px2rCntV2lAAA3t0/z27/Xv6Rd2BGdg5GR/geP1rmLu1K53cYH&#10;GO2fXnjrQB5dq1jMJd8BCF+hIHBzwfoTXmHxV0KPXvCs6Ipd5IvNjZh8wccMB7f0/CvetSsyQSgz&#10;nofQ9ufrXK3yqLSVbmNhFndtA++jrg8c4Kt1HfPegD8MPiV4ebRdWlUKwTIxx1J/T8AK4TTJVEgj&#10;PTOR7ED6+tfaHx/8LsLyedIvJJ+8D0BGeecdfbpmviMZtbk4HKHv/n/PagDsEtTDOqgYQkHI9M84&#10;z+X61avbPKB4wcBf0xwM8VLpwN0isgyEHJAHr3/rXSxW6yRjeSQo4wOh7Hv2/wDr0AcALcj5hwpP&#10;1GRnIz/n2q2lqSg3AnOOvGDnn8//ANddFNpzITgAqecEE5OeAfb/ACcUSQLt244OCPX17/yoA6b4&#10;S+IJvDPjGyuFcxozqrDpnd3J9v8AJr+hP4beIY/EPhWzvANzeWASe5UYz06//r71/Nmqy290k0RY&#10;bTkZIyOc8f571+0X7IHj5dc0CDT5ZQ5ZAvBydyj/AA9aAPusfdOOp9unHcemKfgHLE5B5+ntSAkp&#10;6en5U/3x9PYDpz9OtACqpbORwM//AKu9IU4Hcf0p6sR7Y7//AFu+e1Owc/KAMk88DH40ARKOjZx/&#10;nH+RSMvU/p7dvSpskjnjOf5fnQ4zl1HHH/6/SgCALjOPf9f6U5huBH6dj7g08KQTgZz0/wDrfzpx&#10;AycdSent65xmgDLntw4598fj/np+HSvI/H+mFoDMnGYyR1ADIcg/1z7dK9sK7sDGQT3Hp3x/n8a5&#10;DxTYR3GntuwRHz+B4Pr2PP5UAfIHxD0k6p4YuVVlLTQK+Sc5ZOCQfcda/K34iaJHp1xcEoQ/J4H8&#10;S+/vn8a/VTV7Rw09nds2y1nMbKO0Mi7VbHcZIPX+tfD3xv8ADxsZnxCoCMeT1Pbp6f8A1qAPi3Sl&#10;Vb0o0hJYY9MY56H/AD6VN4pileDzIspH1X8+o/z+dWTJtuggXBRs4wCQ3QEe31+nNX7+Ey2LvIm9&#10;MHHc85+mOvHHrQB5ARlfX/GhUJJxzj+lXTCFZ1OF2k9R+f8A+s8VVYhXJU8A/wCTQAqttPHJGP8A&#10;Ir9Sf2JfG5WO30yV8qkjR98AMOP1Havy1bsd3Jx9Pavp/wDZf8UnRfGcdhI+Elw69fvJ+HpQB/QJ&#10;Y3fzKMlccf5H09P/AK9dJbS56jOAT6/lXkuh6xHdW8E8ZwsiKR/X/I9O/Su/s7pXHvnse/5fhQB1&#10;inpg5HHTHp/+ulwQD3z/AJP+FU4HXpjPT/8AX/npV4YPfpn2/H/9VAAN2R2P/fOfp1qUpxuXofbr&#10;6/8A1j+NNOOvXt/n61IpPRh1/IZ7ehxQBGFyfl5JHXPoep+npQV4PPB7A5z/APqqUr/EBnHrxx+H&#10;68+lNOA/C4H0Oef8+lAGTqluJtPniYkBlYcd+/4c9PrXzpF4et5fEV9JHEQHjE6nGGDr8px2P0/O&#10;vp0phckED0OOnc/rXmMWkxtqEPmsUjMk0DNnGNyHbjnGOO9AH56/tLaHAsFzcxOXmVgy46YcZI/l&#10;x2r869IiupTOsowQpX5j1w2enQcZxX60fF/RzcwXC+UH+VlyxADFE2/Xk+n58c/mn4g0qbS9RnDR&#10;eUhIxg9iPmxntnp39qAPLNUlwzqhwAd2MjA9AMjtzzVaABQCQSq8jPPGO3tzxVnVVMc54ABXHvx6&#10;Z4P5jHFUFnVPkRcqRnk89Op9PbNAG3alQxcnCnGOcnj/AD1z/Wti3PmTLETgkt34/wDrmuYhm/eL&#10;wSM+p5P/ANbv/Wr0d/5ZjaNSTxjOO/HHpQB6p4QkWz14PGcB4wcAc5Bz06duuP8AA/eGjalnyJEf&#10;IaMcjuSvY49e/wCFfnT4dvjDqdrOwxuO3GOTu6Z/lX254Qvmm0qylY4wpTtj5Tj8eOnFAH0ho9+Q&#10;AFwScHqT79x74r1vR9QAXOc479P09eK+a9J1A/L8wDHH6c/5/wA49T0XVcEEjGOnOMj0zj9aAPoG&#10;wuw2GDfIvv27f5P9K662uMjnO7p69Py/nXlOl6ghAJPPQenT/PP0rvbG64x0JP6/XvQB1an0GRx1&#10;6U7kZ3Hk/wCR2qrbyBlHzdfx5z+H1q9jcQRyMj1Hf/P+cUANVQcsOSe/I9/Y5+lOIGQQOTn+X+f8&#10;4qRVIztHTv2PHb6ZHenNuPJHHb29/wDP8qAIQuAcEdz+Gefegc9sDt7f0+vWpMdgQcds9h2/L/D1&#10;pCCBjJxjtj16UARbTyoGRj3/AMmvm/4vWCTF5WySl1C3HGMrjk44AHpX0qQeQRx9P5/nXhPxTjiM&#10;V3mMyNm3ZVXngsFIJ/nQB8IeP/D8Eclw7F2YMA2CVGyQZXPHQDnPv1ry1LRIkdQ2SQCu0YGR719O&#10;eNtDuru6mvbyLClwoBPUKuBkD5Qf1rwwQRfvQsexEz94gdPT+VAHyH8SkWGVGQNvDSDOTja3oe/u&#10;T/WvOtLm0aGHzbyJppcBWRuNyg5O09vpivXfihCGlyoBG8gHnoeT9eP8fSvEApXAZcAn+vb8B/Pi&#10;gB6RxvctPENiO5KqTghRngn/AD/hsMhC7lO8FeM8d/X+WKzrTJcbhj9Dg+/b3+tb4Z48Io+ZgAeM&#10;kjqc+nTtmgDpvh2TH4mj35OY5AMnuo4H164r9O/C+p77KwZRjdBG3DdPl5IHr1/rX5feChIniO1l&#10;nfAJZdw4GCOc59K/Qnwvfq2maU0Zz/o6A9OccH19PTFAH1PoV/gRhGzjjnt6H9K9a0y7DYz3xj3/&#10;AJ1826DqRGzPAIGRgnk+uOfbivatFvwQoHBx29O56e3H0oA9as5SUCdMeuf057VsLyfdvz+h/TH6&#10;VyenT4AUk9vfqO/bkenSuphcBSoHP1/L09TzQBaVOfmGP/rgf1/wp+0jPGCfb6VKDkcjg46j/wCv&#10;/KkyT36//q6Y+lAEeMAtjOB9KTbkFcc4x3/HP6E1K2c8cjjpj3/nRwGPGSOemf1z/T9KAPN/iQCN&#10;AKKQN0g4BPOOuOn4fjX5Y3Nne3E8zom2F55AemSyk8nA4yfxxX6nfE5zF4beTptJYYH91T+Hv+Nf&#10;mzp1yp826kQz75GfkFUGeMkjqf8A9XNAHhutaBfnVYPNOxAQOML+agc8ep9K2JdPVdBtnkBZATzn&#10;BOc8D05wCK67VrmOa/2qV8zkluPl44I65xxn1NUdaWYabEu7ICkFguAenBHX8ccGgD5YvLi4ubqd&#10;MYTe/TvjnP4dK891Rh5jtkjbgDAy2e2OwNd9etPbSSxKuC+7ke/UnPp/nPfj9StlAKytvYjdxnJx&#10;z14796AOdiBaQ8YjGAWYgHj8PX8q9e+HaGLXbKUHDRyZRiPUH14/TPSvMQpWSOOIsSBjAB4z6fnj&#10;p/hXrvw/tjHrlnJIgy28jp/Crdf8/SgD798LXyjT9MbeSTETk/756H2A5xivoPw5ftiMoeD78dO3&#10;9Pzr5U0K+As9MWM9LdMD8WGB9K998M3+MFcnH5Y7jp/k9KAPpHSZyyopbk84x1OP1/Q/zrurJ8pg&#10;nAOOPrXk2hXoKKCcj/Oa9N06bOApwCe/H+c0AdGvI3ZwD+X16VMFUcZwBn/P65qKJhtB6A9j/Lp/&#10;jU+0bhxg8+2Pb1BoAjwOQDn9MewoC8k5wB/TPPX/AAp5A+YE5x78/TmnFQVKnv2HFAGdPCSCevT6&#10;jA9a47VID82evb+n+e/6V3rjJ3DgfQ+vv198VzepwhvmIx+P0xQB4R4htCytzyO/Xv39fxr5M+Kg&#10;+xWLqpyWyQoHfuT/AJ5619seILTcpXHXPr0A6jNfF/xrJhtXVl5OR1AHOAP0ycf4UAfA19PuczTZ&#10;TOT6bWJ6HuP8+9VYHlhdQgzIBwfcegH06dq6C5spJpQ/lF2RyMtwMgc9CQePrXTeGtNha9SFl3l9&#10;uPlyQCfc8f5FAH2l+z1p8MsYa4TCtEvth0BOQfc9K+2odbIjs7aLCgRhdo6gg5IPc46nmvmj4faU&#10;ltpK3JBwzLlM/NtUe3T04r3jw7ai2EbSAMQRhmb72ec59z1+nvQB9P8AhOZ/shkY7QPlHGMgd66J&#10;b2N2di33Ov5d89fX/GvONH1GODTgS4II4HTqa1NL1DzDKkSbnd0x0wcEY57dM0AdB4ggEgl/d7gN&#10;hO45AIXJI7ZGa86s4gkSlQQCcjp36jPXk/57n0zXGc2cr4yzbge2RjmvP412woo/gH6e4PHbigBQ&#10;rEkZ9c//AKs0EcDcMHj19OnFTgYx2PH40FcE+4HvQBCwUn5gOMD/APV/+umsCM8DAJ7n8z9asgE5&#10;yOvbrk+361GeR8pz6f4/h/n1oA5vUoxJ8p+n+P8AjXmetW5cMijaOQCODz6kfSvW7uNiA3TrxxXn&#10;utRAK2eD+H1Ht/njrQB81+JbUfOeoGPx47HoPevnfxRahgQ2OBnj8f5+p59BX1V4lh+WVj82B0/r&#10;j1r508TwP8/GQPbqenBPrkfWgD58ul2z7vu89sDv3rvtAfYw2kcY9hx9c9+ma5HU0K3BbGRnkc8E&#10;Dr7etbOgykyg4wRxgjsOv9eM0AfTvhiViqckeuWzjnrj/PpXgn7QOtFrRYUfBlkLcc4Rcfpn/wCt&#10;616zol+LSxluT/AvHTqeBnP+fWvkT4ya5JqOuNCgGLdFjGDzn735YNAHzrMoku5ZSQdxHXoST69+&#10;K99+DOlxXupxyuoOCFz0HGO/v+XpXjEWj3Fw/wAw255H0Pt9P619vfAbwdDa20E8iByvP0ZvQ859&#10;fzoA+m9NktdHtGuEwCAqE5zjPX9O9cd4g8UxX+uSWsUodY9qhh+GR+IHX9aveMriK0tGZCMcll4B&#10;OOn+Jr5k0nVbibXRtcgu3y/T/a49PX6UAfY39tM9q6W8nG1VBzjBxjp6gck/rU/hm6L3TbgcKFjH&#10;J3YY8kd/61w8t09vYBLVd7AAfkMDg++M55xW14XvJLnVY7OImR4SP3idpByxYnggfrQB9WyuP7Im&#10;kQgAts44HAGfXp/jXzz4phyXL8eozkdfwH/1q+hrm2NtpscGfm2BmxyMn6/jmvDfFEC4kIGBk8Y7&#10;dv8A9dAHzD4ng5fBBI3YwT29PX8a8G1VFE248hhx6H8Py98V9F+JEA35GO/6H8Rx1/OvAtbwZhnG&#10;Rx7/AEzjpQBb8Ov++RcA4OOuPb8PevpXwsWwhGSTjr/9fsa+afDzAOPQcfX3/Tp+lfR/hl/lTd2x&#10;jjPbv1oA+jfD5PlqynO0DJP+GfTP+TXrWmMcJxwMdfTt/T9a8e8OuGwqjJ+Xj09wTjPtxXsGlSfM&#10;M8A4/Xp1+vFAHa265Xnkcdfc1oAZGMYOT+tV7UsVGBnH5kgfp6VfI4APyn0oAhZOgPQnt+XT/Oab&#10;s7Dk9ashRnOODwe3J7mlwF6c5/DIP+eKAKwVcEMCSByTx+dNZAoLDjHPX+tWDnj+X59P/rVC7KAW&#10;4Ge2eOh6dP1xQB4l8Ydci0Xw5cO77SwOR1wAP8jP4V+GnjrV7jXPEd3qcpyGdsDngZ6fl9ewr9Kf&#10;2uvHBsNOnsYnxvHlgAjv1wK/Ky8le4kYsMLzn69cnnjrQBVRRcyhY+pbHPY+nTH5/wD1q++/2dPC&#10;FvaFb6c52KccEHJz/kY/lXxr4D0H+1NWiTBYhgenTJ49evv+ma/V/wAAeGbHQvDsbtHghNx9Dj1P&#10;bNAHdNqi2EZjiONsLMR0w3QHPfHtXI+HtcbVdRe9um4iHA9MY59Tz1P0yaxfFmuLYWBnDY3Z2nts&#10;PHbsa4/wtq+wlEOXc98nOce3U0AfcngSZ7q5BIGG56kcD+Y4/P8AKvZdW1AJZmXO4hc/ifX868T+&#10;GqR29pFcTEE7GYdeETk+nGeP5V2Gp3stwkETniQeYw9M/d46+1AEdsNxLkdeT0/H/PpWiD6tye3P&#10;0qnaqNvI5z+PuK0QM9s5/DrQBCV3HfnJOM89B/nFNKkKOeOO/wCGBVgqCTkDj6/Tk/y/GnbRtHGD&#10;z+P40AVSp9MHPXt0zz+VYupHEZUHnb2P/wBaujYcYzn6D3rntRU4IweeOe34c0AeTa+2Qysce3qc&#10;/wCf514R4g/1m37xGT7f56969w8RgjevQY7c9859/wBa8O107peDjP5D6/X1/KgDkQPnUgZ7/X14&#10;7dP6dK6SwjDMFbrn0Hfpjj19MVjxqdxABJP449a6TTkMjpxk5HQf5FAHqXh6IHbnkD9Pp/OvZNJh&#10;GFwCSe3THcZ47V5f4cjJSPb1PA75+nb/ADivYNNQrjjr29Pr9BQB0sKYjXcemD1yPpXPeJtTh0nT&#10;prhiFCqfzx1BrqABGgOMY+v0r4+/aR+I6aBpUttA4Mjrjg4Oc9Ofp0oA+B/2jvHsuv63JZrMTHFu&#10;yAcg5xnI718La1MstwUXOz/P+QP516F4v1+a/up7qY7nck+uDz19fT/9VcPo2l3niDU4LSBGIldR&#10;kc4555oA9c+Bnghtf1+BTbtMpdWJ9gfpz29q/dr4R+F4fD+ipstwjlV29RkY/wAa+bf2aPhFYaDp&#10;UF1NbKJCqhc8tzznP8s+lfe+mQwwuY4QOMIPw4NAHomgwL5CueAgBGe/Hp29hUoZbjUcg/KvH+Iq&#10;OW5XTdNHPzH+XH+c1X0OQF2uZOVTLfXPNAF3xZqsWn6Yyyn5I1Lv6YHbn3xxX5/+OtbkvfNMpxLO&#10;xZunAP3R+Hp+FfVPxR16M25sSch2DsTn7oPAHXr6eg96+K/EVy89w/Od59PyH+f1oA5m1QvIFLZx&#10;nkY7jp/n+ddtpkLADAzgZOOBx1/SuTsFUyjdwvHXt3BHfpXe6ZGoIUDGcD9Cf8mgDvdDhPG3gHH/&#10;ANc9s165pcJUDnjj/wDXzn6155oMJ4Yjnvjpn1FesadEQqADjj8D36/5+lAHQW6MqAf5H1qCYdeM&#10;5q9GNy+3H+TVWYknGODnH54HP/16AMV4zx1J+vfP+e/4UpXGWY9Prk8e2OlWGXdyOQOcdz6f/rpu&#10;0bfmPJ/z0z/n3oAg24JP3R9T6/1oKjbxySOe3f0+lT8j7vXp6n2/GhgSCP8A9dAFVwV4YZwf/wBZ&#10;/wA/nTdoDDPPP5+v+f8AJuFRu4Oc9cnHHbmmhCrZI/DP1/8A10AZ7rtUYPA7ZyP84rltWuAI2BOe&#10;30x9PTrzXWzjapyOBz1Pb/P4155rVwFV8naOf/r0AeQ+LdRW0ilnmbCR8kfh2/nX5p/F3x3NdXcl&#10;ssu1M5fBzxnheRX1F8dfiHFpFpLFHJkg7QAerEHjPt3r8tfE+vz3cz7nOXbLEnqec8+3bPFAGFru&#10;rTXV28rcg+h4wc49f/1c1zsNvLc3CIBnnnHPpxnFEkzSscfMPpke4Jr2v4U+A7rxJqsWEYxqy7jz&#10;jJPb3PagD3L4DfDdru5i1C6hyiYwTjnB646f4YxX6K6WIdEt0A24Ax05GOp9fxrmfB3hOx8K6Qi7&#10;FQqoJbH90Yxg+59OlY/iHWjNdixiYlj2HGFPvx2/+tQB7B4evH1LUDPISYosEfX3+v8AhX0P4Kil&#10;1O+hAXMSZ3HsPT9a+VPC97jybW2PJIGfvDPYDvX3L4I0dND0VfNP72QeZIfr0A96AOz1jUVsbAQR&#10;HDOu1AOw6ZrzJgeXAyOe/b/PtWrfXDXdy0zcnkAegHpVMr6g5H1/HmgCoUbIPJOPbB9Se1OaE8Y7&#10;cdccds96n25OV6n/ADyOKcFOQe/HH+fr+dAFNlCsTjp/X0+n51WuGAQ+nT/9daTZGQBnA/PHHT/P&#10;0rCvpvLU8kE/57/XFAHHavPgOp5UHHX17f5/nzXi/iS9KFtpw2DjBwPf8q9H8QXYQMxOe3GfTkn+&#10;teH+ILnzH6/e+ucehGPX9PyoA5khppRjIJY85I79ffPrXT2EJUAKPXj/AA9PbP6dawtPi8x8kjHt&#10;z/n8K7nTYGb68jbnHH9elAHS6NaLvB28/T8817Dotk2xQ/I49u34/h/kVxeh2HK4GPp0yMfhXrWl&#10;wbQoI69f/r+1AG7aQ4wx6j2/z+laDjah55+uKdDGADgnGP8AAD1FNmPBXAB/Tnrj0+vXtQBk3GGf&#10;d6/565qqqqCOSR+fPqPQ1dI74wf0FRld2OMn6YyB0/8ArUAQFcHOCai2AYPpn/P61f2AAYHPH4Y4&#10;96ifBHy8gf488f5/lQBWVSM7icnHX37Vz2vavbaVZSXMriNUXPXgf5Na2oXkNnG8spAUA9sZ4r87&#10;f2lfjjDplnNYWVxycrx3Pof88j60AeOftMfHCW8mk0uxm2q+RkMQdvrz9O1fmrrWqTTTPISS5IJL&#10;Y79Of581seJvEl1rF891cTbyzE8njHWuIVZ7mQL1JJ5+vT8On5d6AGQQy3lwqqC244OeM/h/KvsX&#10;4DfCG78Q39ozwMQWz9M+px+Zrj/hB8K77xHqES/Z2k3sNvBH4Y/Hr9a/c34AfBKDwxpNs08SmcqO&#10;cdsUAdJ8H/hVYeG9MgQQhWCjrjOcDJJ461614gmXTrQRREqTwAOOMckH1/z3r0YWUOnWxwMAA9O5&#10;Hc9q8H8faybGEyJ808pKxr2+p9h1/SgD5u8ezXWo339l2eWLfNKVODls4A969z+GfgyDQdPS5mjB&#10;fjAODzjr07c/jXM+CfDbXt41/dDIVtzH1b0B9/5V75BCqqAowBwPbHT8PT/9dAEjgAE9Sfyz357V&#10;lzkltw5Ix/8AXxWlK5wMdAc47VRKcjJx79cf5+lAFER5YbhyPx/KovL3EAe2ePpyfxq/tySSetJt&#10;xnOMj/PTr7UAZ/ln72OOe/XnHTHPWjy+Dz19+/t/n19qtkEZ3DH6dvx96dtHJ3YyOP8AGgCqIgM8&#10;4Hr/AFpSuc7Rgn3OR9KtHC44wP5/57/5xEwBXg8n07+v8sUAUJlIyB146niuY1K5VAe45wf8/pW5&#10;eSqisueQf85rzrWr8AkA5zwOO3rzxzxx+VAHK63eHezMeTnv2/z7V5jezMzGNXOD6f59RxW3q9/l&#10;jk9Tx9Pcf5P865dRvfg4z3+nHWgB8EROWzyoyCf6f57+9dPZWg9OOuD3Hvgf0rPs4DwXGB+f0wa7&#10;rTbAuyIBnAG76Hp1/Q0AaekaduIyM9OD9eK9T0mwMQBxz/n/AB71naRp20ISDk4zuB79vbr6V3lp&#10;bKqgAZPvz0oAfFENo4OB9evbinSqpUbhn8R/P8KtEbRwMg/5xVKQgnb0Pp/WgCiw+YnGTj+n+c1k&#10;6jfw2EDSyNgIM4+n+frV3UL6CwhaeVgAgJP0H6V8KfHL45W9hFPZWsvzYYDb1z2wKAMz47/GuHT7&#10;ea1tJ8k5wAcZ9c/T/OK/Ljxj4vvNUu5bu6kLF8nP+B7A+mPStHxh4uu9aubi9uZjhyepOfTIrwzV&#10;tU89isbE5IHX/P8AntQAzUdTlnYonAb69ff/AOtXT+DfBl3r9/HiIlBtHIz39/SovBnhG+169RfL&#10;YgnJyPl6jn/Gv1H+APwME8lvLPDgDYSD36H8ce5oA1/2df2fBc3FveTwDYSpPy+n59a/YfwP4YtP&#10;DenxxxoEWIdgB3/CuT8C+FbDw7YRJHGqbAOg7+5+ldHf6+LiYWFmc5JGf8/5+lAHbPqjXk7Qx8IP&#10;wz6/41V1zX7fSLJkDZkI/wAgVgyXUejWTSyuPMIGPyNeJeIdaluGdpCfxz3oAy/FviSS8MkrOTnI&#10;A+p9P8a8R1a/eSU4bn8+vXn+nT2rY1jUvvENkD8vw9e/61xMhediW6fT37Y/L9KAI1TzGDdjk+xH&#10;16f/AFs1u2dseG6EnI7knpyPTv0qrZW7Eq2enp2+mPY/54B62ztssoG7J5H48YH0oAnsrTOFJPOR&#10;3x6g9umeuP15rvNMsfmXoSM49R+lUdMsTlS6889uee34dPz9K9CsLQAKCNuP/wBdAElnaABTjgen&#10;X2z/AJ/nW0BsAGMZ9e//AOupIoRtUgYH+A7n2pk7YXGMe3Q/h9KAM65kKZ2jk/pgf5/KstyzE+h/&#10;z29Kvyksxz8wx7c/5A/WoGQ5OeCfX1/X86AKjKT2wemep/z1pBHjhenSrZXC5IHI9cD8P1/HtS7O&#10;OnP0PNAFUKAATyO/+fbH86btO4ZJI/w/xq6UYA5HB749u9N24HGMnP0/z+NAFQqdx9eO34j6/wCf&#10;rQEUc4659B1689asFCO/TjvxRsLAd8D0/P1oAplMttI55/n3/GhUGAzcE+h59uBVtFPGOn+SRSKC&#10;ufU49P6/5xQBUZcZ59cf4VWm2qORlh0/D3H6/WrsjLGp3HPb9fT2/wA81zN/dmPODjAJGeeh96AK&#10;GpXvVQSAvX9D+HJ5/wAK4i7umkJCk8Y9sc4yB9Kvahds7/N9ev5kfr/nisqKB7hgxBBJP4g9CP8A&#10;P1oAltrbzpOmCfqO3GP8+tdfY2XlhcADH1P4VHY2YRATwQfzJ5Az6ZPFdRb2xbGRx6/hQAsFudi5&#10;H5jr14P61t2toDjIwDj/AD/PpS29tldvU/4ccD+f1rYZ7exhM0x2hff0H/1qAFWGKBTI5AAz1rwD&#10;4sfF7TvCtnNbwTqJR75/Hj096534x/HPTfDtrPBbTqGVTnn8B9ef8mvyF+LXxfvvEl9OsUrBCTyG&#10;6k+gx+HNAHR/GX486jrt3cW8EhYOT82Sfy5Jz6n+tfGmqaxNeSu7sSSOuf0/z/8Aqi1PUZJnYs2S&#10;Wz7k/wD6qxLeKS6lEcakk46Ak89/60ARMrTMFAJLenv2r0rwR8PrzxFdRKIyRIcDHf6V2Pw8+GWo&#10;axPEzwElipA+uMf48dO9frD8Af2fYbWG2vLmEErjOV6ZzwOKAOU/Z2/ZiAktru9ttr8HLDgf41+w&#10;Hw88CaZ4dsIooYgoUD3JPr0qp4I8I2mmW0aRIAFAGMdeK9Ru9QtNHtS8rgMB78YoA0b28h06AvKQ&#10;AB04/TtXhXizxdNeM8Fq2F9fTnj61V8TeKLjUJXjR8IemOPoB+FcC/mHggjP4fmevNAFaRnmcsxy&#10;D3J5qJl4Gecf/rJz057ire3koRkn8f07jvS+X0IyD7fr2oAzsHAwOR7+/T/J7e9Iw6hhyP5Y6+39&#10;KvbCBgDnnt0+lMK5A3HgfUYHf/IoAqhSMZHB7fXrTJVA6Y45/LPHeppWVQM8f57fX88flWFf3yrn&#10;BAIz1BP0oAr391tBUfwjHYYz64rjb6+LZUN36dsdc/gKkv7oknbgHuPx/wA/4CsBvMnYbCefbrj2&#10;/X0oApyM8rherHjjBPPb6cYFbum6QZSGIyM56dv/AK3U1oadpBbAYHAPfHfOehPp3/lXcWdiiALt&#10;5B9j059c+1AH/9f7nVW5BHQ9c/0pRklSPmIx0A/I8Yp2Mj5TuzkfrxS/hwx9jn3JHp0oAo3EAnia&#10;JuQePx9R/n1r5p+Jfgaz1e3nW4T5JATgdnA4J7Y/+vivqIDJ2kcDPHTGOOPbpXL+INLW6tnPTeOv&#10;HB7ED+f+cAH4F/GPwW+m6pdL5ezaWyB0HPX09vWvlpSY5mBOAO3Y49e2B/nmv2X+OPw4tb8Syou4&#10;sGjcbeOmAw/yfWvyY8ZaDc6LqUtrOmxlY9uBj/PpigDNjgiu4mVmDE4Ix644B7c1QbRZuWUcnOP8&#10;PzpbCbZg54JA/Lvx+tdvYgSLHMvLH9PagDzi4s5bdwsgIJAI/A10GgLumEbDJzg/j/n8Oa6W/sIb&#10;iIErhgo68/N/9ftWBYRmyuFP3TuIAwAOnHegDY1e0jVwyrnqD14OOPXtW14A8SXPhnX7a+twcpIr&#10;dcA4P/1uKkmtfPgJaPLDtj1+n5CsGWydG4Gwg9uwbH8sH6UAf0AfBXxlb+MvCttMjgymJeAd2Bjo&#10;fp0r16W1C5C846DoSeoA/wA8e9fk1+yX8UpdE1WDQ72XMYYBccg8445zjGM9fav2At/JvrZLiM7l&#10;dcgj6fhz/SgDkJYM5xyBn0+XB7/lj+lY89qwAwMAfl/XtXeT2Y5YD8emPTtWTPahmPHr7j8fr/k0&#10;AcBcWWT0Oe3Tj8KwJ7F41JUEngdT36fiP89a9GmsSuAADnH/ANfOP51mT2eSVIyD2xn8uO2KAOGj&#10;kkt3xgkN/k//AKzWxa6gUB3NgAA9Py5p13YhsmMZxz+Ge386yDbmM/MMn6Hj8f0/WgDu7K/YBSpw&#10;BwBnOB39DXUWt4rd+2evbnrXk8NyUIJPXH4etb9pqG1QVOcj1579fw/KgD1KGfAyD6np0x/jVsnz&#10;YynXIPH9P8/lXFW1+ZAMHAGM4PT610EF0SoAOMdO3Hf04/8Ar0AeSeOtDjNy0jglPmjK9Mo/Qk8d&#10;PWvzr/aF+HE2mWMl8EYltyLx8q+mfw9/Tmv1a8RWou7Mybd4GVb0x/8Arwa+ePiRo+o+JvDs1ibX&#10;LcxyDHRkGUfHowGPTnvxQB+AOrWrWt6wfuxOSMd+f51v+Hrvy5kbPL9Mn09vzHavQvi74RudF1af&#10;zYyDvbgdBj/DGDXicNxLbyDsyY/DH1/rQB7zFeOYQykk8Y9sntjHPaqmqEEHaemPXHP+PGaxtBl8&#10;63EjnBP3ffB6e/4/rWjqMihSHPAH056j9PagClbytApByxJHfpk/yrqdM1Aqhjc5HpkY5OMj6Y57&#10;e1cNGFbLgdQeemfcdvc5qzp+oPBeEKQASR24ycZx1+v6ZoA+9/2ZPH39ha8trM4AcjAJxkHqfTj2&#10;/rX66WF1He2sU8ZBDqG3Z9e/9cV/O94X1mbS9Vtr2NtrRODnPTn/ACMV+3XwK8Y23ibwrbKsmZIl&#10;A4yckdQPp6c0Ae7gHA2jn8OPWnpkY7D/ADx70oiBx6Drnj6jBp5jPJI6H07e9AFmKVhz0xn298Vd&#10;RvMxx/8AX4FZJGCQeCeOf1NWY5CAMcE9O/T2+lAF50V1OcEfT9P1rJuLcnLKf8/4/wD1q1kkUkA8&#10;EnGOw96dLHnoOvT3x6j/AD+FAHF3Npxg9O/f/wDXXKX9irEgjA6dORxxXp01sCAVGSfr+P8Ak1gX&#10;diSxYDOf88ge1AHk11aEbiw255/L0Pt/nmufaw8+6KOMAtuJ77X+8APQEA4/SvUbyxyQWGSO3TPs&#10;fY8965G+tWDCTfsCNzzyAeuOD044oA+SPj58Lre/06S8SLKBRlsfLnruGfwB9e/HFfj3400X+x9Z&#10;ubV+NjY6k9ent+Vf0d+IfDieIfB89tvBYo8ZJBOWXkYHqcck1+JXx38FRaZrUty7bGDAMoAbg5A/&#10;l0/lQB89+HLllj8hucnGMZ6/r0rvLZFjAQ4JHfGMZP8ASvLtMuTaagFJwqsPTpn8q9TthF5fyMSx&#10;4Pc5/wD1dP60AWntIpYQw5BJwM47cgj2xWbPExcbjjqfTB6da2bchR5bLy/PX5j/AJ9PSmXNswIY&#10;HBPOP6544PT3/kAZBsA23nkg+/4D6/4V9Xfsu+M28K+KodNWQhJGDA5IxggYHtxXzBbvsnEbjBOO&#10;f8ff8Ovauy8MXbaJ4is9UgITYwznj5eMnB7+vtQB/Q/p90l3ZxXKEESKrD8RkVe5CsQMnt36fhXj&#10;vwY8Vw+JvB9mytlokC8c8EcH/DtXsiFRkqRgH0/XrQA5VyOoyfz6/wCH4U4ZKrxkZ69ualUYGSTn&#10;I9Pw4/pUZIOD1PH5fh796AGqSMjt6+vbn+fSgoeccZ9v85p6ruJzkDj36nvTyDgY4yB/+rv+YoAg&#10;O4A8ev8A+ql2bl+gx7Hj1xUh4OSD0Pbrjgc0uSM9j09c/hQBCF28Z6gkf/Wx/n61n38Amt5o+AJF&#10;K+pz2/z/APXrXKhgUx1/mP8APSoyg246k9OPXrn1/wAmgD5T1caPZa/N/aZ2tJDkjH+s2nBQ+pxy&#10;P518wfHjwtol7DLqNlIEtZ03oT8z/d5B9+3/AOqvrn4x+HPtmy9tYGlktJFYqndX9fbPUCvnLxn4&#10;bvD4euUvlRjH++hWMZ2RvwVIOcc5xz6UAfkl4shTT9Q225Z0KltwBUEZx3+uOv1NMN7nTSZfkByp&#10;AOMt+PJzj/8AVXpvjnQUjWaYxEiNygOMAb+/fHPp3rx4GI7hKN78Enngcj09fTtQBwl8AJy6jb5n&#10;OO4ye/171U53Z4/L+la2stvmDBQoHHHqew/DtWS3QL1I/lj1oAefU8AfhkdK7f4b6o2jeL9Ovs4x&#10;IAeeoPXP4c4rhACx29R/hmrFrI0U0bocEMCOemMdaAP37+F3ib+0/DNlKDl4sp15wuMcj26+v417&#10;9pl/kL3z68c+or88f2bPFQ1Dw+sDPnfEG+Y5JK4B9ORntn8DX2bo+pn5eQT9cn1BoA91tLsEgg4J&#10;7598dPSt+GVW+XHP4fWvNNLvAyAqev8AXt68e9dlZ3JZcnkf57/1oA6hMcup+97+tSqDg8fT/wDX&#10;VSFsAL0OMev+enFXwCOCOc59PY+1ADWGCVHI+vuDjn9aaV3fN2HqR6ds5qYKMBQenX3HY9+5/wAK&#10;dtIIC8Z/DP8A+qgCptDLnof6Hpjr9a8N+JO+0mVULv8AaJ1+TJRUZlO2QMP7p6j6V7yAVB5xn8iP&#10;89v/ANVedeNtN+37I8Y3rn6FOck//roA+afGVpcTaOrOjPc4DsX4CknnJHB4B5Oa/N/4paSBqY+z&#10;y/fZ13N0B4bAA659/wDGv1u8aaVHLoiOpDKIVyF6B1ODyeuc5wffivzV+MekRC4a9UZClZOAeQpw&#10;c/QH6UAfHfiJYI1XnlXyD16jvyPw/OuOZ3MwQHap4Gc8H0PPPvXoXiCxYwyJJ+7EWCOcn6YB9+M9&#10;s+teZyLIJTtBOzj2B6cn8f8A9dAGv5pI3Ow9Tgdz/n8OtSwSbpw23cV5I9QP/wBYxzWOzGIlWfjj&#10;oPT/ABpbe4PmlOig5z6eo/GgDuLO8kN0kkeF8shh3III6Y9a+0fh5fGbSpEU42SdznhhnPua+K7W&#10;fNttg+TMfJ/2h7/0r6o+D199qtXiY7nKRk4GMFOCMc/hQB9C6bdtuXcOR+PTB5Pbr7cV6FpWoEYU&#10;HB+XkjjP615XGHVhxkgdPw7+2ev0rorG7ljKEfL+Pv2P/wCugD6M0XU1IVC3BIz16eoz/nvXqGm3&#10;mVUE5Gfr7foOn86+bNE1NyQmenP5D/P5V61o2olduTkD9c+v8qAPb7S4XK7iDn8gPSughkGcAgg/&#10;y69T2rz3TroYHOSfx6D+YrtLOcsAOSBj3546+n0oA2gRxnnOep9aU5/iPTsfbrj/ABpsZJ74zyP6&#10;c/571OyH5e3J7cnPv6UAQjIyw4Pp2/Dr36ijAxk9BnnAz7f0qfgggg9+CMeufr/k0hVhzn8fp2oA&#10;hOB6E8D159f8BXkfxJ2RWF6WO0tCjZ5x+7cNx0yc/wD1+K9hVORkZx68H/P+cV5h8RrQTWksTE7J&#10;bWVSB6dcA9v8/gAeHeKDDd2DqLdpQ7jf5nBDMv3lUHB9sn1P1+O707LtorhcMqlOSQRjpgc/09K+&#10;5NUsL268MmSzgZIxZCZPl75wPm7cAn6YGetfE2p21ta6oZrs7ZJDzk5Kk9Dkd8/SgD5g+KEQknaN&#10;FVSXj9MEMOp/w/CvI9RsbCzsgqsHuCyg4GD6HjjtXvfxRtHa3laKMgDaS+O4PJH/ANevm+eN5MgH&#10;ODg4PPt9D2x+NAEMURDlgOPoASR0z/ntVyP7wJO1jnLD1x+mf/1U6DByMYz/AFzz/Kq7SncCcgYO&#10;O3H8h7UAdB4dlP8Abdkc43MAWPqTz6Dnt9ea+2fDdyY9H0ob+THgYHo5A+n0r4c0icDULLHAEiMc&#10;dcAjgf4f4V9laPJjR7J+gBkUHHQhuMHOPwGP6UAfQ+g3+dhJyQf/ANX1zXtnh+/YFeQScjPGT/8A&#10;q74r5a0LUFyoz8px2+vv7/T0r2vQL7cAN/OfXqe/+fwoA+ltMu0cKQcrj1z26E/yrurOcMAeg659&#10;Qe2PzrxXQ74EopPof6cc/wD1+9epaZNgAjjH+R1z/n0oA7OL5gRnk+nHep2GTkHJ57cE/wCf8ap2&#10;r5wo6HHv+Y9a0wOeuSvt0zQBHjB6kk/5OB1pGDcjqTkDjtUwGO3Iz6elGDtI6+/8s++ecdaAPK/i&#10;q2PDLoTt/wBZjtn5W/nX532TCSyW1VNqTYBHrt5dsHpX6G/FncPDxh6ErKQegHy9/X3r4p8L6daL&#10;aLDEPMnjVgcLhVLNgYP6k+vegDwnXIv7OvgI4h8xJ5AUnnt3qXWHZtLgeQKFMTMC3LdOPT8M5559&#10;q6b4h6XBD4md5WPy7QFznJC84PTvyO2K57XLRYtHhZlCIkLnZ0YFh3/Mf4UAfHdy3mX8juSQpGCR&#10;1xz+HoOKxNR/1hZgCEXkADpnJz/h9K7f7LHLcSvGMjd17npgjv1/+tXLamAZlRlwOPwwSTQBk2wM&#10;cgmAKnDEkdSccH2z7e1en+BLQ3GrQuqEoscsijOArCM9SevXJ59q420sjME3ISDgdOgB5Oc/rXvX&#10;hcWWnMbd413GCULwQBvXPbvj1OO3egD1qwnMbadEpyBaxHAGMZ3HI+vXnJPava/Dl8/7vBxgDr39&#10;OTngD6V87XV0U1K0IXGLaEemOOAa9W8N6jv2BiQR+mO3f1oA+sPD99uWPnAGOMce/HYV6/pE24AZ&#10;yBj269T/APWr5v8ADd6DtGcHGPT+fH/1q9x0O7O0DH6evWgD1W1YMAwwPbH/ANbmtDAIIB44/D2w&#10;P1rCsJARwcAY7jI9ef8AH/69byDKg+2fxzQAgUY9qcqgjkYP+Tn/AB/yKlQHG7oP88/WlPGfUZ9/&#10;r756UAV5EyAc4Hv29M//AFqyL2IMvAOPz744/wA/zreZVL7ew/D+foP/ANVUbiLcgyMA5HTt/n1o&#10;A8r1y0BU4GSen+f6V8K/HoyASQxJvOVXHuT1z9e3/wCqv0L1WDKE4ySAcY6fiOO9fn18b9aaDU5b&#10;CApEJnZmZgWJEfHA7HJH4+/UA+RLyxu47r7NPy4baQOM55xgf/W98123gaw8rVIoo7bfcCQdVwAq&#10;/wCe1aDwtcS7rBN+5S0jkZyeCcHoff8AL1r0/wCHGhyG5hlupVjIPmLgE/MMdTj/AD0NAH0T4Pjk&#10;h09WuPncHBUHAyTwO+c9/avV9S1T+zYP3m1CVUhQOSWGAcD9P6cCvO7CKOytmlmcRoGUMTwSR1I9&#10;M9qz729fUdSM4ibZG/8AFjv0z36c+1AH0BpOuP8AYkDjCjJPbp09sevvXqHg++jcRSO+ADuI6FuO&#10;/wDn6V8vR+IQlvhiBtPqOQMcj/69ey/DrUmu080tlIRtHbIbHBznpn/PcA9s8QXW7TX2tsBUYxz9&#10;5h39euK5eNcLgnPH+f8AE1Y1y5N3D5UfKJKqjHy4CDkH6mok5AHX/wDXQAoHUgcntS8DnPXpnj35&#10;9qmBHBJzim4+cd/8P89qAIsAkgde34GkKen+f0qbY2Dgcj+vt3/CnbcA8dPrj/OKAMu5jIQjpjnn&#10;H4CuH1i33KcnH068e3+c16JKm7PGMZHfj/PvXH6vDkOTweTn0569PpQB89eJLYncO/I4HHTv7186&#10;+KbVCG4xncMfT+n/ANavrLxDbKVbKnB/Xpwf88187+KbYKXBG0AHn+R9qAPlfWIdryZ5IP0z7/5x&#10;UWkS7ZcjrwfxHoPf61v+I4lV3ODxn8P8+lcvYhxNweB/skcjt/I0AezC7SDSFDYIY5b0wvJ4/DrX&#10;yD4gc32p3Ny5yGkJHqRnjjgfXH519AeI9WW00K5eRjlIdvB/v9B74zz+lfKN9FJcTvIpYBOcHnJP&#10;HPt/9b0oA6XQrE3mow/OG2OFGfTuT+XXpX6RfDHRfsXh9Z8YGN/Q56AA5/l/+uvg74WaNcTa0sjq&#10;YwzDjGc56evPNfpEtoun+HYVCOchQcnjgc4H6fnQB4b46ubjVdRntIGzAoKDHZs4Izz36V5T4f0p&#10;49ZaKAfPEdu5gcAKP6Zwa91tLXzI52aP52laTI55ycc/05q34e8INda04ii3iMZOfVsnHH55P5UA&#10;Sx6URawrIzAkBmOOnoAc++a6LwM4W/a0gIe482ONghP8Z5BOOfpW54s01bPTlXZtRY9z78BVyOB+&#10;PsTzWr8EtCddQtr6eMGTdLLJnqdvC4GO2epGKAPovVQskRLDAHTA4wO/NeJeI4+GyuD0x26Y4r3b&#10;VIsxEMM/r6/06/pXjfiaHcr5GSMc/wA8CgD5d8SxZZ8k4B6jkjrXz3r8W2YADjceR05744/L/Gvp&#10;jxRAQH3DGO+Og78/p+PtXzt4jifzm4wQSDx6846fmaAMTQxi4GeOfp07/n2619EeE5yYxu4JA79e&#10;O3c/y+tfOOkkrP8ALgk/l/kGvoXwlISiEe/XHGP5/j780AfTHhxlBGRkHj07cH69eg969l0roHxj&#10;BH6fnXiXhhshdozgDrng9v8AD9Ole26MwBXaeHIP4H/P50AehWX3BxgnH4D+daXIXkZz/jwP5YrN&#10;smIAzkj6Z/I1qgZJGP8AP4UAM2Hbz0+nf/PFGOAcDB/GpioAHPPfnn64pQCvUjH5fTmgCs6kdR17&#10;8/5x/wDX9awvEF8un6ZPdE42KSCex9/510hUkAgcemeBn8K+d/j54sTw54Uu2Z9mIyT65PQAZ7mg&#10;D8qP2j/F7eIfGslnG5aOHr3y2eB/n2r56a1Ozpgngc9sf5/nW7qt3NrGpXeoSEsXkJLcNweRnnt/&#10;niqNlaXd/qkFoo3KzAYwTx2OKAPp/wDZu8CW2oaxFe3QJQMGIJJzjt/nPrX6B+JWjgij02L5PMVg&#10;uBwAoGf0rzz4CeBf7B8Mfb5ovLMq/KSAOM8Z6cen866W6gur7U729f5haERqBkgg9SOD170AeF/E&#10;i7mAggzsCgfL6jHes/wOsk12WYEiM5yOvPGe3+P41V+I1002rPFvwEG1ffI56D8Oab4HvJ4rpOfn&#10;MgxnO07cDlcdB1+tAH6CeEJWjsrWHbyyeT+I+Zgf6n8K6Rbhrq5eTHAwq8fw9v8AGuU8OXKQaZK0&#10;YwIFWOM/7b8sfr/n2rpLBNu3jgf5/SgDqrdDheTn9Ov+RWgF9ueef/1VWtAwUevr255xWhtYDdj9&#10;ByfzoAi2k5BH+ecf5NGO4GD/AI9c9qmKA8Ecnrxnj0pvBJBPGfp9KAIG4Gc8D/JrmNSXg7Tgjtzn&#10;3+prrGAxjGS2P8gcf5/AVymqcBsDJPt/P2oA8e8SMSHkzg8nkdDj/P8AiO/hur/NKWHXoP6j/Cvc&#10;fEmV38knae2eO35f4V4dqg23DHkDv6/Q8mgDIjiJyB1Gf/r8/wBK6rSLctKrYyQQPz7VhQIp5XoQ&#10;OucY7DHP4/QV1+koMrxgNx9APf8AxoA9Y8PRAeWDkAfX05Ge3+emK9d01G8tRnjjr3+lea6DExVT&#10;jk+nf15/X8q9V09SEBb8f8/5/SgCn4l1WLStJluZjtCrkev+e1fjB+0T8RzrfiGe0D5SPIKnPBP+&#10;f/r19/8A7THxDGgaHLbW8mHZdo56Z7+/0r8U/FuqPfX099IxJlbcTjqM56cn6ZoA4rW9UMk5CjJ/&#10;A89iPrX0v+zV4PbxBrMNw0QYBuSQef8AGvl3TdNuNTvkhtot5YkYHcE9en49efyr9lP2WvhUfD3h&#10;+DUb+LDP8w3dc8e3Hp/nFAH2T4UsYdH0eGNRtYAKB6cY4/rjuK9I0OdJplYfcXOcjk4/zxmvMrrU&#10;4ImMauCIjtUDn2Ofyq/b+J7TStMmnc8rz1Hf2NAHfeIddS4uksYTweeD0xxmu1sJBb6TG0hwZBlv&#10;YfpXy74P1OXxH4iEwbeql2brwqdAc5/Pv+GK9y13UWg0sRbgBMvIxyqg8Y/nQB43481OS7uJHZ8b&#10;icc4wB0B+lfOmqv5s4XOADxkDr25z2yf/rV654plQs4ZcA5Pfrjp69q8cuMyzkZJAbv2H6/gKALN&#10;hHghuh9uO/Tt6f57+g6REXwAMjr079h/+oVxumxbiNwwMZ9Qfx716LosPzBtuCeh7HHYUAem6Dbq&#10;3QfkPw/+tXptjFwF/vf/AK+30riNEg4T5cYH4/y/z+Vej2MfyjA/z+n0oAt7cIfwqhKg3cnnnitd&#10;1wDgY49OmeDWdKhByBkdfT6UAZ7LkkHkj+g7CmMu7I65z61axwMcg47dv8mmMoOCP8OtAFcA5x1z&#10;/kfl/jSFAcHPzDoasbCR/T/69KydMdSRxjP+fzxQBEo/hx/n0/pTCOuR1+h4qfae/P8An/PFQykb&#10;TxkD9fbGPWgDG1B9qtjnI4PH16fz4r57+JHiOPRtOnkY7Ttbae445J/AV7Xrd2tvbvI7bQM8+nr7&#10;8V+WP7UHxUGJNIs58NISrYYkiMe3qeh//XQB8ofF/wAdz6/rs5jlzFEzBBngtkgk/T/9VfNl3M0x&#10;OWXK8d/zznn8MelbmqXpmlLy8l8/n2wPXHfism0sZb6UCNMk5I9/0/z1oA2/CmiS6xfxQouSzAdO&#10;Pb8q/Vb4GfDSPQdMj1C5jAlbGOPyOM9AeP8AJr50/Z8+E819exXsiErlTkDoATwR3r9H7bSl02w8&#10;pRsCqOuOnof0/DNAHI+Kdai062lYttSAH2BY/wCBr58tL+eWaS8uSTLI2c4GME8AD09a7rx1qiXt&#10;8bGEZjQjd1+Zvr7d64nS7K61LV7Sws0yXdeB37Y9+aAPq/4H6A+p341W85htZOg5y2eAOntmvs27&#10;lZIRag8nBbjqf84/zzXmnwv8NQeH/D0cargodzdsydyPpXfPlmL5y2fT175oAr47kY+gx/LFAHGe&#10;n+NS7OOeoAB7fjS7Qc8YHH/1+OPrQBXK85//AFc00DA6ZJ/z/wDX/wD11a8oAkHnoeOcZ96awwMK&#10;cE8dPf8AH/P4UAUZGG05HT6eo7VyGrzgIcHnk9PoPauovPkTk4z/AE7j8a8+1q5wrM3IHpzx1x1/&#10;GgDzPxLdsinJzj8enavHb6Rp7gLgjHT2Ht+ddn4juwxxnOMg+/5f5H61xltCzz5IyR3Hv9f89Pag&#10;DW02A4A6kjA9K73R7UyMofoMnPT8P0rntNt9xCYwMj8O/PAr1HQrLJViMY46f59etAHZaNYIFUAY&#10;A6cY/CvRrK3CKMdPU/p+FYml2YQLheR7Hn0/yP0rtbWEKgOMkf1oAfsCgY7fXt9apzc55A6H/IrT&#10;lAA24x+HP5f/AF6zZgCTkYxzQBQK9yOn+eKavfOOMZ/+vz2q1jnco/8Arc8n6UbQOvPT3oAhZe+c&#10;9P07VTuHSCJnYgAcmr0h2rnHA/z3r59+MfxMsfCOkTZkCy7OMkDHHJ69P69+lAHl37QfxgtPCmmS&#10;20U4EhVhgdenT2z9K/FP4geN7/xTqkl3cOxDMSD1+n+f5V3Hxn+JV94u1qUmVjAjnuTnnvmvm65m&#10;aVzs5+nPA/z36+tACktcS9+O47/1+teq/D/wLPrmoQgRF1LDqDgZz2/DtWR4K8Lz6xexx+WXyV6c&#10;4AzjoO/ev1h/Zz+Ce6S3v7yD5ByBtHPP44x9P50Ae3/sx/BCLS7WDULqHLnBGew+vXmv0o0XRorG&#10;2RQOFFc14G0G3sLRESPYigYx6f416Hdt5UBVPlAH5UAcL4lvYraGaWU4RASfyr5K1J5vF+vFUGAG&#10;2j0VR9OM+p/CvR/iT4ga9u00q0JcEkYHVjjk59qj8L6Gum24XGZn+Zj9ew/Xv+VAHR6RpsFjapBE&#10;AAmMnHOeM1uFQB6f/WqaGELHg8EdP8abLtwQeBn8+59aAMxz1IHT8f5YqEj5SORnv+mP8/0q03II&#10;Xt+H1/zxTNuSeMZ/z70AViCANvv+H+fSkKjBx3/yOlW1QkjjPbjmmlRnkZ69snj9aAKjLnnof6np&#10;TR0JHPvnB59un+c1bxjOe38/160bBx6n/Dp+lAFRlzgk4Iz/APqqlPIoUsD/APr6jHStKQAAnGMf&#10;pn/P51zOo3Cru556eg/Dr17GgDn9WvQm7tg8D+pH5V5Br2pA56gD6+nHr/n1rp9dv1Ab1HH5nnGf&#10;r3715RqdwzykJ1Pv+n0/mP0AMm4maaU45P8Ah+nPpVu2tgxHQ/X+fbPf9KitYmLByM8/mc9f6jmu&#10;nsbUygepP4/SgDQ0y0LBQwwBjnjjqK9Q0TS9oXIyD9OeO2fcfp71haPpoZlUjg9OvHHA/DFepaVY&#10;7U3EZOOe2Pqf8KANCwtAMHGNuOh75z/n610MSLsJzyOPbP8AkUyCEqoPQD/HNW2Cqu0HBx79/wDP&#10;/wBagClL1yD+v581iX93FZRGaUgAc89Bx3//AFVoX93FawmSV9uO/GMY/wA8V8R/HT43W2i201nY&#10;y/OQQSMc+uB+X+FAGR8evjdbaPaSWNnOASCPlbrk9MCvyn8X+M7rWb2a8updwyTjgAemPYdD796f&#10;458a32t3s15cSkruYgdsdh/9avB9U1CW6lMeSwPbHt1P+PWgB2ra5NO5WE5DEg8c/pxz7Vq+D/B9&#10;3rt5GGQkO2SMdcH29aveDPA95rl9FtQ7CRkhc8dsD9SOa/Q74UfCqOzEAMe05yzEfyOPy/XFAF/4&#10;JfBtVmgZ4sBcEkjrjtX6m+APC9hoNqnlx4PHb07mvM/AXhy00u3ixHgEAjtnP9P/AK9dV4m8bQaH&#10;bi0g/e3cvyoqnnLdBjOaAPUNe8VlETT9POZXIHHbPfNdBoGnf2ZbNqN83znJ5Oc/if1rzn4d+Hrh&#10;8a1rOTKCWPHr0HOPr+VdlrerGUkKdqJ0UY6evPNAGR4i1iS6ZmLcdh1GM9D2rx3XNTxvAbOPfOf8&#10;PWtzW9S2ggHGeM9OeOf89vevKdQvGmkOG654H6ZoApXUrTyFsYJbHXtx+WT/AJ61FBDkgYIb9Pz6&#10;0qIJGUk8nPXvx36fpW9aW3KnGAPxyPy5oAs2drwFUcHH+f8A631rtNPsuASCD+B6e3/16p6bZbnG&#10;4EAdu44/p1/Wu/03TwCCw65PTtnIoAuadYBAoIwBj+XWuutoFVAOM+3oajtbZl69Ov5/n+FaZUrj&#10;HJ9f6cUARNhRjHA7/p7/AOelZszFl6cf5/SrsuQDxn+mB1qmy8nPB9vWgCtySdxxkc/0/CgoxJ9f&#10;Y8fX9KstF3AxjOaUxAZXHXt9MUAU9pGeuM+9RhemSBnHtj3/APrVe8rrnn+p7Z/z/jTAhPTnB9Ov&#10;T8KAK+08joT7/jz/AJ7Uvl5HHPP4/j1qZU5GT0z2/wA+1SBOjd+Pr7UAUxFjBOOP8+lO8oEggZHI&#10;+n04x9MVb2cjd7+vH69aQjIJJwR/+qgCjtIG48YGfr6d/wAfrUEmF69fcdfw9qvONoOR1/z06iud&#10;v71Y1+mfpn27fWgClf3YClVOM+gx1H64rgNRvt2efT6/05HrV3U78ncueB39Dj8vf/PPNFXuJAxP&#10;J4H0xnr9Px9KAItpn5AznPbOM/5610OnWgh5H3j6Dr+Ht7VHaWa5Gf6/kOvX2966eztiDwOOvT+f&#10;+NAFmyt9yJ1DHnr37/4V01paAEFRkng+n+f/ANVVrO2OAQvbPfP0Nal7qFpoto13eOEVFzz2wPpz&#10;7Y+lAFiWa1063NxcMEAGev55r41+OXx7sdEt5rKxnXgEHB747evpx1rhvj1+0VbWSS6fYT5AJACk&#10;ZJ7/AOf5V+VHj74gX3iC8kmllZgecZ6D16jP4/yoA3PiV8UtS8R30rTylkZiwXP1AJ49K+d73VHl&#10;lJQ5J/pVW/v5LmWTnIJPr36/gfen6XpFzqU4hiQsT14P5n29aAKtvaXGoT7EBcknn6/yr6P+F/wo&#10;uNUuYZZ4WY9TuHTJwM4znH+TXXfC34QzX7wyz25O7B6HBz6jHt/nmv09+F/wpsdFt4vNjBZeSSAM&#10;AdOPQ+vWgDB+Dvwat7FIJZYBv45PYAep5/nX6L+BfC0VrbQoiYVQOQMZ9voP/wBdcz4I8Mo4Rgm2&#10;Jcdsbjwc9uOK9onv7bRbXZEP3mMcdh7cUAdDc6ha6LaDJHmAY69OP/r14zrmuz6jKwLFgc9CeT7V&#10;HqWoz302+V+D/wDr+mazSnzHAzj3z9c0AUHUknPU/wCcUwxjkDnn/OeR7Vd8sh8Hp1HP+f8A69Ne&#10;MMxJ5xgnjHP+fagCoIgTzyP8/wD66aUwNuDn37Z6/wCf6Va25YHAyO3T8/50hjHpwenPH6kfjQBU&#10;wQee38/Y9ahnbapdhntzjpU0jJGgIOR09en1rndQvtinnIwf5f8A16AKeo3u3cAcng/X1A/+vXH3&#10;d2JASQxI4x+uefb/AD0ovb8uSVOcE+456Zxj9KzYo3uG2nlf58c57f4d6AITG9ywJyec9eefX8K6&#10;PTdHHyFvlHU5H5ce9adjpQVgzDg4+oz/APXzXW2top4UHH4H/PSgChbWC4Cjn/DPU5PWuhtbFsjb&#10;yOP1rQtbTaMEZ/DHr/nvW5bWRbHpz/8AXxQB/9D7wC9MHI/L/I+lBHIyc8/5H/16kZTx2BHtx7Yp&#10;pXJCdjyePTP+eaAIsEYbPI56fn/n60kkYkQqwyDwfXB4qYgDB6D/APX370mACB055/nn1oA+cviN&#10;4ZWXfOwLIy7XB9/ut3x6Zr8svjr8N4xDPfhcSQ5DDA+ZWIwQcdv881+3Ovaal7auWXI24I65BH+f&#10;pXwT8WPBVzezyhYPMEYYEBex7Z/woA/Fe4t5bScxuMMvHQ/5+ldDol8kLBHwARj2GehGegz1969D&#10;+Kngubw7qbo44BB4xtIxwP5143byLFdKZACBjnPGOvT+eO1AHpSiMDfIQwPQdcg/4fr2rKeEyzFv&#10;K2/Q9Bg5OfftWjYTQXUO7YN6gDJ6Hng/UdsVag2SuYlGTz05zxx/+s9qANDT23LsbknOPp/kfXNQ&#10;aja5beSMHnnrj1yB14rRtLfYyhVwM+/cn06/T8c1v6hpivCkyDLAd8nHHH8/5cdKAOe8I6tc+HNd&#10;t9Sjl/1Ui8/dyAckg1+8f7Pnj218Y+FLb96rSRgZAPUfTv8AlX4ICFPMIZcYzjn+n86+3f2WPiZJ&#10;4Z16HTppMRuQMMQBg9f/AK9AH7GyQZzjkkfTHFZk1mSxwc4Hp+HOP855re026i1GzjuoSCsgB9eo&#10;qWS2P3u5Pbp/9b8f/wBYBws1sFBBGAfQc59zWTcWoJ6denGPr0/xr0C5swVIUHBP1/L/AOuaxbmx&#10;Jzx1PTHWgDgrizBwNnIz26etY9xZRtlscDPsSO38s/rXdTW+D6AZ9Ome5zj6flmsqe2JyQO3HGPo&#10;M/lnH86APOLi1kiBxkdf4eo+lVI5Z1wH6j689x+Pr+Ndtd2gZTkYH69e2a5+5sgCWAIIODg8egz1&#10;HA689qAJrS92MOwB4/Pn8K6ey1Htv4Gfoc1wQVlIx8ue59Oo9auW90ygkHAX1HPsM+/+etAHp4uP&#10;OiMLdHBBHT889K4zfsvXs5SEW5HlsxGMMD8p/kOKltNQ8w/eyBwB6Z/Os/xFD9qiLq+wuNpb0I6f&#10;yxxQB8K/tN/DCG1hudYskadZSzMcYXfg5wPb65r8p9T0u4tbshlIAbgkdvp7Hr/Ov398Z6U/ifwt&#10;LZKm+Vl+dTjasiDlj7Hk/wAq/G74teFLrw7rksNxlwSQRjC4JODgen+FAHlei30kE3lEZxnPAH/6&#10;q6rWZg0CyKSSQM9RkAdfb/INefLIYZkkI5Qn72en+RXYTXsV7afLyFHB45BHX/Ptz1oAqxy5AjPJ&#10;6Y9F+v8A+uqr3Biud23HGM89jxWQl6Ybgws+AD/wEY+tTXcxOHUgcjHI/T3NAHb6dqLlMg7s9OO+&#10;eB7Ef5Nfoh+yL8UJLPUU0e6lwoONueoJ4wTnP+R6V+Yej3YVxGMEnI3fT2747V678PfFL+GvEdlf&#10;xuYlDfPyflBPJ+h68e34AH9I1pOk0Kup3BgDx+PcYzVvBIxjHT8e/wBfX/Irx34NeL4/FXhW2n83&#10;fIihTno3HBHGa9hGCAQcjjvxyP8APvx2oAUghAew4p6jkY5A/wA9P60hyFJJ/wD1Z4HapAOByADg&#10;f5/lQBIpK54xnH04/wA+lXIpM/K3A/H8sf41n4Zcc4H/AOvp/wDXqVSQSxJIPJ5/nQBcZAyk9T/n&#10;/P8ASqU1urjgcHH+elW0kXlX4J6ZH6j61OVB9cHnj+goA4y7s8g45I/XvzXJ39h5qPGwI3AA9PSv&#10;T5oCc5+vT+f196wbuy56DH55Pp3/AA9aAOW8JQiUy6ZImZJ48+mZEPQ46Z9vWvgr9rf4cQabc3s9&#10;vB5UU6eavyZ4I5A6fxZ9/avuq91abwpePqafKi/vDxn5QcNg9MivPfi3pUnxM8LXN7aIJGtl3qSB&#10;91l5Cnp15yaAP5xdWt59P1SVHXaM5Abv64H+cV3WiXIuLUHftCA8L7fyrf8AjF4VfR9Zl8wBJEbo&#10;OevXn2715Zol4YrtISxCBifrj1/pQB6hb3DyShThEIyoJ+9jvjv6j+laE0yuigPk8nHbk9x/+vtW&#10;BMVSMSRHJABzkHAPTj+lNtr6Nj5WMEAck9eP8/yoAvrMkVxwAMnqefwOa6dJwyKxIAGM9/p/LmuB&#10;u5pFkDDH48fjj+g/xrctLovEOpI74Ofr9O5FAH6k/sh+PTMkekXEnylRH1/iHT/HI9Olfo1C4JHr&#10;65/lX4O/Ajxk/h7xTDHvIMzrg5xhl54H+e1ft34Z1mLV9Jt7yNgfMXnB7+nqP8mgDssApwOT+P5/&#10;jQYx94HGe3THtmo1clS3P14HQ9asAfKARzjPf+dACBQMAd/b1oxj7pz/AJz7+tTLnGMcn8/w/lTc&#10;ZwpHr/n6dqAItvO7HHvg/wCff86NmVJAzj/9XA/zipgRn5jj8T+QFAB7gDoff86AIVB2c849c/ma&#10;Rh1QDGPx+nP0qdgNg4/Co2GQVGMn/PTmgDz3xxYG4si6gtlCoGT94HI5Hv0xXi+qaI+peGpZNod0&#10;jYHKjaVxkEA9WU56n6V9K6xB52mTLgEoA3YdOfocf57149ptrdF7uw2ggFsdlweQT1zn0/8A1UAf&#10;kH8VNAniurtLwHy5VfPGOVPy4J/WvkHUZHt5Wa3j8tTxnoeR3z78/lX6jftGeHPsdzcbolUoysqq&#10;CflY859Dz0Nfm34jt2S5njEe2MM+Mc8ZyMjI9+Pp9aAPJbmdpGw4AIx+mRk/T61UZO54BJ//AF10&#10;F1ZwxsXYhAwyCeu4D+VYkqbMBzz2wfTtnpmgBsZwcDnkHp+XHtSAmNwwPP8AP8aaME+h+tPZGyG+&#10;vp+VAH2z+zF4ta3uYbZ5cFJCDn+4wxjPf1FfpLpV/wCXt3NkDPpk98V+L3wa1htI8TxL5nlicAD8&#10;Dnp+gHfiv1f0LVhd2Nvcg4Dqpzkc8c+uMH86APo3SdSwVZTk9P8AD/Ir0WwvVbbzuB5z+PFfPGl6&#10;ljGSOPTOMV6bpOpBQobgjtjP0/XmgD2uyugSBwR1yPXuPrj9K6KCZThgf8nr9fWvNdOuwwG45x+O&#10;Pr0rsLK4zgA8f4Yzj6d6AOqVVx83zH9f8nNIVDKWzn/H6fXmo4ZQ/BORwe3Tt7+9TgAcY6Y+v+Tn&#10;+tADcdOOP89a5bxLaG4t4FBAIbaWzwA3r+PTtXWAc/X25x64/wAKytYjBsJSwGYwGyefuntQB5Zq&#10;lrJqXh/7HAwQRb3LFflUnI4x6YGMd8e9fn/8ZfDpS2fy92cSKrH7o3DqOxPHA/xr9HoYbd7a7sYH&#10;8xxuKMPulWO4hge+eB718c/F3TpZrGULEAFYbVwWAGfmORxxigD8vNSsQ83lO5dpduTznBGOg9wP&#10;/wBdcN4jtLS1htoLYYcs+/6jHGO2SO9es6ppk8N28zuAImcZHQBW4x+efUV4nrSPFcPIz+YSx556&#10;9Sc4/H/9dAHL3W1Vdzx0z+A/z+VUGmYSq0HzEH25BHTvin3Um5SWwCQfbPPp+hz24+md5z7dvYHP&#10;AI6fpQB1VvezGERbiAgzkHGPb/OK+o/gVqMklyIS+0L8v+Gex59a+QbOfKMrHdke3U9j7f57V9Hf&#10;BO/hXWAkj5LsjY7e44oA+5Zrc8ccY78+vFRQTPETuOCO46DPpXTS2bPbJKBkFeMgjt25/T6dR05m&#10;5iYE4IOOwzkfX3NAHWaVflcc9SMf5/l3r1fRdUJAUnDZ6/8A1u1eA2sxidcE8YI474/z+td7pOqA&#10;MmSRg/gB+VAH0xo+oBx97oBjsOfU16Ppt3uUEHGeOv8An/GvnrRdSxtLNgg9+5/l3H4cda9a0nUB&#10;IoAOOfqMdP8AP50AeuWswdRzj8PYHt0rTU5HXI/nXI2FyrKOevv6+vt9K6m3bcoAHI/zx+IoAl2L&#10;nJGMent29KeFUdsn+tKOQMjOPfrn39v8PWpeCQAMD1/z/OgCAKCCMcjt7VxnjK286OJAqv5kcyYP&#10;+0h49c9s13HcgjGR3P8AnNc54jQt9kZQAfMK8nA+ZTx7Z/zzQB5tqmuJ/wAIjZ2WGc3Fi0bCIEfP&#10;npn0A45r4B8a2kMGrFkATYNo3Ecbeo7/AP6+9feFpYyT+G7aXy9zBHwuCArbiMHn0/n0zXxR43sH&#10;j127WYHasrAIoyAG7DjPGeCaAPmv4o2862MsjAuDEWxINpGDyB35618o3TM0mXOAORx83X1/mK+w&#10;vibbNLpz8MA8Tr3PbIz744/LFfGd24c/N83QjIzj/PbNAFuFgyjd/DwenQDjA+v0/pVWQoZg+ccH&#10;nBP5jvnpU8ciiEAqM4ycc4PT6j6+/wCFUriUNOQDge/GDx1/X/AUAa9gRDcwyAlGSRcnk+/b9Pwr&#10;7F8Py/aNM3KCMOSGPU7gCST/AJ78CvjjSpI/tifaGwNy8ds9iP8A6/rX3B4aihl0FooE6SqfVsMo&#10;wT3FAG5ptw0RAGQMDqenOPx/zzXrfh/UiirtOSOoz0+mPy49eteKbSj4AyCRwOx6+mf89q7HQr8x&#10;kMGxzwP6/wBf/wBdAH1R4f1MOI36dB68Y/8ArcV7HpN6HUBTgn+fcA/5z1r5h8P6j/qwDkH6en04&#10;9R3r2vQtQOAGPPc+nqDz749KAPc7GYELj5v88Dr/AJ710SEsBg8H8OB6VwGmXOSoJxn/ADye2fpX&#10;cWzBl3Dk/wCcY/nQBdAPHt7f59aUIOpPPTn6Gn9FA7H37f0FDY5xx1x74P8A+ugDxv4whx4fdQu4&#10;mOY7QfvEKccf1718neFEFnp8HnoVeQYZRzkbxzjkjn1r66+LmF0WSQgkpDKfxC9h/wDWr5TsGuGt&#10;Ynki+ywKF6DMjNwTjjA5x+HPWgDhvGOhrdXyXzAxKQ+d5C7vcA+/1rj/ABNp9zJpsUYCxoImXdjg&#10;5A4wfX/GvU/FEdtLfRNbgYGRtzuYr6jg4z+vXrXI+JrcW9gkkgJJt2YA8tjp6+/GKAPj9tJaBpEk&#10;TcCxUHaOQD6/4V5zqFkz37eUu75egxwex9P84r6Laxa4RyyYCLuXjpx0B7kYrz2+0aNdQ2qRgbe3&#10;b+Ln9PXNAGDZWIsbeKdogZNuMheTuOMdvyrrNDtrtbm4mcBAsEgLMPm6YGPT3Pt9auyWJIjaUqBG&#10;y8Dp09eOn+RXSaVD5zXSuPlFu2e24H0LdepPH4d6AK+qgx6kgkY5EMPXJI4yRmu/8M6iwdct06dO&#10;B/h3NcX4lgVdXZh91EiXqOfl5x69am0W4aOVVHQ8Ennjr+VAH1v4aviQijufbAAx0/LH8xXueg3x&#10;bywe+eCOg/z7etfKfhW+YrGCQQeoz79vfvX0D4dviSoQjAxnnqfX8een096APobS7gMB6Cuxt23K&#10;Dnk/p615hpNw2VOenr6n/OK9DsZcoOck4A9vc8/570AawXHbkf56dqdg8gZx+eP8/wCfdwXnjt/n&#10;/wCt/nNP8shsZwPr1HPOfxzQBFhtoz3x07fSoHUFcYz1P+f/ANdXCmTk8n8O3v8A1pjKCN2ePp/L&#10;8P60AcfqsZVGbnaM8DtX5tfFaysr3xTC13KiRsszMG+Zh/dO3Pc/hx1r9MNfxFptzOCPljbHJ9K/&#10;L/x5arc+N5VyXIiRQo5+YdOxPU5/PFAGfYaY08qxghoguxucAccEHB4znI719CfC/wABHUo53l3I&#10;1giFSF2pJuPAHP5n8a8y8JeH9VvLYNsWKB2AkB+80YPLfzzX1D4H0K4tLKU/bPMVsEHIBGwYUED8&#10;eDj+VAHN+MNP03R9TNjakRxb+VDFyDjlse59O1clqMkEURZBnLBSfUtzkn2HP5V1mrW7y6uzzK1x&#10;tUklRkjB4AwPXA7+teU/EDWV06Dy1+U7G3E9mP3yPYAbBQBga54liglWCAAq+BsHGfT8xyT1r6m+&#10;F90bmzt45W5JUL6j+JiT34GP/wBdfn7YTPqepRXDnBZgwX+6XPyjr2UZ5/Svtz4b3EYS0VpcF/Mk&#10;IHULGCck89cDNAH0te3BmEe8/fZ2xnvkY69CB1rStzvUAHJ56fp+grhoJmkFuzDaXXzGzn7zHOf5&#10;V2Fix4OcEjOPz5z3oA2duPr/ADyPT86bs5C54HHSplT+EDk/0p+zgAnnvnoelAEKrg9en5UpGOM8&#10;D/H/ACKlUZHPJP8AnH1/zxQVOcZwepHr/n+lAFWVcjkDJ9K5nUofvDH546g9BgZ7V1ZXGcgkjPb+&#10;vHSsbUYvlPB7/p+Z/wA80AeLa/bs6vnOF/Tn9Pzr598U2z5ZehIx049/Svp7XYztJxxx0PHHXsPp&#10;2rwLxNabjIAMgdT78d+n+fyAPkzxRaYYnaRgk49cdDXntsMXSqON39epHb/PpXsfim1Ad1YdPXtn&#10;vn8a8fmQwzFlByoxwc+nT8f6/SgDH8c3af2cI2OWdt3rkLwPr0/Q14vbSpJdOJV3BmGCcjpnIz6e&#10;2ea9P8RwTXDquTiP5s+5+g/Q1z2geF5bq4DKA7A7m3HI544xgD6HmgD6Z+Ceim8uo5OVUspwq56c&#10;5HFfZuuRRxaY8SoZCIQFDZyWbrx/Tp3rzn4K+HJbC0ifar4RQCF+YdM4A9uh/wDr17vbaa+patG8&#10;iFleRhg46qOMegPpz364oA8rj8NTwWTXUsRQBAVQgAkkf07/AJcCus8BeGJmklu5o+CB97g++cdz&#10;g/oK9c1rQy1jB8vJUjOMH05rd8P6H9kslBGCBn/DP8qAPnH4l2khecxJkOyL0yNqcjjuf/19q9R+&#10;EGgf2fp0ty3JKrFk8k45Y/jxWH4rsIL7U0gchcMCzKfuIrZZj744x09K9q8I2K22kpNxmb5vlxtw&#10;egHHpgfWgCvqcfykZxg14/4jhBUEgYPI4z0PUfhXuWpREoexAPX+vp+VeQeJoQUf+EjAyB0+g/z9&#10;aAPmPxXbsN7AcH2/zzXzX4niZJMZYBenHT2H4/zzX1P4qjHzJjggjg9/r/j3/Kvm3xPCcmNj8wz+&#10;OD0AzmgDznTMrc4BxyR7+/pnua+gPCTkMAGwT7Ajqfb24xXz/ZrtnyRwuT0zxz/n3r3Twk/zJuHB&#10;2+xHsfr05oA+n/DDfKjOck//AKh717hpGML6E/Tr/n1714Z4ZIKoQMgevc9fp7DP0717lo5yF4yR&#10;j6H8OP8A63TFAHo1kMqrKAMe3WttVOM+/tWPYICqHv69/wAR+Nb6jaMEdPzA9ulADAueBwR7fr+l&#10;G0Edcf0qXYdq/LnH8u5pduQQRyO/+fpQBQmYRRGV+Qgz6YwO/wCFflt+1945imZ9CicvJKegPQZ6&#10;/ljIr9HvHurpo+gTzuRnac4ODjqece3+c1+GfxW1+bxb40u7t2PlwuyL19ex47/XvQB5lDay4ywz&#10;05wOOOP5cfSvdPg54Tj1vxJE0kW8Rk8YPJ/XkV5KqbWSGBdxGOnPXj2P+c96/Qr9l7wGbcprF3Dg&#10;nDZx145+g75+tAH0vcW8mj+HYLGOMxBQoKjjt7dqoXVqNN8OXF0yKhMZIbGSSePTt/PFdlq8Y1PV&#10;7a0j+6u5mzxwOnWsL4iRBtJh0m3Pztj5QDygPJPTg/59KAPiXxFayahcGeVAPK+Y+/c49P8A61Wv&#10;h5Elxr0JuASkI8zdzwic49RuPH51t+O4o9LsRvOGkYxgDGTu4PHU+gx9elS/C4rc3e21tiRI4/eP&#10;xiOEZOfy/OgD7D099lpb2zDEjAyyLgcO/b8F4/Ku706NQoO3IH+RxXnGiTG6c3L8mU7u5GPQdule&#10;paeOFB9u38xQB0MK8Dkfy/X+daQQ4zyM/T8aq2/IBxwRn3HTr+daSqOy88/5/wA5oArFWycjnp/n&#10;j+vvRtJY5yOnY4/A1bKZOCeB7/5/CmlSBnofr0oApSKeeOPzziuQ1ZgPlzkD/wCt0P612cxVASf4&#10;v88f57VxGstgEgfX/wCv/n+VAHi3iZyMoTxjHrxn9D0z+deKXzZnfuScY9PcH+Z/KvY/EzM2SrZy&#10;O35fkK8cvdnmksvP16HPP/6u3vQA62QknAyDgfh0/wDrV2+iwvvUMcYwe/AHIPauPtVJIUDAP6f0&#10;57V6L4ehHmZI5GPXj3NAHq+iQMFXgA9/84/z+ddZrOqppGjTXkz4Mak89M9uTWVo0agKzHp/+r8f&#10;Y186/tI/EOLQtDksraTDkckHuQRxx24/CgD4T/aL+Is3iLXprWOUvBAT/FgZPv0wBx9a+HNWma4u&#10;QqkuQQMe3f8Aya7nxjrct3PPK5JeRjk56fpzz/ntXOeENFm1/WYLXYzZbkcZOB7dKAPp39m34Ry+&#10;JdZtb6SHMaYfJXOOOntj/Pev10umj8H6ClrboqFFCqB3Yjr/AJ7V5L+z34Ci8H+GItTukKu65ywx&#10;j8Oaf8RfG8T3MhZ/3duMgDA5PQEevrQBRudcvdU1WGzVsJG3z9csc5PJPt+P5VheOfGUVmg0a2ly&#10;87c849vr+FcDo/idJBPqTHBJLAg5wM8t19uDXmNndXHjLxmkFupxLIiJluig9ee56/zoA/RX4I6e&#10;P7CW+KYluztJPBWNfvEH09Pxrv8AxJc+bLK44UjAHt0/z0p/g2wXSfDsXlqqh40jRR2RB8x/H171&#10;ja/MV3k9Bx+I4BNAHjPiaXJbHB6H+mD+NeXgF5CCuCfXsfxruvENxln2jLYGe4Ge/wCXb1rh4Vw4&#10;cnHtz/nNAHT6TFkgtwB0HoCK9Q0K13MuBjIJz6Y968/02MAggZwPyHXn+leueHodxBIwD/n/ADig&#10;D0TRrYgKccDH1/DHT/Cu8tYsL7D8f8/Wud0iDauMccflj/JrsIUAU8YoAgkI24Ayf8f5dapOC2B7&#10;/iKvuuQf/r/jVMrnGDknH0yfSgCmVHYfp6Dg9qdsz15HpgfianwcHjryePpnP/66AASeOfzGKAKp&#10;QhQPXPYEfy7Uu3Puf581a2EkDpn8h7fjTShOQB2oAgC8HPPT2HuaoXHCsQegxgZ/yfxNahA2lh/+&#10;r/EVxvinWIdH02a6lOAo57fTB/maAPnn45/EC18LaLcK84jLKT15J9B7mvwy8eeKbvxHq1zfzSsx&#10;kckZHAHYdemOOa+ov2l/ijN4i1ubTLeQtAjEHaTgkdf/AKxr4evJmlO1dxLZ/Pp+X8qAKbu8ziNR&#10;uzyQOp9/b+Ve8fCfwDd+INWih8pnQkdBnjuP15ry3wjosuqajFDGC2WAzz+PH61+wv7O/wAKotGs&#10;YtSurcF9oPI6nPqPT/PSgD2T4a+AbbwzocG6ICRlyfYZ4BHrnk0eNrv7FayBD+9k4Az2HU/j/npX&#10;s8kKxIS42Kgz7H2HGB714L4nKX9/LO2PJj456HP16f56UAeC6xFHYRvPc8vJ0z1JOeB/nHfNesfA&#10;XwVLrOof23cwY2Ptj3DgZHLfgM+v8q82m0668Y+J7bRrPBiiYbyvRVzyT6ccV+jXgbwvbeGdFigR&#10;AsjqOB2HYfj3+tAHQi3jtokt4OEQYA6dev50bEPOM9vw69u3rVpowS2ec/r70jLtBO3gn+n4UAVi&#10;u3rwBz9KTZ8pH3cc/wD6qs7OOmf5UoAI59PXr/n0oAqSL2J6c/U1AwO3cTjj68+//wBerxXdgjjP&#10;+e9U7jCqSeM/oe2f8+1AHN6pKI0JznAOR/n2ryHxDfBVIzjA6nHr/wDXr0bWbjYHVjtIzxxnmvDv&#10;EV4AzZPB4I+gB7/kfr+YB5vq8vnzsEJOW6cjPPb049Kk062IxznOO46Z6Y/znFU9vmzkDjPt156/&#10;5x+FdVpsJVgo4z+v1FAHQ6VbNuDbSMfnj39O+K9b0KzICjAB/ngfQVxmh2BkKtyT155/CvXtHs+A&#10;eo4GPw7/AP66AOm022ZFX29R05/wro0jwp45GfpVWzgwMg5P1/z/ADrRbCqccDjqD/n1oAz5T/D0&#10;/wA+lVWj3Y64+nv2q4xy3IAOfXFRcHnPt/hQBVC/N0wAPT1/zimsAmWzjp6fif8A9dWccbgOmPWu&#10;Z8Sa5Z6NYS3NywRUUn1/H9KAOT+IHjKy8K6RNdXEoQhTxnGTjjFfif8AtE/Gi78UarNYWkoZGJDY&#10;56HGOuBjv9a9i/ag+PMl/cSaVpkv3dwwp5Hv757/AI96/NbUtQlupjLIQWY8555HY9fXPv1oAzdQ&#10;meVvnbcT6nP489f1rW8M+G7vWL1FjTcG68cHnk9+PoBxUGladLqdwqRrnJHKjHQ8gD+tfcnwY+F/&#10;nNbyNFnft529s9evTt6etAHoXwB+C/m3MEt1FlQV/h/IDNfsP8OPClrYWsUEEe0J3xknI+nOP69a&#10;8Z+G3gGLSreGEIFYqueMdPXHrn2xX2L4Y0xLK3Xg54A6cfSgDqrKzjtYQi8nqT715h8RvFI0vT5o&#10;oXAfByR79h9c13niDVl0qyeVzhtvy9vzr5Lv72bxRqxkc77SFyevDsOnA7CgBnhyxmv7k6veqwkk&#10;PyA9l9SK9YsrZUHyjaP8On+fWszS7NVQFh34x3/lXWQxhcD169KAEChUxnkfz9utUJucqozn9OOt&#10;X5cgHPX0yM1SILfXj8vw6UAUypIwf8/WjZyMj/6/f/Iq2FPy8e/p+FMZOpB6+ueP8/zoArLGcjIy&#10;D/PFOK9COOTx7Z+tTCPj5egp7Rk/KMD6epPPagCm6LgNjrnPcfSmHIA9P51bdeg7e/Ht/npVCeXa&#10;vvj6/h+OO/T8KAM6+m2R7c4Hv/n8K871m+AyA3P9Bzmuk1W52jLMeMjA/p2ryfxBqRGQpIzxyRx6&#10;f5/DNAHIa3qG5mAP44/z3rimVp5mOMkknJUen+TmrN7OZpic+uMjj169MfWrNtCWBYDJOCMdz1J/&#10;CgC1ZWOSu5cr264PP9a7jTbJ22gjAP5f5P5dqztOs2ZlIXJ/zj/P16V6jommEqrYzgenB+h6fh+N&#10;AGjo+lhUT5QcZz/X9a9DsrUKBxwO/rj0+mKp6fYlQABgAY9PrXTRRBBwOn+eMUAIqBFH/wCvnP6f&#10;4dayr65itkaRztUdyePpVy9uoraIszYH+elfGvxy+NVn4ds5rS0mUSkEHk/ienWgDM+OXxvstBs5&#10;ba0nAcZBKkZP0Getfkv478c3eu3El5eTlt2flz+X/wBb/OH+PPH154l1OW4nlDRHO3nt6+/+eleC&#10;a3qryttQZLfLyeeD2+n50AUNY1RrqUIhyfr0wf8A9VbngzwVda7dxfumbJBG0dPp7mjwj4Ovtevk&#10;2RMwLj9eOOfxr9GPhT8Jhp9rFcXUQBZRyR0I/TP0oArfDP4YW+mW0cskPzgc5A7g5PTmvrPwtpsV&#10;vPFFCmTkZIHBXPY//XrGs9L2ypa2qfOTkFew6Zr1qK0tfDOlNqN18rgEgYPPoSD0FAF3xB4ntPDG&#10;mNPI481xtRc88jGPXr+PTtVL4YeEtU8VaofE+vIVG7dErDGxM5B9CT+lch4Y8Lan8RPEf9p6grLZ&#10;I26NTwDg4yfQDtX2RZ2kGk6eljaDaiKASOc/WgCxe3UVvD9ktgEiQY4xzn/CvOdavyIyoPHPqO3N&#10;bmqXiqhOeDx+f6flXk+uahncinPfqTj6deD9KAMDVr/cTg8n+LOee/b3/p9OUOWdhnJ55PIwPUcC&#10;prmcs5OflPb8exx1P+RUtnED34zn2HoepoAtWluzhSuST1wR3H0/SuvsLR5CBkkH36+/p+X65qlp&#10;9sSPUjB7cEj6fX/69eg6TpzMemRx06HH+c0AX9K0tjt4wDgn09/r/hXoFlZAEYGcf5z/AJNV7CzI&#10;QcZHoP6cfp/+quphi+XgYP06c0AQpCIx05wR1/ziopjkeo+n+c1cbIHvVVwCem0jjv8AnQBTZT0J&#10;zj1qPaufm7/zH1NWj2745HGe/T2pVTK7QMgY6d/T6fz+lAFLaOMdD6+1O2nj0GevXk/yq1tHoP8A&#10;H/OaaY89T0/zg+lAFTZkHjg8HjjAzR5fHyg/5HT61ZCNwc8H8uev+RS49/bk0AU9u0cnOfz/AEpQ&#10;uCR2PX8PerXl7vy+mf8A9VNKY69BjOTigCHaRgZ5Pp7cdf8APFQyqQuUOP1q0w2jJH6dMfp/LtWP&#10;fXAUYBwBnnHp/wDroAzr67CqcnkZ9s/5615/ql+wVl7+vrz29x3/AK1palfY74xkdf6+v+ea4idn&#10;m4LE5PT3P+f/AK9AFV5HuHO05z39+M4/z16da1be1CojkZJ7ZP8AL9e9JY2akliOfT/63GB6V0kN&#10;qG++OgAHGPzPpQAtpb7iG6Af06/07V0dpbZHAyBj8vbPb2/Gm2dnvIKjg9/8nHB/z2qt4j8UaR4P&#10;097q+kCkA4BPXHpx3oA0tW1jTfDtg91fSLHsBPLf5/P61+cX7QX7SMMZn07TLgY9Fb68nHNcP+0D&#10;+0hLeSTWGnzZIyuMjAGOn/6/zr83fE3im41S4e5uX3s2eeO/bmgDW8YeN9Q1q9e6uZ2wxPyknA/D&#10;8B+leU3V+86+WmcHH6n9PeiZpbpyoG9x6ZPXv26/4V2vhLwPe67dxxhOCRkHj5fbPf6flQBz2g+G&#10;7zVrhYkjJzjoP89f5V9ofCj4OmaSKa5hOSR27n8MAeteg/DL4MNHFDI8OBwcsMZ/Xn/9VfZGh6DY&#10;aDAkKou9QN2AOD6fX070AHg3whY6JEu2JQ4wcntjOT+Ofxr6j8B+HLjUVSV1KRlifQtz1P8A9ftX&#10;HeBfCtzrkiTSxlIsgqo7jHX29vb1619S2cVrolqlrbAeYBj6e360AaqvBolqsUQBkwPw4/nXIXc0&#10;91KXkOd2f1P41PPI8r7nJ5Pfv6Yqsy89yfXPX8R+VAFQK2B26c+/v/KmFDngc8/THXH41eZeR6HN&#10;Hl5GSMH17UAUhHxyee57/wCf/rUu04OMjHX/AB/xq2yY7Zxz1HTp/Oojge36fTmgCmY1z3B5qnM6&#10;oDk4A+vUVbnmVOCMH/Oa5bUL0oCqn9R3zk9PTNAEGo3yBWxk5Pc44PeuFv7xncqhJznnPv3x6VNq&#10;F4JCcHIPPr9PoKzI7Z5yACCD39O/1oAqRwS3EgAJ59+wH+T7V2Om6UI1Ax7jjp/nH86tadpqRkNt&#10;wTn2+uf/ANeK662shwcZJ7e3+f8AOKAK1rZfOPlJGPQfr7f54rpLayABCjP/ANftmrNtbZ5A5HHP&#10;OfyroLa02qvrx2xx396AKltYqn8OBn/63Fa8dvtHTn6DgCrkcIUDIxn9KmYKi4J6c0Af/9H71Udg&#10;Tx15z+H9aXvgcfyz0B9MCnKnIOMgge3Wn7cE56DJ54xjvz/+qgCLt06en9fftmgnkHHA/M/5/wDr&#10;VJgsoDfNj69aXa3XHLZ4/wDrfh9aAK7R7lYYwOleP+NtCQo8oj3EDn0IPY17Lsbd1x+v06ZrI1ew&#10;W5tnBGSAevpjn65oA/HL4/8AhBAJoUj+dMyLjrtxn/J9c9+K/OzWLFrK7K7GXnnqOQe4r91vi38O&#10;59SguHeEOsathu+1un/6q/KX4r+AbnQb52aBgrnI46+3/wCv+lAHiegXZ84Qs3yMQvJ5A+vevRbO&#10;2WGdADlJOmMcg9efavJlV7C4DsdmDkA4H05Pv+Qr0XRNc+2QpbuMFCfTP5f5/lQB68mli6jS4gUZ&#10;xk9/w74z/nitE2qCzZcDKjgZ6cd/68/lirPhlpRCI5ztPI7FcEdCc/rXUyaZCqlkwAcHgn8CfwoA&#10;8FvbZ4LhiwyNx5/z0rrfDFxNZXsN1AcMjbuOe3c88f55qLxVpzRkyR9DkZzjOD75/l/SsrS53EoI&#10;GwHHTP8AL9PrxxQB+237OPxHg8QaHHpdzMvmoMKO+3GfXnHavrDyt6jHPf8A/V/+uvxK+Cfj278L&#10;+ILZllIi3cjBzj3HFfsh4P8AEdt4g0q3vIXB3qv6jrQBuywHnC5PvyACP8ayZ7UckjI5/T6n1rqy&#10;iOT7f09RVOW3ByVHXjqPT8KAOHuLMHO1fm59a5+e3xkleT1z1r0We1xkAc/1/wA9c1j3VorDJGMe&#10;mPxx+dAHnc0ACsCDzx17f1rGuLTqrDGc/l3/AD6131xaYJBXgc/WsSe32AK2cnI6cDP58daAOFms&#10;lfJxg8+/qOP61iy2bxdRwP5/Xr613slpuyAM45z1z/L9M1lT2q4OeBnOM8jn3/SgDlIpSmMHB9z0&#10;HpWg1wLi1eB2zvXH09/16Us1kPvovA9T0+vcVnBJYzwMdR/9bPPsT/kUAavhmWKW7ltJVJe54APQ&#10;SL0JB4r4e/an+FD2ZTUCnyXOckDgN3B9/XFfYkMz2eoLcQ5Uuw5Bxhgcgn8jzU/xf0qz8Y+FGTCv&#10;I6sx3AEK2Oeeg5/PmgD+fLxRpsOj3KwoxZzlXUkZG3ofQfWs6wuPJJAx93jj35HvXsHxc8KLo2ry&#10;LKpyWIOOO/XP+FeJRmKOdRwduc4PTHUHnH+T9AAUNXLLeE42jt3/ABFLDclolRicj07/AF5/H8Kv&#10;eIHtmKJb9VyDxnBx69651Gx1H+R3oA1YrsQTh1Yj5uc/5/wrY/tD97E0ZyRnJ9/WuULZ5J5J+uPa&#10;nxSkD/6/TigD9jP2L/i0lxHFo11cgFSEYdM46E9etfqxCfNRWByGx/n/AD1r+Yv4IePpvBvi60n3&#10;eXE7BW2kc8jkn2681/RZ8JvFkHivwta3yyAv5YB6Htn8fSgD02SFmQqp5/LH/wCvpRGhRcHk8d+P&#10;r7en6VZVRtyec+hFNI9+O/f8+lADFGCOoA9Oef6U/kcZz+fA9KOSQCMjnrnP5daftLHB7e1ADUyC&#10;G3cH68+wqzG5PDd/bvnjioAMfNjgeucfnUgAA3A9P5fX9eKALTBXXAGSec5qpLCGBGOv5fT6etTI&#10;xyVz2PH+etTHDg9j1oA4LxDo631oyOgbbu68fIRhh+ROK5DwjY3SaVPocaGWK08y33NlVkjb50IJ&#10;HbOM5r2Ca2V0kRuQ4xx/nvXlt0b3S9REaylIcFc+jocoB2GffGfTpQB+U37Wfw5l0qaa+jAWKaT7&#10;q8hCRxk8ZHfj3FfmpBC9tf8A707WBOQRzlT0z2z25r96v2g/CkfibR7yZkBVUZl39ygzgfh0r8Pv&#10;HOlHStZmTBUMx46Yx1yPzOPx9aALz3LTJtgGMAjJOSMj6VmT3scEyK4w2B07cdjxWZp908flr2Ge&#10;DnnPQZ/l7VJrsCxKkxO48EE989B+v+RigC7czyeWrK+eD3yecn0q1pF60cm1iQSfXjn8P8/SuWS9&#10;DQlXPzKPUD8s+v8AnvVS2v1imQSNkDjvz3/z39KAPZ9H1j+ztRgukfDxsGU8c47DHUV+1n7PPja3&#10;13wxFEkoLBRIBkZ56j/63oa/AtdRbdvHGPfv7Dp9K/Q79kj4iNaXI02chQjheT/AfX370AfsVaXS&#10;kcnngDGB19e/FbMMik4Byf8A6/8A+r8/z890/UdwX5sA8854H4euPSurtLndg9SO3bjqev8An3oA&#10;6JcHgd+Ov59KeF4OOv4cVWgfI9Qf59+Rx/n1FXQc89T/AJ5oAh2Y7enT2PApQhAxnGf1471KQMd/&#10;0/z/AF/SkwM8Dge/v7UANwDwBgfz4/z703aewwD/AJH/AOvFTgZye49unt+v9PWjbx1wf049KAKs&#10;sW+IpjIx0Pv1/wDrivIDDcWutKrHy0m3RkAchkbPvjg8V7OQDjjrkfp0/r+Vef8AiiE2s63iKo2l&#10;Xy3TGcEZH+TQB8k/tA+FYruzaeLJeSLLbSTkkHJB6dv88V+RvjnS0spJRIv70/eOO49h2Oeeetfu&#10;V8S9Kl1LQDOHaRtvyhQOinoSOnB/KvyD+MOjPb3txGsJBLna2BluPT8cdaAPjS/ByDjODjjPc9v8&#10;5rMf+8w6jjv+BNdVrViYMFwQXG4fn046/wA6wZhEqBEQ7wc59B6YoAzxuUn1OMH0x/OrhRnQBRzz&#10;07dP89agZAj5PBGDxnj1J6f/AF604lDxDcM47dOfUHn8qALHh67/ALN1a2vOQIpF6Dkc+9fqP8LN&#10;ZXU9CjKSEmP05+VuRz6/5+v5VBDHMDnyxkdunNfcv7PWvi5WOxaTAKlCMc7lxjj0/wA80AfbNjOw&#10;6nAHPJx+ePrXd6RqYGFzkn3x3/zx/wDqrywPtkABxnAxyOvv068+1bNpehNpGQfQHjrkZ/yf60Af&#10;Rek6oAAN3P6DoMen+ea9D0y+Ujg4J7jofX6V87aPqjthS3PH4f8A6+2Tn869M0jUQrDLEZ/HGcD/&#10;AD+tAHt1pPuAyc46/wBfrW9G4bvnHTHGMdemf/rV5xYX+cENnP4+3H612VndB8behx7f0/8ArUAb&#10;SgfdPTPf/wDV/Oo54RcQyxHuhH6VKjAgZGCO3XH/ANf0qwvJGTx+H9KAPBLGaKx1gRTyHDbcA5A5&#10;BG3PfPb3rz34ieHJb3TZZxG7oVfCoPQ9TxjmvYtY0u0PiO3llTAWQq2CQcj5gc/hj19Kg+JmlmXR&#10;ZVtiUEYL/IOgkGCR9Mj/AOvQB+Lni+0eHV54ZEA+ZhgHv6/ie3XrXzR4vQx3RCPjzOQc/gK+rfiX&#10;bvbeJpRIoRyy7lJ5LZIyew9evp7mvmzxzYst0JGYHduyB0Xaeg/T3/CgDyyZVMJGMkdOhwD6+v8A&#10;n1rAmATKseQSPUH2rptwwVbgE4/D39emf61zdyxEzAjA3Hnrz70ANV2QAnjoeMY+mfevWvhVei28&#10;QW0jOwBI6cZ5xj/61eTJBvXzGIA69QOPb1712Hh+/i026tkR8uJFDYHTnPBBHX1/lQB+zXh2KO/8&#10;O2joMAxgHA6HPbmuf1PTykrDHXPPf14re+D0p1bwdHyCR756/wAuK39Z0wlm4wMHjoTQB4tKgVjx&#10;gGtPT7rySOckHjP4Hp/nireoWOxmXnGRwT04/wA/kK54uYXJD4Ct+gz2Jz07UAevaRqrKQFOQfT0&#10;5/X6fnXtGiaksqqM5Hvnv6n9K+YNLvsnaWyOOx5yfX/9f8q9V0LU/LKqx5PfPTA4xzQB9N6Xe5Aw&#10;QQeCOe/bmu7s51LjkAZz7/5NeHaLqWSFUjk4zn26V6Xpt0GAYndj365/z/X3oA9Gj5UZOf6++asm&#10;P8ue3rx+ArJspywAzgn29a2Fyc4OcfzoAaRySOMZ/wA5rB8QIrWcTDJKzJ3/ALxx39M5/CumPOM9&#10;84+nasjWlxpruwyEZD16YPXP0zQB5Vp1ldTaZIqgQQ+fMjufvjYSFxz3zwa+RvizpfkajKqSvgbS&#10;xI3uf4QQeMf59a+4bNoWhvYwMETOC+eRvO7IHGPfHTrXyX8VYmvNQbyU3PIgU7QeSp5JY9Omf8eK&#10;APir4jQg6Sm1uArKMnkgKcZ/z3r4cvWRSUxkDI/Xnniv0I8bWA/sUliC4Zt+eAh5znPp/n1r88NZ&#10;dTeyxKcbJWBIzjOT6evt0oAfHMVgVGOR6cZwRnB9xnGaz5JijfMME446cZ5+v86bbzP5QyME8Z7n&#10;27D/AD9aqXU4RgQ3Iznvz1OP58UAbNpMrztKVxyGUAj8cevHGP0r7u+FrLfaOygZBWIgNy33f069&#10;D3r8+NPuArB2OOv3u2eeO34+ua/Qj4BRS3mlK/VWt0YAnGcEcA9x/wDroA62/tPLJ2oSMn8OfSoL&#10;RzFIAvIyP8P8++K7TXLA8t2P069/8/XnrXDSkRMCBgHOMZ5P9P8AI70AeqaBqIJXDHjP44r3bw/f&#10;rgPuyMDjPQn3/n+lfK+j3/lypxjbjjOO3PvXtnh+/GEI6EEdgD/n2oA+pNGvR8ozn6Yr0exuEIX5&#10;sZ7+nt3/ABrwTQ7/AJReoO3pyCenHQV67pd0hwS+T/L/AD+NAHosJ3Def596nAGcjr0/z/nGKzLK&#10;XevofqcfTH51rgA4PbI746fl2z1oA8a+LAzprOHCYt5OW46jnP8AhXzHeM91HaKgJjdkY5GxSN23&#10;j6jGPpX1T8UMfYZdygnyGUE9mbHTB7/5PNfP19ovli1u7sMSJBCxY4OVznGMdSRj2/GgDMm0vbbx&#10;SQIqDzHUkKA/5ng/UV5144s5I7R4oirOIhz/ABYzycnpx+Feqamk81oixJuKBt4AOBzyd3QHIPU/&#10;jXm/iViiSxsu8BUL56kHsfX6/wCOKAPnS0tmLyxyjdsyAQMAexHGfaucm0tDeskC7huxwMjIA/LH&#10;TpXuNjpK3gIZQWLMq4GFyScZPt6VQudDhhvCYUKvuyQox14BH+Tz9KAPH7jQryaIyupROFyxwSfQ&#10;IP5mtHTrBY2vVCE7kI+YksMAZA6/kO+K9Yu9IMsQTYqfMCMnOfTJ6/057VyEFnM8s+FYZyeMDksB&#10;jJP/AOrrQBgeLLPy792KnLBM4O08KOn+fzrk7CUQzIGOFPHt7f59a9i8Y6cfPlYIcbgBj/dHTn/P&#10;avGZ4zFMxI5GPf0x/h+NAHsnhm/VUXcSw9D3B9/8O9fQvhe+U7ec568cgD0r5K8P3oUjjn1zx7g9&#10;fw71774Z1BmCsW5Ufhz2/wA+9AH1pod2GA55HUZz+Q716fpkw4yc9Oe/t3rwTw1fhgNxyR3zj04I&#10;zXs2j3GQmTgkA9sZ+n06c4oA7+HDAdievt7Zq0FJPIzj269uPT04qlavvAXhsY/Dj2NaYUY54x15&#10;zQAzAx04H1/z9elNZSeCOmf8evarAXOAT096CAMgjOO/8vTrQBwvjGTydBu377dvvyQCPavzImsN&#10;T134gX+0hI4pyhL8Dj5cjHXpkCv0w+Iswh8PyqQD5h74PAySSP6/pX5yeC7wXfiG61OQvK9xIXVw&#10;CQMkhRgd+4/xoA+ntF8JraaBbLbMkSvGoZm+TG49RnOTjPFdhaWFpo+nFIQbpmO4E5CkY64/rW7o&#10;FlusknuUdHCRqScLwOSDg5PpwPx71uaqj22nO8O0RFSflG5+emS3P+elAHzvHJqU11JK6MACWVDx&#10;jP3VHfgdc9z7V4N8VbN7q8FkhVPNk8s+44eQ5z+npj0FfUIsr17tpZFO5HK4UgBvQ5zzgdf1rxXx&#10;loZe9L3JxvDbTgj5ckufy4J7HvQB4zpumi3j81EAmI8zPQr5hAHXpgD9T619IeHvEttpchht5Fby&#10;mt7UlOflcbpG4znA4J7nP0ryK5tFiC3RjAEspZ89FSJcnHUccAY61oeEtR0t7q3tzme4nmB+XOFY&#10;qcA89s9j7daAPsDSNSluXKyN8qEhDjjaOg/L6V6Zpr5AxyPb0z0NeJaNc7ZwpOwLnj156CvYNIlJ&#10;VRnAHfr39P5UAdzGoYYJDYI7nj6/l61KE4BxkfrVe3+ZBnnH1H/66vDqM9B/LFADQoJweo9Tnn60&#10;bcMMjI5xx0JqUKeRjj69KNp4445H4euc/wAv/r0AVzH1wBz/AE/z/wDWrLvFIztGSf8AOMf4VuFB&#10;7AH261SuY8gk8Z/r0/OgDyzW7YMGXP8AP8QK8N8T2e5HJByM8n1/Q19HaxCv3iAcd/8AIrxLxPa5&#10;VwDgjOcADvz/AC5/yaAPknxZZgM7OMY/+tmvBNV/dSNj5dzdvr0z3H8s19NeMbYiRnIwQCcDH4/y&#10;r5Y8Qzstw6qNwj7ZH3s85PbP+e2QDz3UrwzXUquWKEZAzwD6H/8AX+NeleA9Ph1G+tvPkC4YAr0U&#10;Z9uvfv6AZNchDYx3cxV4WkJxlBnAzzyfTvz9K+svg74B0+S7juL87UOMKnJGPU9v5/j0APrTwVp0&#10;dhoVv9jBkdVDN0VQMDB7967fRpl0e9C3AMkhYttHIGRkjp6nrW3pGn21ppyJAg2s0aAD0A5/ICpf&#10;DOjXWua9fX9/GFh83aoAwMADJA9+aAN2ZmuooJGjwz8YPfI4x+f6V0YgW20t1f5RtIHH6+vXmrEt&#10;oguyBjavOAPQcAfhUWqy77WOFTtL4IPZc9Pyxk+lAHgWsWpn1q4nBYGGJIX5wCzH5OB6Z717xpVn&#10;9i02C0A/1SAenbBrz3TtJkuro3bKWN7chnY8bkhPykDBJB7euRXrnlgKBjOPfuOv60AcrqUR25x1&#10;7e+P8eK8p8QQbg204/DBzXs+oR5BP+f6f54ry7XYhhuOM8+wOeRQB8v+J4Gy5xnk+vpXzb4qgKOS&#10;oyee/PJ6fpz+dfU3imPBkUgjGcZHX1/PoPevm3xZCodsAgknvnnvzntj/wCtQB4rDhJhu+Yluh5J&#10;/HsPpXsfg4bdnoefwB9cenavHnBFwS3PU+59Off/AD616/4RbBjB5BHr7f556UAfU3hfKkBsEH6/&#10;Xr/nFe76EOF/D8+vPv7dK8C8LHAQkNkY468HtyR1r6A0VflXHbHt+GOD1oA9K09cIADg/lj8uK6B&#10;R1JHBz9SenUdawtNACgdQMe46+tdGq5X6549PpQA1V745/OmMqgHHAP9TmrQXGMDnHb8hVLUZ/st&#10;rLMx27VLc4xwM4z2oA+Qf2ovGsWheGJ4lkAkddgHfd2Ht2/ya/ItZAZZLqc73bLHknk+nt/9avqz&#10;9qzxu2r+I10q2ff5eWIBOAeoHH/1s9a+UrO2aZvmGAP4T1PPBP8AnmgDuvh14efXfEKQiJpACM9w&#10;eQAQPav2I+H+ix+GvDMCeTtIVfmbg7iPTpx/npXwV+zv4ZgfV4bhAxwck5GODwR9e3/6q/RDWLlr&#10;WyS2ww/dq2Oc+wP+f60AW9Fsbe8uGuHGXLeWp9R3/Xmue8Q6Yl3fS3K/KYh5a56Hjn8+1egeGIDB&#10;o8LyriRQxyT/ABN2NY3iKBbaynkOAzZbJ4AOP8KAPz2+MDTza2tjCCUt8KABwXbk4Ht3x+mK7z4d&#10;Wos7SUqCyxKttGcbfmI3SHv6gH/Gs3xJYx3Wq3OrzgusCmTDYA3c7Bg9ySD9PWux8N2xgitbHHNu&#10;uX9fMkIZsj29/SgD27w0vyJuAzgfh/Pr/wDWr1WxiAC8A/19c1554fToMcgD+fAxXqNgmcbep9Ce&#10;n+f/ANdAG1AgwMDJ+ucf/rrRA6en9PpVO2XamBzn1Gf1/lWigyuccCgCMKQeaaw+Ufj/APr4qyFO&#10;c4wfxpCmMd85/Ae9AGVcg7CAOB14/wA9a4PXPkUkEDHt39OPevRLkZjbHB54/L8K881woY2DcAe+&#10;MenpQB4X4nIw+T0Hp0HbuO/WvH5kLuWPI656H6en+e9eueJ3yjAnBAOOf0968nlG6TB4yPrjvx7e&#10;1AFy0HIyOARzj5j7Z9ufyr0vw6mCAR0wM49fz/lXA6eg3g56kfljr9Pp3r1Hw/CWZdq9Mc+v5Yx+&#10;OKAPQ5b6LTdJe5dgAqnB/DFfk9+0N8QjrGvywwyApGdpGd2Tntnp1r7g+O3jqHw94bmtVkEburKO&#10;RyMc/wBME/l3r8e/F2tG+vXbzSGYkkHk8np/n+VAHAavLPf3ojg6HjOePrnPT+dfcX7Kvwim1e/h&#10;1GeAEI+WbB/LH8uK+TPAnhu48Qaza2sIyzt17DB47dzX7lfAfwJH4H8IpdzpskKhmyORwOP89fyo&#10;A6bxncw+GdBFhGyhgmAAcZIHIP8AWvz68f6tdXd/9jjcnzHycDg5Oen6V9QfFHxCdRu5n3N5UQJ6&#10;cf5/+vXzhoXh+58S62108RMUbZDHjpj6jnpQBRlU2WhMsimPzVye3ygZ9/wrv/2cvCVxruty6qVO&#10;WkEUYb+EEZZvyzXLePYJ7i6i8PWKHzpcR7QM4J9/r19PWvuX9nvwMPDvh+O6nUGWJPJz3LEAu39K&#10;APdLhEhhFvEMRRqFUY7D/E968u8QTYV+cZ9fWvT9SJVCgPPT6fX/AD/KvHfEsrKXz1P4n0+lAHim&#10;uu0kwQE5H5AHoKybWN9w9ckY9Px9q0NVbdPyc5bn3x9adYRhpAXADe/HBP6UAdXpsW4qANxxxn1x&#10;9PfP/wCqvYvD1ttAzySPTrz/AJNea6Nb5dAy4BHc5I9P0x0x+Ve0aDblVXuBx6/54oA7qwiXHpjp&#10;xXSxodn0/DOfTvWZp8R2AY5PXPb2rdCkDjkCgDOlHJ4/X8KqbDnJHXrx1rRYcHn8xj6Dn/P41XMa&#10;gnjnn/OOaAKmzvik8s8kc5x6fhmre3GMcfUZzjrxShVbjGf69+KAKhXBOOh9Bjv36U3bj+vX86tb&#10;eORu/wDretNIX16fhQBQmYIhz0AJ+ntXwJ+1V8YLbw/o0+mWc48x8rwRksRwK+ufiV4vs/C+h3Fx&#10;cPtIQkcjk9QP/wBVfgT8d/iRceM/Elzh/wBxGx28nkjvjPc9OB+NAHjWt6vLq11JdSsS7ktnOevb&#10;3rmvsE15KqqCQSecnp+vWpIm3yFM7gO/p2Ax3r6N+EHw7uvEuqWwaDchYZyPfknjkfl/WgD2b9mb&#10;4NXGp3cGo3ULEuw+8OMdiR/9ev198P8Ah+DTrSKxt48BBjt+PXk1xfwl+H1p4X0CANFtcqBgjDBQ&#10;O/H16ete62NsscZuH+6B7fTp/nvQB5/4pC2toLaIku/Hfp36cmvl34gaymm2UllDxLP8uBnIz6fX&#10;9P1r6Y8TXS7bi5kIGASoJwAPb/6341846D4ffxv4ve5kTzbdH2opyQTn6Y6df/r0Aejfs/fD8Q26&#10;6vfRHzZyJZGbjI6qMe/WvrSYAknGB/nj/CodE0e30TTYrKBAuwDJwBk9z+GMAdqtOpJ45H0/LFAF&#10;TBJ/yabtz+Pv/WrHl5XJOM9z0o2YGeg/z+NAFbbjHY/y9qMcDPSptme2SOPUn2pfL6NjpnnH60AV&#10;B3wMD+VYeoS+WhP0/nxge9bsnyxnPI/w/wA/4VxmtXIRWUckfyJP1xQBwHiC7+RzkDt+VeFeILoS&#10;Oec4OPfGO/8Aj6/nXpniK7DK/PPOBnkfhXjN+8jXLc9Tzz2znkf5zQAyxhBkDA5J/D6DP9a7fTIC&#10;z7gOTkemPU4/wrm9OiZ/lOQVOAcevtz+denaFZMHVcck5PPX8PT1/GgDtPD1j9wsO1es6ZaqqjPO&#10;MfzPtXL6JYqmMDp+nbrXo1nCFCkjGMdvT1oAuQRdGI6Y9OcU2YHBOMng/wD1qvBdseTVaRSTnGR/&#10;nmgDLKk5I7dOP5c0MpBH4VbZQPm6Y/z/AJ6VUneOFDI7YA5oAytRvorKB55m2BRnn2/wr81f2nfj&#10;3FYwzaZps/zLlcBhg9e3PHTB9cV7V+0V8arTwrps1rBMpfDjhhk56Y5/nX4kfELxpeeKNUlvLmUl&#10;SxHXGB7dcn/P1AOT8S+IbjV7t7qd2ZpWOfTHpn/9Vc5FazXdwgCZyQRgetRCOS4kCxgkMeO59uuM&#10;e47V7z8NvAF3qdzFNcREpxjI6/gf6fT2oA7D4S/DaW7njlaHd04K9eegr9UfhP4Ch0e1S5mTDfLj&#10;jGAPTr/9evJ/hP4Gt7UJI8fyxgY46n/P8q+uNHcPLFaW/wAwXj5emehx9P060Ae0+D7HznXK/InX&#10;Of8APFe6QtHZWn2mX5EQcA/j0rzrwfYLFCFbgcM5Pfj+tYfxL8brY2402xbM0hCoBn68j2oA434g&#10;+J7jxDqZ0exk/dDHmFc4VR1H19j2pmh6ZHbxIiLjb04xxXNaFYuXMspy8p3M3+0e5P8AKvU9MtMK&#10;G24B6en4UAX7SAbFwME9+vTtWzs2KF6Z6/l/jSwxBR6Z/wAetEgyAMYx+lAGc/zHg9B27VCUz7kH&#10;/OaslR09fel8vIJxkfX+n86AKpj9s4/zmjZzwMYxn2qwYxg4PTP+fxpCnXHJJ5/CgCAJzjp700AA&#10;dM1ZMYx0wMjpyfb9Kaygew//AFd/w7fpQBTaMck8Z+ornb+bb345zW5eSYiIH8v8+tefa1fhVZ3O&#10;MZC+wB/D6UAcvrmoEBhv6dBnrnrmvGdWvN7SL3OSQMHOOorqNf1Le7Jk8+g/Uf5/nXASFppWPUH0&#10;yeOx47e30oArQwlmLMOSSAx9frXTafbZbgYyevr9Bjj/AD9ar2VruYYXBHPb8T/n6V3OlaY8hVVG&#10;AQOf6Z7/AIUAa2jWAdwQp5P5n1/yK9X0mxxEMd8j8vTNZWjaYEUNjnj8PrnrXodnabAoxnH1HT/6&#10;9AD7W22AEjnrT7uaK1QyOcYzz/jVu4kjtoS7kAAHPtxzmvkz42fGjTvC1hPFHMBIM9ySPp05/pQB&#10;i/HH42aZ4Z06eGG4UPgr94ZBPp+FfjR8TfirfeJ9RnmllbYWJH4n+Qqf4rfE2/8AF2ozvLKxjBJ2&#10;g549/r+fTHrXzhe3TzbtucYx9M9OOen40AXb7W5ZmMKgnI9D9cge/wDhXReEPCd54gvIz5RkBbJy&#10;pH5fnniofCPgm81y7RFRjkjoeuP09/61+nfwT+BItII7m6gJbjGeB6/gB2/KgDM+EPwaWzjiuLiA&#10;rn5h2Ptn0x1r6tTRks4o7WCPJPTAHPP616jZeGrbSrZIIUy4HX3Pt0x+fr9O48M+CVH/ABML9cBe&#10;QPT69cdOfw96APPvDnhOLToG1W/AUgZyew+tc7c2N3431v7BbJutUYZI6EE9Ae2R36ivTfE882tX&#10;qaFo64DcMQOg6H6j8BXonhbwta+HrBVRcyMNzHgEnPPvQA7QdDs9B05La1XBC/McdQOTzTdRuPLD&#10;EdB1/nWvfTrEpwcBe2R6dev+TXner6iI0dt2eO3fvxz0/wA/UA53XNSGHwcAj+leVaheeazYAIGf&#10;89/1/OtnVrwSOxUjG7rk9+nt+P8Ak80cy/Kc/MfcYz0I/wAj0oArRRNK5UjgnnjPT8uMYJ5rqNPs&#10;8EBh1/XP+fyqOztT95049c/y/wA/yrtNLsPNIBXK9scdKAL2k6bkDI4PHfB5/wA816Zpun7NuRyM&#10;fifTHtVTSdMWKMHbjH+evqTXd2VqBjA5Pp0H4jI/WgB1lahVA6enX8v8itJgEUgn/wCv69qmWMRg&#10;Y4B/zj8ahlzkjG3/AA7UAU5OnH/6/wDP9ar7MEN1P4fhVzBGQBx69uh/z/KgIeOKAKe0E8Dgf56/&#10;0pdmMdz+eKtFNuG4wPfpxQF55H+c9/8A61AFXb1/DPNJ5fb8c/59Kt7MHp/iT2pAgwOfcH/6xoAr&#10;GLpnr39e1BUcqBj9f/rVa247f/XpAGwM8Hp7n/JoAqKAFKnqPzP59KYy4xzjH+TVvoCw5IHP5/8A&#10;6qzbu4EecdRn+VAGdezLCPfjv/n8OPeuH1W/ByoOOvtn07/54q9qmoYz82AOcZ4+n8+1cFfXjyH5&#10;evP/ANf+X+FAGbeStKXxySMZ4BJxnrT7a13MS4LdOSe31pIbcmTIIYj049u3SugsbYlAMYUcfT/6&#10;3pQA+ztgQOOn+T0/P+tdJaWpbnHTv/XtjHrRaWoYBjwB3/Lg8/pXAfEj4naP4C05zLKvn7flXIJX&#10;A644PFAG7428e6L4K055rmZRKFOFLDrjjPp71+Ufx1/aCu9euZ7a0uRj7pw2QvXGK4b40/HjUfFW&#10;oTwW05KM23PY9DgenavjfWNceYuwk3ZYE98+n1oAta/rUl5cSTyyEs+eS2c464/PpXFBZrqQrGC+&#10;e3HPfNIizX0+EySTxwT+IH9K+g/hj8ML/XbpGeIlOMnbz9Omfp/k0Ac14G+HF9rNwm6BmBxnbnkn&#10;6Z/z+Ffof8Kfgutosc11CVHvnnHT6/WvSfhf8GrXTLZJZ4NoUA9OuD1P+f5GvYtd1ew0CyFnaYSQ&#10;jHyjpz6f/XoAyJ4tO0CIw2oUOq7eMflyeo/T8q7T4f8Agi/8UXUd5cxEW4OQuMA+/Jz2/rWL8PPA&#10;mp+NNTGpX0bJbK2RkYBGeT347f5FfbOmabaaJZJZWKbdo5OP0oAbY6fbaHZpa2qgtj5m/D/P50jR&#10;sxyec1bKHcT3/wDrdv5U3ZjOf6n+VAFQR/dwetIUHA7irojx14A4/Xr/AI0hQkZA4+nH9KAKO3gt&#10;n8e/404x4Jbtzzj/AD0q1tI4HJH4HP8A9amsAvzHnH+f6UAU2QAn6f06fmKz55QgIHUn07d+as3U&#10;4jDYPA+npXI399jcOmPyyTgUAVr+/A+4ev6e/wD9b8a4m/vNxKKePb19uRVy8uTISvUc9D6/X/D6&#10;ZrOigllIXGRkf4//AK6AKVvZvOwYjIJH0Ptn/Oa6yz09I1RNntyM5z19qs2OnrHtBX7v17en+fpX&#10;SW1kfl9/889f8570AR2lpzg/eOPf/wDV/jXS29v0CjB4/L+v+eKda2oCqccH9ea6a0s88kY+n+f8&#10;+9AENtZ9OwP6H2+lbcVuqnCjj/PNSwwYx2/zxVh3WMZ9eP8APvQBBIVhQHPJrCurksSFPB/L86nu&#10;pzISucKP8/jWeVLYySfw/L8/b6UAf//S+/cAgNjg9vw4/wDr0/aFIGOPQe/XH6GqySgfLnpnjv8A&#10;y9/89anVizDvg8e/NAAwIx1wMY/mc0oQYAPQ/hz6jH+e1SAk4PU8/rzx/KlwThienP09+/09qAIy&#10;nHIxjjHp/k01gDhV/l+nP+c1MRnPcHj6j9P8+tIRgHn1Hrz/AJ/z2oA4DxJpn2iM7UBA5AwMDnpj&#10;pz17/Svz9+P/AMOpLqCV7SAFMM0bY4Oc5H/1v/1V+mt5biWJhkZ7YPftXhvjbRY7+F7K4jHlnc6+&#10;gYdc59fT3HpyAfzv+KNGn069dpEIKE+oPBweOvbpWBpF4bW+jlJCKGb5h2Hfivt/9ov4ciHVJdV0&#10;+JhA3XaMAMvLCvhO7jmgnKkYOSMHqD/PnvQB9U6LfwSW0PlEkscEnqc9yOc/59K9MsyogCtjgD3H&#10;Qevpz/8Arr5e8Aa0Wu4op3yc7RnsPqe2cflX0Ok6gJh959emee388fWgDP8AE1oZ7R2xkn8MD2/z&#10;+deWB5IZAAQAGGPT0wf0/n617DdEXcJBwSxwOwOBwRXmepQCGYkBQwx9RjrxnH0/P6AHSabqVzbS&#10;pMCSpIIx7HkZxX6afsy/FVbiJNHu5MAEKM9hjt+PX+tflLY30sa7GHXjk/qOvT2r0v4eeN5fDHiW&#10;1vIrjZEWAZd2T/T/AD6UAf0IWl6jorE549SeP88VpFgwGTgcfn9K8K+F3jKDxV4ftrpJQ7lec9Dk&#10;euR0r2GC5IGeoH9B/wDWoA0Gj64HT881nzQEjkfr1xz+taUciOR82ePwP0qXaHzuPXtQByE9puBB&#10;GM/5/SsS4se4TJ+n+enXj+td5LbqQeoPb2rLmtMHnk/5/l/nigDzqa1ZScqDz+nT16VmTW+4dSDn&#10;8T7n9K9BurNSMYweO1Yk1gc8Ak89e/FAHAz2RCtnkn05zWNcWa4+7kj1zx+P0rvJrX+8OR3/AJ//&#10;AKqyJrQ8pjAP6fX/AD9cYoA841SyzGyoSCOhHAz0OPrXVeEktNStJdOnjBDgHDd2UYYDrmn3FqH3&#10;RMOvOecjP+e1ZVg0ujaqk6gsAwbHTkHp3PI9ee1AHwt+1X8LLW0me5t7crHKCykg7XGeT9RX5T6h&#10;aLp1/LbkYC54+h/P/Jr+jX40eGl8d+FXltIfMRE3BmHO1hyAOvH51+C/xZ8N3Wha5crJAUIP+SO/&#10;Tv8A4mgDy97A3ivMowI8fkRx+Nc2wVXKEZI4POehrqre6b7KzuwCAgH1x7Hv/SuWnH70sOPTPU80&#10;AKzchu2fz/KoSw6jgH/PP0qRmyAPT+tRY4Hqf5UAaVtMIZFlXIcEEH/6/wDkV+z/AOw/8WIr/T49&#10;HvZ8MqhMFjxgDkDtnjNfikrlQR2/lzX0F+z38Q5vBfjO1DSFYJ3UHnHcHn6mgD+naEhkDLyCAfzq&#10;XblhgdP8P65rgvhz4lg8UeG7XUYG3HYFb64H9Oa9E25U+nr7dfb/AD9KAINmeM4I/MH6+tPC5Abt&#10;+n+T708r17H0xnk+n/66kKn0Azk9OnPH49aAIAAAPp+VGPX/APVz/n8qmKjHXBHuM8enrSknrj6j&#10;+WKAIgCPujI/nipAWJxnoPTpn/8AXUgUjk8Afh9OP1H4UjAnLY6fjz15/pkUAOzuUn0x2H44/wA+&#10;9cR4s03zwWQcyDCtjoy8qT7H8e9dou4gnoB7dPx7VT1S3NxaSInzOOV47gZAH8vpQB8++N/DM2ta&#10;KBZwl1ZgTjs+05z04+pr8X/2j/AD+Hr55XAaYngD7vrnA754x2HPNfvAl+xS40wgnHz9Pl2ccEex&#10;r88f2lPhxeaxHcXMcO5Qd6sccjGSPfHt+uKAPx8tnEbCRjg5wRnvjj9e1aeralbXViIFByoABOM5&#10;7cVb8U6c+l6jLp6rgox+bgDr2HX261yXyqPmGSc9+pHX8+2f0oAyixVirf1qIkbgV4qecFXJ9fzw&#10;fWqxzkdsd8UAa9tdsrAPwPTnsO/417f8I/Gsnh7xRbSu2IpW2tgngngHnpjt19a8FjU53KMkduen&#10;rV2zumguVlB2FdpHbHp6UAf0Z/D7xWmt6JaXgfccBW5zyO//AOsV7JYX+RyeD3yeea/OX9mbx7/a&#10;+hpA0mCyjOTk7kH9fyr7d0vUwQoPJ9+OT6j9P/10Ae0W10CQ3Y8//rrdhlVuvJ/HkivNdPvxgDPB&#10;zxx/nH4f412NrdBlGCTkDuO3f/PWgDphjPt1/l/+qnYJyOgPt1/HFVoZe2eR/nn1rQjAbDDue3I+&#10;lAEezaM4yf5/57f/AFqNuQc8/wCe4q0Ez9D/AE7Z/wAKYFwAw6n/AD+dAFUgjJ75H5f59K5rxPZm&#10;5s1fbkpwc/7Xrx+ldbtI5A/M8/l68dao6hCZrOWNsn5SfxAyPT6UAeLXn2a70ZrXcXCBiQpO4gdQ&#10;Pp79s1+bXx70NYzPdKnlhcMCqkHGO5H6jP8ASv0+srEtczQQoqB2D7m5zkHIH4/5NfJ37QnhBIvD&#10;U4hLEpC2GbBO0nB4HHHWgD8W9dcmYlotqBsgEYZR379CP/r1y7RwXDlUAVULAnPGDyP1r1HxVpeL&#10;tkhTAJ+82ed3XP5en8sV5JqiPA/lRt8p+8B2I/wx+NAGayD5+eB+AI/WrtqoZCjDg54B6UjQbUOT&#10;u5B7enTP5/yqe1hIcpgE5wPf6+lAFGaA+YFU5I68dCK93+B2sPpviBLViVBBI9OORivIZ7dY8EgD&#10;c2cHvx2/+vXS+ELxNP1q1ui2QH5PseP/ANdAH6v26edaxyITh1zlenv/AJ/HtUsbiP5geOev/wCv&#10;+VV/A12NV8N284OQgAzxnpwf88f01bm1IYjA+nsfr/n1oA1NMvTG6gncAeP8/r/9evSdK1AbQBJg&#10;HGeevTrxXjUMro44zjB4PI7H8c/nXV6bqAjb5mx044xz2x9f89qAPorR9TUqo3d89f8APrg+1ehW&#10;F1jjI46//r7ntXzxpOq7cYfnjHTp3AHQ/Xqa9T0vU1aJDnBx34B+lAHsNpcLsGSMj0H6f5NbkW1g&#10;AT1x747V5/YXYcDPA/X/AB9a660uARtJz/np3oA5DxYgt7vzsZDBJOM467Tn8MVJ4kUXulLbkHyx&#10;tHy98Hdhs9vatfxLFE6QSSLuDbkIx/e9vqKyLwi70G2nOVK5THQZU4IPTkdP6dqAPyw+Pvgqxt9e&#10;l1GJBFI7O3y5bLAjI25I59uOMGvjH4gwJ9nEkA+UjOTgk7hyfr6jj0r9QP2gNMthZSTgAOrlsDkj&#10;IOfmx+H64r81vG0a3MM8TLtCEhcdMZz9PXvQB88xoVZ9w+6AORnqf/rVz1/GsMxVlIYH649Tjtn/&#10;ACa6vIFw5dcAtjnIxt6ZB/yKwNVYyPuAyD0+g+nWgDMdgyHH3cYx3/8AreoqGElXDZwQRznnj09M&#10;1eWMMoBZc8c8YH44z7f5xWhbwWzKrlgxw27d0z6A5oA/Xz9knWTqnhqK0LiUmEHqeCvXHPH/ANYk&#10;19Oa1pSMp+TPXHcn1zn/ABr4M/Ya13EiaZJwY5DHgDgiTkdO+a/T3V9LXYQo9emDx9e/T6GgD5X1&#10;jShHvG3Jbnt1Pr1/z+Fea31kFd1znHr/AI/zr6T13SkwzHocn/6xP16jH5V5Brml+WWcAErkH8/T&#10;/wCtQB57BI0L7mJBU/ieDj0rvNJ1FOFRiCSBn/8AVx/WuFuoWjJXrnHQf06/5+tWbO9aN+SDn/8A&#10;UOO1AH0noOqLhQx54z6nHt7/AOHpXr2i3/ygnj+WK+XdC1D5lcHIHPTn35r2bQr/AHKE5H5dPTrj&#10;igD6E065UjcenIOcdT/PNdhay7wPm6+3TP8AKvJNIvRhSx5Pvx+n+etehWFyCg9Mev4gCgDqVPB7&#10;HA+v0/z/AErP1hS2m3K4x8hPPPK84NXoSXwVwDjrz69/zpt/EZLK4CnOY2/l14/nQBwOmIZZ9RKN&#10;uXzEfGeAXTjH4jNeNfEm0UW1ykMahV/jAy+1TyAf9rvnmvcdAjg+3XRcbzJHCwwO4BHHp/nrXD/E&#10;iCJtOlkmAXYWB2jJ2HJB/p60Afnd43tEk0a4IXeVbLZ5IYnn8f8A6+OtfmD4lHla5fwqSoFw55HQ&#10;kkDnr/ngda/WHxZawyaJeCNDk7mXp1zz7HjHb171+U3j9Ui8UalCCQHlOBwff0/CgDBgQNGNxVVI&#10;Y8nuO2Of85rLvp2xjOO+BjgHqPw/z3qOGcB1TOQenT/62T+HrUFzOxHyrglcEnjr3/z70ATad8pX&#10;JwfU+4/+tiv0R/ZgnS4iS3IPCmMMckYzkdentj3r85YC0RDucdOh4x7/AF9MflX3h+ydfFtSii4+&#10;SdevUA8Y7duePw5IoA+1PEGlEbsrk49ycV43rFky5dRkDjkccdfXrmvrLXdMDoQEzngcfQdj6+vP&#10;WvCNf0x13MBlD7Z7cUAeWW0hhmDbQB9fb/P/ANevUfDupbGQZwBnp9Oev515ncW8kcuWzk5zj265&#10;9x3rY0m9McowRgZ7YOfX/PvQB9W6BqClRg4xjOSfp+uK9r0O7UgY9PUD8q+TvDeolinzZH19e57f&#10;55r33QL4NtCnOAeB3/z7UAfQWm3I4B5HHf8AI/8A18/yrq4mDAYHT9Mf5/SvN9JuVbaxPJxkdjn/&#10;AOv6V3drLnBzj/6/15x+NAHm3xPDG1ZBwDEufwbnA714drrXV1FbRKdkbM8hboN5PCnnAx0Hv617&#10;v8Rz5kLRYyHRFPfAZv6+teGeKktxDZieXLGT7iYy208AnocDv9TQBaeyM1gsAdQCp3hcfexx069P&#10;oa8q8WW0bb42BGEjyqjJPsfT2H69Me76ZLCbACFViR3H3Vy4JHIyePxP515/q9lDPdTLCCrr5Qbz&#10;M5O0c9sH8O3bFAHJeGPDcMNs1xj+8wzznI7fT1rFvNLU3cs7DAUBR3784Ne0LBFpGnuiDzCFJz74&#10;56/riuNs9KW8uA7jeSd3PtwAB7t6Z/KgDjZNH86KURIWPy7ZD8qn257DmvP7zSzaTzB/9awJG3Kr&#10;95c4x1JPX6V9H6hbQWoW2RWY5UbV7leOfx9B9K811DR5zdN5ylEY5RVPIII6Z5HoBQBynifTlLSs&#10;ww3rn2xk/wCNfPOu2hWYHGPTHbHr6f59q+v/ABBpwKPJjJOTzj2yByP1r528U6cQWOzB5PQ9unHc&#10;/wCfqAeaaZOVmQHoP8+/65r3Xw1f7SgBAyp5zzxnHT614CyvDKcE4PT9ev1PrXpvhu/IMfOMZ+9/&#10;nNAH1x4Vu1IXafX649T6/wCele86DdhkT5ug7Hk+5+uf1r5W8J6kBhWPGO/Ynt+NfQvhq7BUZPJ/&#10;L+f+e3SgD3TTJSyrnjp7/X/IrpgQQOcn+n+cVwukz7lwTyuPb/PPrXaQtlPz7/5z7fhQBNtw2c4/&#10;z/Wjbk4xwc/n/k1NsxznHvmnBefqPpnufy/nQB5B8VoXuNFS1Vwm7f8AM3AyVwM+n4CvmHwP4YS0&#10;tIxp0azzXFwIieMARd/oW9PwxX0B8brpY9KeByQBF/D8uGJzkn/PHauA+HVna2oslT5ytgshXG5j&#10;K79c/j6cDFAHu2nW89raGW9hVpsHGMjGD2Gcn86g8ST3c1s7lNqNtPOBkH1rrG86ZYwmIig2gsOe&#10;gzx0H0NYeuq+5IkfcWb8wB69P60AcHotpNfvMzoco7YbGFy3QjI54HWvJPGehyS6q+MlYsRqo64J&#10;yfyH9e1fSkrJpunSpbxguUB3HgK5OBx79815/qGmPczK85y5Aycc/XPHQe1AHzH4z0hbOzVtgHlo&#10;28tg5UkF89AM4HNeM+GIL2HV4ktk2RQSeazc8iThTn27Y74yK+vvHejxi2aU/IQNrMp5wOvGeewO&#10;Oa8A0+0jtrp7iCIIsjRRZP3my288H+Xb8cUAe66RcNHdGJzkptU5GM7R37nn/GvatFnJChz+OfSv&#10;nfQ70Xd1LIp5LsffHbA/TP517r4fk3qFz9OPz/x5/SgD1myYlBnnp+v9K1gvoOn+elYem8hRnjj8&#10;f8fzrpIh6fn7f0oAYFwAc8HnFAQg/THX9KnCqcZ5B7YyePxpQh9On04/H/PbHrQBBgEjsD/+v/61&#10;VJYxg8Z/x/D9a0NuQAT17e/5e/FQuoOcdePQ/nQBxWpRZDcZ7f5znpxjtXjfiW23Iz598n2zjj8v&#10;wr3rUYiRnGPf2/z+NeR+ILYGJjjPXnOP8/56UAfJXjiBRbytk5brgfoa+QdZ2m/nkYL8rlen8I64&#10;9R6f5NfZfxIbyLOV+hGSfw/zmvjKW1ur67maMHAYYPHOR1/+t/OgDW8KRtdTPI0RERYYJXkjtx+v&#10;8utfeHwb0GdkF2YDIoPEjDHA/wD1V81/DrwjPe3sLSLuAYfL688YCjqMdzX6Q+EvDraPow3gRE/x&#10;HAPzH0oA63SbISW6I4xtUy46EE8f5+tddpMUUSP5Y4OSeOhPTJ+lY8GxYJCH3/MI8j9cH681sWUi&#10;i0JzgFcHkfewP8mgDP1JvLcjPzMQPTI7/hVQwfalF47ARojH7wGOMZ+tctqmsKb+O0UkkN147d/6&#10;VurbfabBoZvm3uMRjuvBHHv6fpQBHo1tH9pjjjIdLZCdwPTeeMk9/wCVdh36/wCcVm6TbKjzyqMb&#10;mx2GAvQYrZZMdP8A9XHPvQBgX8WULAZx/L0+leba5H8rdfr9f5Z4/lXq92h8s9gc9q861uMsr5GQ&#10;M+vB9qAPmXxTBuRlPA6/Tn/Oa+afFqZDvjOOPp/nnmvq3xVCShOMnpz35x/+uvmTxdENrBeSAf5/&#10;5z60AfPd0gFwGB7nkZGf6mvTfCUuGjUchfXnGf58/lmvN9TjVLg4GQOuegyOcDj/ADxXe+FHJZFz&#10;jHX2xwOcen07DnmgD6v8KkYjPYAHBPT1/wA88CvojQsSIrdc+ueoHX2r5w8HGTEe5SRx+OD2P9On&#10;f6/Rug8KDjAz+BwOeeR7ZoA9P09QAFzyP69K6iOMYwDjFc5p4BxwQTgdOn+f8+3UxDOTjA/zzQBG&#10;y9F7+teTfFrxPD4c8L3k5kwfLc/+On8cdK9fcALk8H+fHf6V8A/taeOoLDR59OifdLOpUDgKOoJ+&#10;v0oA/NDxJql14q8TXOq3JJSR25JwAO2M/h/OtPR9M+23sFnGC7sRxnj8evSud0+C4lZdvVyffORk&#10;D8/5V9QfBL4fy6zrsF3cxZXcDtOAM+nrjPv9PWgD7U+BXgO38N6NDfXMeJJ1B9xwD0x0/wAa9Wu0&#10;n1TU0a4XZG7MR6FU+6OPet3SrGPTdMMKqF2KsSgdNzDjmqU83m6m9rakeZABGOeu4Yz7dzQB2lmh&#10;Frbxk4LjeQPT/wCvXLeNYg2lXDMdu5cL/vHqT+FdbaBi4ByRwoBGcBe2DjvXJ+OiVs/IAz5qlCP9&#10;psZP1AoA+PvEFvHDcQqyHY3+kPu4ISP7gOepZsE5HoK2fCQaZkkbksSze5PXj17fTpxXKeKNUOpX&#10;80ycpKywx+nlQHBI9MuMnvXd+DLYqyAnJPQ4yAcdev4+ntQB7loa/dPPH+f516bZooQADr7Ada4D&#10;Q4umBk+nXr6c9eK9Js1OBxz7cjk/1/yaANeJMD6/5/yKthQMD+ff24pIYuBxj69s9v51a2c8fTrQ&#10;BCUPPGM9v89qUqME5HPufyzU+zA9B68f57/zpjRkjA9R0/WgDIuz8pJGQPf2znHv2rzXXjiMkdeT&#10;j+Vel3uApPr+nFeY66SSQeOTnrznr2oA8G8UHeHOPnOR/uj37cda8zKsWJAyPTn+nSvSPEucNuGe&#10;Dxzz6j34rztVBcc4APqOCAaANawUtJz19/rj9O3416pp1wmm6e9zI2ML3+nPJ/8A1V53p0RdvLAG&#10;emT9eB0PpnI/ocYHxi8aw+GfDkkUBzMF2KuerHr+X0oA+LP2lPiNJrGsTWFrcFkgyvynjjkDj34P&#10;418bwwSXdyUUlix/n2rvvFEkuoX811KSGlck8c/lz+Y6HOK3fh34KvNd1WCKxi3u0gBbr175/GgD&#10;6Z/ZX+F91ea1BdSQbkUhmLL0wRnsfy9OK/UzxbN/Y+hR6Zarh2XHH06HGK434F/Dn/hBvDEU94o8&#10;91Lknr0zgD8q39YE2sakZnJKIfl/4F/n8BQB8x+J9LuDCtsFzJM+NwBxz29f89K7zw74Oh8N+HGm&#10;dQr5GMqeMj0NdnB4cXUfEAkcZSE8Z5Bx6fl35rS+I7Lp2kizjG0SpsHHQEcHt3oA+cvCfhOXxL43&#10;bUmJeOGbEYH8TbuO2OmPxr9DdL0yLS9Ojs4xgIoBJ4yfWvEfgj4R+x2qajcIWePkMeCWI7gV9DXK&#10;lUbAwQMfhQByOrsoDL2H5f5/rXiXiOQEMgwCc8c8/hyPz5r2LVmwrEcjsOe/5V4R4olxvyTwDnjH&#10;5f5/DmgDy64XzJht5J7c89ORn6/rmtHTof3i8YJ6/wA+aokbpRk4PTp/+uuh0uM7lKqeD6Z/P+f+&#10;cUAd74fgJYBuB3464OOnr06fyr2bRrb5VOOenPWvNtBgYFeDyB26np/n9cV7DpELgKCOefbqeP8A&#10;IoA66zj+UHsa0tuevI6//qqO2jAAx9DVlgDkEYJ79eKAKDjcRjjFQbeeOBnP0/zzVyReu4f078/X&#10;86aVPBHXt3oAqqpwD0GOP8aQKxODwP6dcGrJToAMjpn0FKE5GOD78/T+dAFQoxAz7f596z9QuY7K&#10;3kmlOAi5z0xx6/54rZbIBYnofy55xXyx+0L8VLTwZ4duV80JJsbB7AgcDv3oA+Jf2vfjVIZpvD+m&#10;TAMc59hjBz/Kvyl1C4M80khOTnP1yenv6nNemePfEtz4n1m71G6kLGUnGTnAHf6c815ZHDNf3AiV&#10;cjdjj275/wABQB1PgvQrvWtRjhijJG/BA5/X8P8APSv2g/Zv+EsOkWkF5dRYYANkjGehP+f8K+R/&#10;2Yfg1dalPFe3ceU4bn+R4/D8zX68aXpkOgafHaQgKcc//r/n/OgDo7W3EssUEIwue3QY6fStjVFW&#10;C2jso8AAEt9e1SaFCtrYm9lHzvyM84xkDH1x6VlancrFby6hckhYxnp37emPrQB4d8Q5JZI0023J&#10;82VhvAGdqZ7+nWvRvhX4Lj0e0F/JFsZhleOTnvXDaBpNz4j8QPPIOHlDs3oo6D8O1fTtrbrb26Qx&#10;jCqMD/69ACOOMdT6f4VUdSScjOf8kf4VeYde/wCOKi28gnj/AD/+qgCps5POD/Ie3ejZgDHJ+lWd&#10;g3A9Tz9P8nrQFyPb+n+RQBTCEgg8jpj+vvSNGADgdfyq4wPTHJ9/8/WonBAB9OfT8Px6f1oA5+8f&#10;ZGcnAHt0+leaa7dYDEZAH4/n+Ar0DVpwqk9Rg+2ceo9K8d8RXoCEqcZ/n37fp6fWgDy3xFeGTK8A&#10;Mfb6d64yGLzWLkcHBxz+ffg4x/ni9q0zy3bbehOePUn9frVqygG5fUED05+n50Aamn2i+YNoOffj&#10;p6+tetaBppO0gYz79ecHj/PNcZpFmGKZXk/jjngH/wCtXsug2BTAxwPX2/p1oA6zSLNQqnGDx+Qr&#10;tbWEBQBwB9KztPgAxjt/n61vohC9OnP68UAV36f59apuuSRjJP8Ahz9evFX5Rnr/ACqsUxnPT/P+&#10;c0AVH+VNx6V85/Gz4o2PgzRJ3aZVlKnGSc9sk8/lXovxG8cWHhDSJ7yeUAqMA5xz2HqR71+GH7Rf&#10;xrvfF+rXVraz7kRguAeMd8evH+eQKAPLfjJ8UL3xnr8sry74kZgOcAjPXvya+fJrgTuE65OM8+oG&#10;eP8AP86S7lkuZzvY4zn3574PX2rrfCXhebVrqMRAuCeeOgwMD+n4dqAOv+H3hMardREoWU8jg9uv&#10;PpX6D/D3wLBEsCJDs6EtjjjnHGK4/wCE/wAMfskMcpjPmMAQMdOO/wCXX9K+priW08J6cZHI3gYw&#10;McuRwMDr/QUAa5urXRLVbaDCSyYGM44HGSP8PrXuHw0sLi4zcspaSfAQegz1/DpXyn4QF14j1cT3&#10;JZl3bn64C9QB06+3FfoD4VtYfD2kC8uAIndc7SfuJjgn86AOy1nWrPwxo4DPyq9e7N7D3NfPNu91&#10;ruovql78zynKr12j+nvRr2ty+KNVDA/6NAdqDkbvUk9Pz/LtXW6Hp5ACgdcfmMYHf/PtQB0GkWAR&#10;RxgH/Pf+ld7a25CjI5/+vWfp9qFAzzz7V00MW3HHA7+31/woAj2AKM9vbp7jnrVduDx/9YfT0q66&#10;8HnJ/OoNpB6f/r+npQBSMYP8XPXJFAUjJxyfb1HPNWyme31/PrTdjc/l+H+f89qAKzR5OMfpTTH8&#10;pyM4x7/jirhQ59SP8880hXA/z6f55oApFAQVx19zxzk/rVSUBMnp9OPoK0mAXLMMfXg/5+tYGoTB&#10;VIB5PH+f1oAwNTu1G7PGfQ/rXkXiC/IViDuPPcDAJ5GMdDxXZa3fbd20gAe/p6HpzXimvX7yvv3Z&#10;z1z/AJHTt+fFAHN6jdmaQovI/wDrZwf6VVtLfcDxjOc++Txg/wAqWOLzWLNySeuc/U/5NdHp9mc9&#10;c59fx560AaWmWPRSOG7f5NepaLp3RioBJ7Dt+lY2iWG4ZIyeOP6/XHX9TXqmlWBVPmH6fp/hQBp6&#10;dYBVVhzntj09K3WdLdC7EDFJEgto90nAHPPb6189fGH4t2HhKwnjSUBwp6YJz3yP8/SgDJ+M/wAZ&#10;NP8ACmm3CLcKHAbuBj9a/Fv4tfFfUPFmqTySTMYwSFwSV7n9fX6dKv8Axh+Ll/4u1Sc+c7RMW465&#10;5wPT8vyr5U1HUpriQ7AQe3tQBW1O/adyqnIfpjuf8e1dF4S8JX2t3Ucaxbt2OcZ5PcZ5B/xqbwt4&#10;SvtZvIlVN5cjoOgz1Pbiv0//AGfP2e5JnguLqDA+XOR07YB/w96AHfAH4BNIYL26tCFOOcfez6+1&#10;fpHoXhK20izSG1iUEDsMfr2rsvC/g+z0KyihgjCBQM4Ax0Hp0xXY2GlNeXIjjX5cg+o/P/P9aAOX&#10;0bwoLiX7RMnC888c1D4w1AW8KaZp/Lv8vAyTjqcDoK9O1u4ttIsWtYvvuO3Xp0FcBp2ltLOdRvB+&#10;9fOB/dHpzQBkeHPDcWlI1zIMzyEFj/8AX9K3rtxEpHTHp7e3vWjcskSHbx7/AP1/SuN1S+2KcdMe&#10;3+cetAGJq18Ar5OBz0POfTH5/wCTXkutX4O8fez6Z69OR+ua6DWtRlywHfPcEdfXuMce1eX3955s&#10;xjB9uOOvf+v86AKdwxnYgk49uv6Y9f8AIqeztB93HJ9B/kfWnW0PmZZuRnk84OOBnt6dPWur03Ts&#10;9QCT6YI+o/8Ar0AWdP0/JUbcj19fft3/AMRXpmiaYwAZhnPt/L8apaNpeMMV/r6+w/E/pxXpmm2H&#10;yg+lADrGyIA449Me9dHFCo7f5PUVNBb4UY5A+tWCu37o5wO1AFR1xwBnuOf8/wCfxqFl7jv6elXW&#10;QD/Zz/n+lNCgHjnFAFRUH3yeB+GP/rUGMAKuOT+fParRQn2x7dz/APWpNuTjpj/I7nNAFQw4A7f/&#10;AFxTQn94Zxn+fWr+w8gcgGk28cDHvmgCkUOcgc8evTHT/HFL5ZA5/XPXrxVorgkAf/XoCkY9vrQB&#10;T2nuOv1z1/PvULKNvT/P+NaLjoCMk/n/AJ/zmsy7nVAfb8z/ACzj2oApXMwRTz6//W/pXEarqIQE&#10;56Z579MY71f1O/Cqwzjj3/zz/n1rzrUb4SMwHAPvx+HagChf3xdyFPp7c56H8O1ZaJ5jBjjP5fh7&#10;+tSYLsCx6nPTp2P5c/5xV+2t9zDgDGOo/TNAEtpbkHOCOvX866S2hAUFhhe5PeqcMKRR7nOwDuf8&#10;9B0r57+Mfx20fwbp01rY3Cmfay7geOfT60Adp8WPjHovgbTJIIbhftAB6EYHB/8A14x3r8gfi38Z&#10;tV8XX80hnbynzjB64PftXK/Er4qah4svZ5ZpSI/mIUk+/bsf/r1856trDzFlRsk+gx9M9xQBoatr&#10;bPIVzuIz/wDr9vX3/KsO0srvVblYY1L7mxg8Y/OreiaHe61cosSFuVzwTkH0/wA/hX3R8GPgHf6x&#10;cxSvblkBBzjH0H+f0oA80+FHwVv9ZuopJbZiGIPIx9cf/WH4d6/U34X/AAbsfDthHLdQhWIzgjg8&#10;dTn+Vep/Dv4Sad4WsIpJ4hvUYHy5weuQfqO/vWj4z8U2+mK9pZkB1UqdvbsAB6/SgDk/FfiS00W3&#10;NhYhRKF5x1Xp+pPGO1Y3w/8Ah5qnjfURq2qxP9lVgyhwVBIOckd/b2rpPAXwwvvFOorrmuoUgHzJ&#10;G46+hP8A9f8ALvX2Dpmk22lWiWtrGEVRjgD86AKejaRZ6JYx2lmoQAc+9aDJ1ycD8O1XjH/ePA/z&#10;9PSkMJ5XGAP1oAobMDgcD/JNAjG4HHFXPLzjvn1/pUqoSBngj9aAKPl4GR0+vv8AqKayEA54NX2j&#10;ByP85qF1A5x/nHOO34UAU2GAeMf/AK6zbq4WLJ64z/OrFzcbOhz+BwMe9cZf6gcnbnj9T6UARalq&#10;AOQTjHvyP5/lXE3lw0jHv0/rx/8Ar/lVi7uWdiM4OAf8en4/1qtDbSSZL8E4/H/PvQBUitmnYF14&#10;+n5/5/8A110dpYquMrk8++P8+3/16t2tk2FXbgjtz/nn0ro7eyOwFlOPpjnr1zQBBaWgwCBtHp71&#10;0NtaDnI6+lW7WxyuMfrx+XrXQ21iFI+XP4cH8KAK1tZEfMwwPX+nrWzHEAPT/Gp44BgcZz/nFOY7&#10;cYP5e1ADHwpLE857VlzS7lPOamllLEknOf8AJNViGOO2cev+e1AFFgS3PJ47dvzpgX86ulATtIwe&#10;n5cH/GgIPoP5+v0z/KgD/9P7chucg88j06Af0rSW4yM56fgR61wFtqO0D5uOPQYHv3z+X0rctr/d&#10;jnOeuM8j86AOzWXsDkn/AD6fzqyCD16fy9P6+1c5DcK2ACQB+vsP8P5VqxTA4wfy68fj79KANEY5&#10;6nI9h1HA/wAKCp+72+vQe30pqSKV4yCP6f8A1qmBzx1z270ARlc5BHTtkH8SDXGeJ9IN1bMsQ5bO&#10;329z9a7nacjJ5+nT/P8Ak1BPCJYirDOQcdj/AJ+lAHwJ8W/CCazpM9q8ACydTgfLJ7emT1/D6V+Q&#10;fxN8EXfh/UZo7mIqQzYOePTn0Br+iTxJ4attQSRLkARv8rZAGT2Pp/nNfnT+0j8KLW9s5bvTly0A&#10;O7uTjkHvn0/LmgD8p9OuzZXKSbwGU/lzX054c1m21DSsuSG4ztJPYdv5n3r5n1rT30y+a3bKjJHI&#10;x3Pf09P5V1Pg3xK2mTCCVsoCoy2encD6UAe9C+EGUQ5jJ785Gf8APWsLU/Lcsw4HHHXHsfr71V1T&#10;U4Z7YXKkDdhv9kfgPU/5zXNxatDMhbftbPc8Hn17/jQBmz6ibW6kjxkHOM9COuPb+VTR6pkr5Kjg&#10;gj2I5H4cjA6etcnr2GuW2j15B7/X6VkWt88UvkB9wXGMkdfXPagD9S/2S/i7dR6lBouo3HyDsep4&#10;+gA/zjpX60Wkwnt0lU5BGQR7jrX8y3w88a3HhnxFbX8DlAjDJznA55wP89q/fD4D/Ee18Z+GLbMy&#10;tOF5wen+PagD6NSUpjtn3/KtOKY9CPfP5/5//XWQmScnjr15/QZ/+sKsIQCMHnHX6evFAGuArjI5&#10;/PvUL24xjGcn9Ov/AOuo4pgCO3pn/PNXo5A5xnrk/X269/8A63tQBjzWgOc98f561j3NouR7Z/L2&#10;6YrsWi78Ac9f/r1Re3RsZHIz70AcBPYZGcAg/n79f5+lY1xakZyMg8c+mf8A69ehz2XOGGRj+XtW&#10;Nc2hcYGAT7Z6+n/16APOp7UE9OuP84/Suc1HTzICycEYwfT0/PFek3Fltc+nQdfxz9PpWHcWvUY5&#10;5/z/AJ9aAJPCkkNzpU+msuZHBIBHXI+ZT6f/AF6/MH9rP4PPb3D3rxCOMA/KuchSe59vwr9K9Nkk&#10;0vUPPjOwY3D3OeRj3+v8q5342+GdN8VeGZvsqCW5dQwbAPyso4J/z1oA/my1K18i9a1RCFDbTwcn&#10;86yb2yeIAAZC5B7YHYnr0HpXv3xN8Nf2DrN7HJb7CZDtDDgjsQOf/r8V5HEYFiJlXI+6c5+v14NA&#10;HENGFGCcEdeP8/rVYA8Ej1rS1HH2lyo4Oep7isxsj8aAGngHnirllcPaXCXKHDRsDn0qoRkDFGe3&#10;p2oA/dz9iH4v2uuaAmj3M4LjCkejAAfUV+l0eSoYDjrn8+M/571/Mb+zN8R5vBHja2jefyYJmB/4&#10;Fngfj06V/SJ4D8RW3ibw9aapC4bcoBxg4Pof8/1oA7QLlTzz2/z1pQMYx6e2ffH+c1IAByevpjHT&#10;0/8Ar07AONoznA6Yz9B37dqAIdpJ+bnv6UbfQ5/Hr/nH+cVMQn8XOew/lTtoyMdB07Y49+TQBCoP&#10;PPBxyf0NJzg7uuOf8PpUuOfT/PPNOCckYP4/h/hQBEVKkhgSOP59PxpAAcjt+RPHb8OanK85Jx/n&#10;BxTSCeRye3GO+cfl3NAHnN7pc41hHgThCwI7lXHGPXB9f5V5f8YvCBuNKlkZslh99jnCEcAKPQ5+&#10;vUmvftVWSOHzYcBgcZ47jjv9K4vW7BvEOhSWs4y5DLjJOHXv7dPpQB/Oh8VvCq6d4jvWQPITI/Xs&#10;2ePw/wD1V4ZcIDncuDjOO4Pf19ea/Tb9ozwR9ju5p44B5zlt21enpnOM/hn1r839Ztvs94yP99ss&#10;B0x6g/T2oA5G5VmUA44HH9c1QwOM8j/P+c10K6aZBJIXOCuRx6n/ADmsKWMxvsYYIznnrjigCVHw&#10;MDr0659/84oDP97qearDr7/jj6VaXDHk4z+lAH1f+zb45m0jXV0+R/vEOp7DBAYY56gmv1s0fWIp&#10;4Y54XykgBU+uR6/X/OK/AXwrrE2ia5aajE2wxOp9M8457f8A1q/Yn4SeKotb8NQSB8lFC5zxjt78&#10;ZoA+vtO1MMAw5x14/wAnvXd2F+dwycdueuP/AK1eC2F8QwYnJ7c4H9fpnmu60vUyCAGx2z747+me&#10;meaAPcrS7yBg5B9xXRQTZAXqCP8AP0/CvKtN1LcApOPz/D6fXFdxY3oIK9B/nigDrkO9NwH6fy6V&#10;Iq8DHPt9azoJj/Dj/P8AnitOM5TI5x6f4f5NADSgIPP/AOo9cCl2A/L/AJyamCg9BinhRnjtntj8&#10;KAPF/EDS6ZqsNvbsVJlIDdApIyMn3964n4m+GINY0Jwo3lFLDrsUkbT79ea9j8X6ckv+kEfMRn05&#10;Tpj3x/hXKaxZPe6Ix6IR83b5H649CPQDOfSgD8IPib4fl0vW7yCZMmCRgGHyqQW44Oe/1B7V8567&#10;ZWykGB98qtjj7u3sc/Xiv0P/AGivDTQzG7iiOxsjcy7SdpOMjHXHJ9j7GvgHWLNo5yXHX7vP5A/4&#10;enegDkPLZV+YbtwH488j8OuamihfzT1IJJ659utbp0yc25uJhhCGYEd8dc9sD8z0qiEMTjcAFPrx&#10;6cAfjnP54oAnmjLIMAcEDtwD6fy/rUVuSNroOVOVxnP4exq+qq0ZbGF69uo7DnHH+fd0CPIwXOB6&#10;+vfp/kdqAP0f/Zs1hdb0VLZ2w5jx9GUcj/PvX0BqelvF8wGQT39OnAGMV8Q/ss+Io7PXG06Z9uxy&#10;yj1DZXv/AC/+vX6TalpamMv1Q8gjn6Y+vWgDwq5hKls9Mc9Mc9+n8+1Mt5jG3XGAMEZyf8iu11XT&#10;XDkhcZ74zxzx6+2P/r1xlzbtHnbwQTz+dAHUadqPlgAHk47fr78//Xr03RNUyQFbI+vQ+leEWs3l&#10;4JJBHrx7/wCfz5rttN1II43NkH1OfofQjH/6utAH0tpGoo+PmxjHtxxXf6feKdoJwT9fyr570XVg&#10;oHzZHYD+X+f5CvVdM1BXAORuOOc/ljvxQB3essZ9LOCCY2V8H0Unv+vXNMMVpcaTdaer5EUnmKMc&#10;EMMnA+p7VCsqXVpLFwxdSPxxW94b07T5bd1llw9zEo2jqroSrDJ9aAPk7426HFcaLcZiBZFKhcna&#10;rY4GOnPr3OK/LTxXaqfNjSLaSAeR0Hf/ACa/Zv4g6XDd2Ekap8qYOCCTlM8jvn39O9flN4/09LbU&#10;riPYVQ79pYAA4PGPfvQB8MahFLBcSRY2sODkZySeT/n09KwbqBggwcEk8jH4fr716N4lt0bVJVQF&#10;QGBXgZI7dPY8+nSuQuI5CACcgduB6/r/ACoAwLaESRF3OQGHfGQTz+pNZwj3zmEvsjDE57DsD9a1&#10;BGq7sgkenc98jjvioZIml8raNo4XGAM/59TQB9i/sheIbbTvGBsomKllVgc/xKck++c/zr90pLZb&#10;u2inXlZVDZzjOewHH+FfzwfAa6h03x/pWx9qySMm7PJ9/bP+e9f0R+CpV1PwlYTudx8raQOc7eB+&#10;P6/zoA831zSFZXOMH/Of0H+c143r+kA5OzkfQ5z9PWvqnVNNDB+AR+v+fxryzXNH+8wXJ5x+NAHy&#10;TrWnFJSQp7H8en4Y4zXHuHjcDp/LAP8Anmve/EOj5J2g88dfTp1/X+XSvINUsWhlORw3qPw60ATa&#10;RftC43tk8gdzjuOP8+lev6Bqg+QBuCCOO4/+vXz9E7QuGUbcj8P8D9Rx713mianhlVz82cn/AAz+&#10;lAH1Toepg7QX4yf/AK+fxOc16vpd1lVyeD0/+tmvmPQNVBVNrYPAz6DPp9P6+le1aHfhlHPI9s8Z&#10;/PtxQB7VaTE4HqP5mto4MMi5zlT7djXEWF2GAOcjA98g/pXZWcu8KM8H8etAHl2m35ttca1QgsLV&#10;XA6j5ZCpyfXFR+O9Oa/t5NytJEuCOeBxzz/Sr2n2bHxPa7V2pJHNE5HTdu3KAe3pk9q6rxPGw04h&#10;EBJjIG7nqSvJ/wD1Z9qAPz08a2DfYr+0aHyQfNKooGTn7ozkdcfTmvyB+LOnyab4wupJYynm7XVd&#10;3T1Jx71+2PjPR5le/bzwjnr5Qx0HAzj8OcDPr1r8dvj7pRtvFLuC258Z3EE/5z/n1APn1nkkfcgw&#10;qjoO2fc1GzOoHpnqPT0qw9q9qsRlXBkz19AfT0P5VFMxGeOOnQjIPf8ALNAGlbiIgsx/2gvXr2Bz&#10;/n8a+zv2VLgJ4lMecKHjJXrnHX35r4qtUVl54HT6cd/T619XfsyXxt/GSRIeXG76EDI+nTHQ0Aft&#10;TqOnF4dzDt/9frXh3iTSNu87cg5HUkf059K+o1tBNpNvKFyZIozzz1H6/wCTXlviPR1Jc7MjOP05&#10;6dep68fyoA+QdZ07yy3HDDnjn0IPbrXKoWilVs89/bPpxgfWvavEmlshYhSVORkZz715DfwmGQk5&#10;AHbPcfh+X1FAHa6DfKHTJ5H8j64+mB+nFe/+Gr87UDnOOfTJxxXyfpl4I5AuOOOmfpn9Pp3r3Dw7&#10;qIYpzkHA/wA8+3Tt+OaAPrbQ7sMq88jGO2fQ16bp9wpAwcnP196+ffD9+G285zjk5P4nP9DXsOj3&#10;hOMdM56Y/D/PvQBl/EN42BMxwiJEcZ/2/wCorxnxRDLqDxRWgKQxmWYADBOBwc+nbFeteP2BilVu&#10;h8jcR1C7+/pTdKsra5skiS2zG0Mi8DdyT1zwRx/n1AMjw+qLpircARFSvCqNzfL1AOR7fr1rz3WB&#10;aWusyFRl2kQglskgFeDn1PGB717nDHBaxMZ0WEsrOfqDgZbtnqMdu9eK+KbW0GoTSQjc8QhJkcgF&#10;GlboBjnI4/LpQBmeJtXS3x5xABfaR2+YckY646etaPhCI3NqJzFsAYn0ICcHH4mvIvGGpXcGz+zU&#10;+3TAkqduYxhhnC8k5bjI7du9ex/D7TdVh02SXVAxkdsjsN2Mtx6Zx1x70Aa17DHvk8gFgpGcDAOz&#10;rj064rzG/S6e+khFthHiST5myQS+evbseK9W1i4ghlFrEhdnKp1xheSxIHT8c1x8mhXouYmvCVdu&#10;RkgEpncB74PUj2yKAE1zTGa2DMozgZ7D6/T3zmvnfxbpRBZo1zjPfrnnn+Z/+tX2Hqmnn7EuQR8o&#10;44H+FeB+KtKBB2jIY8kc9Omf8/pQB8d6vbNBMQx4Ppxx/wDX96s6Je+Q6IOcZ46HGOmf8a6XxLpv&#10;k7gTgqSPw9unOfr1rz+3fyJjkYHvn/PbrQB9NeFr9sr8+Dz36E/419HeE7tSqZbI479P89ulfG/h&#10;S/UvuYgE8YB6Yxyc46Yr6b8LXodVywzx9Tj/ADj04oA+oNEuUOMHIH9etei2MgZBz3P+fwrxTQLt&#10;Co2nIH4dvSvW9NlBACng/lz/ACoA6pecBj/Ifjn/ABqQAgHufp0HtUcR3oPfv/MdOf8APNWAp/L3&#10;/H3/ACoA+Rf2hbseUsAJy80UQ9N2Ccd/Tiu3+CukQtp0V5M+ZFAGAvPX5fmPOO/NcJ8XtLn8Qaza&#10;WkSb1N2oJyQAcYBPXJ+leyfD3y7OGW1RQQhO4rxnZlRgfy/E9aAPSprSyhkAC4PJxySWPQ49O9c1&#10;eQyzXNoYosIC5bjGPUjtx/UV0SeYpLnAIUsW9TjnOR9e/SucvtRS1nQfMXS3Zz2zk9APfFADXtvN&#10;hd5Om3jbjnJ4/wA/rVeTTQ0obZnABAA7jt+f61uaM6XVpFIycSqpbHXPcYPbJ4PHQmtyGyUh3Y8E&#10;5/Lof8e1AHzZ8TbGH7FMoQyOm1cY46/Mf8+9fKNzdKuqJHjKzTu20dAI03ZP5dunPrX3D8Urd4LG&#10;XycLK6tt47gc5IPAAr4R1S5S1jNwSN32aeXjnDO2zg9sZ4Gf60Adj4SuQduTweep6Hrmvorw/ccK&#10;epBJ4HvgZ/L8eM18oeELshEwcY7+4H+c19KeGbnzVTnJ6gZ/D9Of89QD3rSZQwAz09ug9a7KFQVB&#10;ByT+nbFefaNL8inOD+g/Cu/tGBAwfT9M0AW8Zzjt+f8AkVJt6+n+c09UOBzx9eo/D3708rj5vWgC&#10;t5eM+/b0z1pjRg5Pc+355q4E/P8Aw/z1pCueRQBzV9EMFepH0/HnFeX67bko+eSAcHGf19/8817D&#10;dxfJ0Jxn8a861uAlSGHB9R9Pb/P4UAfCnxodbW2lQnBK9O/zfnXzLptqo2Kfl3sfmJ9OxHGf84r6&#10;E+O0obUVtycqZMEd8Dv34/T61yHgnwxa3t7BuJYoOcru9MEdaAPpL4L6KtvDFM8TRgjrtx7Ag8df&#10;evrO+ltfKt4wCSPU9lHHTivNfBPhz7IIOpdFH3s4IHQY5x/nNdjr039nsFlIROE6dS2OPXp0FAFq&#10;4uja2EW3gsxc9yC/+f5VoPqEVlpeN4G4lh9Mc+9eY654gSSVLaIYAby/Y9xn6AVS8Q63FDphLt/D&#10;g/MM4GB1464oApW2oNeanPI0m7c+0KCC3PcD0AH617Tp92paCGEExqpY4PI2jAz6da+XNFvHkuJp&#10;VGdg69hI7dCfYf4V9L+H2ZluYkP3DFApxwcgEgHvn1/+vQB39jBstUBPzkbj16nkj6c1ZaMenJ9v&#10;/r1OqlVCjoP6egpWGRgcj8aAMi6T5SDwOnr/AJ/z0rgdZhyhAA469/x6dq9JulBU9gfbr+ftXDav&#10;HgOSckc8AdSfrigD528VW/MnQnnPHXuK+XPF0K5bPI74PX/Pr+NfWfiqI/OV5IyepH4/5/pXzH4s&#10;hyXOcA54Ixkk/Tn8BzQB8xaxGqzlehBPU9cdj6e3+RXX+FWAlCsf4QFGM49vb/61c7rsRWUsAf6k&#10;5/H8sfhWz4Xk3OoIwT+oA69sUAfVnhFjvVRyPl9fzr6O8PFyELjnj/OB/j7182+EhgxZbB47eo4I&#10;64z/AJGK+lPDCjy1Lc/n6/1/x6UAesaaGLAkZxjj2xXXQDjjkn+YP6Vyends8+vb/PvXYWwJUHOP&#10;p0oAwvEV+mm6ZPcMcbVbH1HPX6CvxO+P/i6Txd47mtLeTdDbOY17855wPX/9VfqR+0R4vHhrwheO&#10;jYcxsBzjkggf5/8A1V+KsLXOt6rNdk7jJITnOcknPXjj9aAOx8M6K11NDbwpuc5+YY/zn/8AVX6W&#10;/BjwQ+j6fHeMgVgo+bvnGeev1r42+FfhhpdWjlYl9vp6kHv3z/ntX6aeGdPGm+H44Z/3bEBzn0A6&#10;n8KAE1DVPsNvKr8m1Xe/X7znCkH8Kg8OqGvPt0hAYIC/HVsYBH4V534t1uWPz2OP9LYPj1VPu571&#10;t+EtSlbToHkG0zFpMHlgCOBz75/pQB7Pp+WcZ5QsMn05zx/jXnvxK1BrXTb27RhviykecZaSUbFA&#10;9wDmuu067/db0GA2QOeQ/Uk44r5/+K+sXVvaJbu2HCvcsOh3E7YyRnqevH4elAHz1Nsm1QxxkskA&#10;SJT1yU+8fzyf1zXtXhCLBTuDjPf/APXivDdJj3zISCSSec+4/H/Oa+gvCsWSjLkEgcdPzHegD23Q&#10;4j8pIx/jzmvQ7NAF6Z6e/auJ0WIsASMbf5/19/8ACvQrRGYDnB47f5/pQBqxKcDuf5n0+vGasbc4&#10;wOnvkUsSnA5wfTHX6VaVGx659xxQBVC8HJ49uPrTGUgktzj9auFMZ4yP1H4VEy9R0PNAHOX4Zg3H&#10;B9uK8w14bQ2046+/+fxr1DU+QeM/nXlniBxgnPrxz/hQB4L4lbEsmecc9sDPXH4+lcJEjBhwABjB&#10;/rj/ACK7TxE580pjJ5Pt7fh/kVyaR/MqgdefTp0AA7deenegDXtHSztnunPKKwX69Bn+fT9K+GPj&#10;z4z/ALR1f7HHJvituvGQWx81fU3xB8UQeH9CnLsAwQgc8lz6euPTivzZ8W6ub6+lbHmSysSzbh1H&#10;rQBxsVtc63qAihBKl+Ppz/n0r9Sf2VPhUYtmoXsAIyWBPPTn8M18R/BvwTdeIdagjjTh3AHfk8gk&#10;+/8Anmv3B+G/hK28J+G4IFQK4G457evp6d+9AHS63N5GmrYQfIxGFx7DpXMw6cIbc3bnlF6Z6ueT&#10;n19KnnuW1C7JQ5BcFfZQeM/Wp9ckaNYrKA88eh5Pft+g6UAUPDVisjS3TdCdvPt3+vrXB+KLJ/E/&#10;ixbSNN0UBVBwcZBz34Jr1kSQ6Jo7sRgxLkYwSWbOMdM9hUHgnQjPdi8mGfLPmNwcGVufwwKAPQtD&#10;0pNL0yK2RQMKM8d/8irF+PkJPQ9BWz5Yx6D1/wD1Vi6izKp7Dn3/AM/nQB53rhO1l6E/0x17e3+T&#10;XgHiVtxfGcHgZ457D/CvdNfkwjEgZ/Hk8ZA6ivAtfcyTt905OOnP4Z+uTQBx0cDtIFbgHJwO/wCH&#10;TA9v5V1+mW5ynPTv3GDn3/WsKGIsw46A9wevf6f/AF88V22kwkMiscjjj8OP/wBdAHpHh+2O0YHJ&#10;H5fX8q9b0yHGMjr/AF/+tXD6BbZKEHPTjHsfpXqGnwAAccjHPpQBswx/LnqMfn6VK6nnPb+lTpF8&#10;o/zx/Sh1PJBwf8+1AGeU69/8P89Kbsyo5yRVwqeuMZ+vTNNZd2PXnj1+mP5UAVAh/L6UhXGD0/zg&#10;VbZP4gMH/OP8P8mqt1KLeJpmOAgJP5UAcb4v8QWnh3Spry5cKERjznsPX3r8Iv2lfizeeMPENzZx&#10;SkwRuc5bgnPTH9O54r7n/a1+NMOk2U2kWE+ZCCoVD6/jzX4y65qlzqF5JLKSTKxJ569OTQBj3Dvc&#10;Pwd5OOK+hPgl8LL3xXrcSyQFotwYk9sH8fwry3wR4Uu9d1OK2RCxZhu/i4z1/DPfmv2j+AvwptfC&#10;+jJqNzFiVgNpI69ck8dP84oA9w+G/hLTPB+iRRIgV4wOg4J/WvRrMNqN8AchD8zdh7DNcbPfKxe3&#10;iPCDaBxy3Q/TFd5olv8AZrZWOC7qP8c8+9AHUspl8u1X5Rnn0FeZeNr3zZU0ezG5E5lx3boBXoN3&#10;fJo+mNekbpSdqDP3ifT6fWuA8LaVNqurG7uMvHEWJJ7sffH16+nTngA7vwZ4eTS7JZXX99N8zHvg&#10;9AD6V3jIQpC/5HTnnmltosIOMAfh+VTunHfn2zQBmup64puwZAwef19P8KtsmDnOB/T8f8/0FXbj&#10;j9f89aAKpjOPr+GB/npTdhIH4++auFOh7/pj603HYn+XQ9aAKpXnHT/Pes+7ZVQjsR6+3+NazjjJ&#10;FcxqsuFP44PA/SgDi9buMIxBxnP4mvCfE96xVvQDoPp+P+cV6n4hu0KPk4Izx05PSvCtdufMcgnj&#10;jnrgH/6/B4/CgDk2iMk5bZnf+GcdeOg+ldVptoWcHBJJ4PX6H2Pb/wCtWVbQxbw3Usfy9fw9/wAM&#10;V3WmWu8jacg49vx/DFAHYaDYfOnGcYwP5/T0OK9j0m1GBgc8cAD9a4vQ7D5kbGBz1Huef6V6xplr&#10;tUDGAT27/wCfr6UAalnb4GABgf07VoMpCkY4GT/9b86ngjCj/OPwok6dcZ/yfSgDMYHlx2/z0rlP&#10;E2u2WhadNd3UgVY1LcnHAHPr9a6LU76Cyt3mkfaFHUn09+K/L/8Aat+PsenQT6RpkwL8jCsOvPv2&#10;4H58cUAeG/tTfH2TVp5tF0m4JA+9tJyPb0Br81tRvJLm4aRyWJIHXr/k1r+Idan1S6lnncyPKS2c&#10;9Sep/H3/AArGsLea+uFWNS+T7/r6f/qoAm0bQbnVbpY4FPzMASOePSvvH4K/Clkht55Yu4PQEH6Z&#10;9Afxrmfgz8Mmu5Y7q5iOzgnjJBH4dsf481+kPg3wpb6dZpI0YjSNeOMYXuP89OPWgDNstMsfDGmG&#10;6lwhK+mAMdcfWvnjxJ4iuPEmr4Rv3CEiNfw798nrz7eleq/FDxA0kg0yxfCL8rn0HPX1rgfh54Rl&#10;8S66hQMIYuS3YLnkj37DPtQB9EfBXwqI4l1a8j/cxHI775f/AKw6kd69U8V6/LqMz6PZncgb94yk&#10;H6rn/PvWfe36+HtJg0zT12SFdsYB5VcD5iR+nvWRpGns7gud5bJZupJPcn1/TvmgDpNC03GEVMAf&#10;p09P1r17SbPaiZGDx+f+faud0LTlRQyjk47e3+frXplhbABSOen+T1oAvWkHy4/z1rSKcZP+RjrU&#10;kUQUehp7Acdv6igCjIpY56kUzYeBjj61Z2+p5Pb+madswcgcf/W/xoAphMj3/p34FKUyemSOef8A&#10;PHerRjHCr/8Ar/z7Umwdc5FAFNo+c9h6+/50GPAORgdqtspzzzn/ADioJmVFOevt7+lAGTdybV5O&#10;AP09sCuB1e82E+/v0HfFdPqdz156f5NeT69qICnB4GO460AcZrt+Cz7myBnvjHXP+A715ddyPNKS&#10;enPI+vT/AD0roNWvPMc4Oc5BHH5ntyKy4YGbGOQcZHqcf1/L+oA6zttxHy5/TjHP9a7/AEnTQWAA&#10;wB1/Pp+NZ+mWCnZtXJbp789z6/8A669R0PSxgNjA/wDrf5/WgDX0fTdiq23g4OPr+dd5aW6wxBpA&#10;AFx+Oep/Cq9jaJFEMDGMenYV5f8AFH4n6V4L0qVpJ1EgXIGQP0z/AJ70AZfxZ+Kum+D9MnUzqsoU&#10;n6Eetfin8a/jJd+MdUn8uYm3JJ7jOe/bOavfHP42X/i/VblEnxCrkdePbjP59q+O9S1Sa5lfYcn6&#10;547n8TmgCHU9TM7sitvJzwM9evX/ACa2vCXha+1u8RVi3Zx6fl/ntTfC3hW41u9ijRNxJyOp69e3&#10;YelfpF8CPgY9y1vJLEVAwWJXOOR04x/9agDc/Z++AE93cW9zdQYiGGJwM/QV+t/gbwXZaDYRQxRg&#10;EAZPTpWR8P8AwLb6FYRIiBQqj2wMfrXo9/eraqLWD5mOFwOeTQAko8+UW9sMnjkduK6fMGi2fGPN&#10;Yfl6mqGkwR2Fu9xckFzz9M+lZ10X1Ccu/wBxSMe/+e1AGIYJdRuTdXJ+UH5Rk8+5FXJCIhwPXA/G&#10;r5VU9x+FYV9dBQcHA/kP89aAMPU7rAOOCM4rzTXdSVAcnrnjFdDrl+FDBepzz7f59K8j1q/DE85P&#10;bH8uKAMHVb4ynO7BP+ff15rno4XZvlDc/j+Pb2qy+ZZfvY+vf9e/Stmxsw7DC5HGc+o44zzj/wDV&#10;1oAl06yy3zD+Qx+vrivRNG0tmIwME9cDFUdJ03fjaOPwx349fw7fjXrGk6Z5QGQfxxnj/GgC3pmm&#10;qqqNuAAfz612FrbAYHce345HSktLb5QcZPQ/h6YrZRNqDI9f89vwoAYI0UcjgVGy/MT1J/XnrVsr&#10;6dOR2/SomXGQRn/6/wCtAFTy85656/hTTH0//Virewkcjpj/ADxSsq4ORz/KgCmUGPc/lx/n1o8v&#10;Pfrirmz+HHP6/gBRt6sBkc/56UAU/LPYYx/T1pQhA+UYI/z1q0F6fof8/wCf50gjJJwMg/TFAFTa&#10;R7j2/wAmmFeOmf5fz61eZNwBx+oHT+f4/wBapXDCIHJwBn8PUduvrigClcyhIzzwK4zUr7AY5zj/&#10;AD+VaGp3u3eRxgfz7da861bUGJKofTvgfp/hQBl6rfsxYZ6HH+fX/wDVXLkGWQZGQe/b6gZ7VcmY&#10;y5YNnn69+gxzT49oYsxwAT+PuP8APtQAQ24GWA6/1OOO1aKiCCIzzMFRO/0/z0qncXttYwG6u32R&#10;IMkk4HHPPHP4enSvib48ftGWum276PoshBBOcEbj7nn8fbvQB23xv/aC0rwzZT6dpVwDKVI45Y8c&#10;DuMcjP51+Ufj3x5f+I72S5vJS2c4B5Ht27+9Y/i7xtd6zdyT30pcye/Q59M9Of0715HqGqXV7JiP&#10;PBPTPU9PX60AQ3+oPKzKrcEn/Petvw14Pv8AX71I4kJViB065/Lr7Vv+B/AGpeIrxFjiLqT0A555&#10;5P8ATr1r9VPgH+zK7eRd3sGEGGGR14z096APKfgV+zddX0lvc3FtlQ3PHy9OgHv2r9VfAnwz07wn&#10;p8apEodcMeAMH/I/nXoXhfwLp/hyxRYIlXYoxjtxWP4u8SJZq9jZ/O78cdyc8D39qAOP8Z+JLfT4&#10;GtrZ8yN8vy9SfQe9c/4E+HF1rV+Nd1uPbHnMcbDOB1zyOueldj4Q+H8upXa63rYyc7lQ9B74I69a&#10;9+tbSO3iWGNdoUf5+uaAM+ysLeyiWKAbQB2657mrvlr/AHemat+Xg9M5pu3AwTjH9aAK2wfdI4Pt&#10;3/8Ar0pQ4PHr3/rU7LgUojPp1oAqeWP8/p/9enFOe/SrRTGeMVBKNv4e9AFZsA5J4P8ATn9ayLu5&#10;SPK55/zj8qlvLpUB5wOP/rVxeo34AIB5PX6f0oAh1K/BGQRyfzOPx/P/AOtXEXVySx75z/nNS3t4&#10;ZGHJGfbgf/W57VXtbTznUsOG/D+lADorcMwkYYBxxg+3HX/CuhtLEhcY6/kB+lTWtrtGw+3v29Pp&#10;/nvXSWtmT7nv3oAgtrXkEDk4Pr9Of8a6O0sjkEjJP+efxqzaWakAEdPb/wCvXTW9p0YjHt3oAq21&#10;moHy9vatdIcL04/wqxHCDjC4xSuyqCp6f0oAqSt5Q4P9SKy5SXPr+NWZnJbOMHH+fz5qDbn/ADmg&#10;CoVyeeetNCkkd+e3+etXPLDdRx/Q+1BQ9Bz/ACoAqhc54zn/ACKk2/L/AJ/WpQnBHbj8MdqfsOMY&#10;xk0Af//U96S4dDjLHjHJ59QPwP4VsW+ouSCzBgfc/ofSq8tocN8mBznjg/Q1myxSQjKcDP5fXkd6&#10;AO+ttSBwM9eOnTvgfSt2K7dgATx9e39M15VDePGdoGe+Dzz6fXHr0retNRJ25PI9cdfrn/PegD1K&#10;C65Hzdume9acVwG+Zv6+mP8AP+TXn9tqC8AZwfb/AD1/rW/BeZ+XJOcden0xQB2CSITzyT6+nYet&#10;TAA5weT+FYEM5z1yDnPHT/PWtOOXJx259fT2oAx9dsDcQu6DJwQfXpwfwr548Z+EP7T06eW74cKQ&#10;RnqOOg59K+pztkDI3Qgjr+HWvNvEunGNy+cqeGPbac4J+lAH4O/Hn4cyaLqM91EmQMnPpz0x7np1&#10;r5Qy1vJvGflbPrn1z61+2Hx4+GVtqmm3EsXzzhGwoHVa/H3xx4ffw7qktq5435HXn0wKAN3R9VS8&#10;0w2o5JGNxyMDPbrziuRur6WyvnSQ/KT7849e2DWTYXrwNnOFYkEcgru+vXt/Wq2ssZdtwDntxzjH&#10;qfWgDTuL8XAYbgC3ue3+f8a5kyvHKdxJIOc8c/lVUSOjdafw+cnB5/lyP8KANi31MRujEEY64/Ui&#10;v0O/ZH+Ng0LVYtJuJ8Rvj1ORnpj/AA/HtX5rjPTOR9a7Dwn4guvDuqQX0BKNGwYY46evB4P5etAH&#10;9XWg6pbavYRX1u+9XUNnp/Lv35re25AA98/XHYf5NfDP7J3xft/F2g2+myygyhf72TnuCMfy+tfd&#10;CAlc4ycZxznn279KAFX720HBB/D2qeN2A4znn39OD1qLvt79sf19aeFwcEf5+lAGgkgz16dO3epw&#10;u4cj/P8AnFZoyAc9OPyq5DKQPm4/rn6+9ADZYFOAOn+PtWfNaZBGMA9+nA/z1rcwrr0//X7/AI0j&#10;xhiO4/Trjt9P89KAOJntAOg5Htj8KwbuwypZBgn9P8+2K9FmtQeo5+mKxbm05Oc4I55/P8qAPLb2&#10;wkKboxh1+Zfw7Y9CPwq3o9vBNbzWYTJKllzz8jDkY/2T/wDWrq57M54GD6enpXJTR3WnXsTW52At&#10;vz3APDDB9+Rz+nNAH5bftZfCR9J1V9Tgi3h97lVGML/eB46Z/nX5qatYS21y6smB37keg/Gv6Rfj&#10;d8PtP1/wu14oDuqMRnqwIyR79PSvwb+L/hG48P628VuhaJmJGRjpzn8Onr+VAHzXqUJDFlXGDg8d&#10;D6Ef1rHcDsPSuwvLRjs87gP6HrnqD7iubngKjcAQASM+vtQBRyc9MUikcA85/CkJGetPxk7jxigC&#10;1Z3T2N1FdQHDxsGH1H0r94P2JfjRB4j0CDRrqcFzxtzkh1Bz69a/BfPf1r6a/Zg+Jdz4C8cW8Zk2&#10;wXLrnJ+XPb6exoA/p2ibco2nBJ9f1qwoBAJ5JA+gGO3p+Nef+CfEcXiHQrTUUIJlUZ57/hXewyKc&#10;A8k/5/p9KAJdhzz26/8A66NpbBJ9+n+e1TcYyBkHj/61P25wMc0AVSjZHYAe59+R3/zin7QDwMD/&#10;AOv796sEAnnn+v0NJz0xnp7+/wDn/wDVQBCF5GOFP6UFF7LU7LnPcD/PSk2sSee3t/nFAFG4to54&#10;ngYfK4PQY5x0rkLOHyZ5YJRtScEEf9NF4yfqBz/hXeheO3HUYx9fSuN8RWcyyiaBsb/mGB3AwcD0&#10;oA+Y/jt8PYtd0a8uI4BuUF8DqwbqQR098V+EfxK0KfSdduEeAxF2ZgWHPJ5ABr+mbUtIOpaenymY&#10;OvfoeOVA9vSvxm/ai8FHT9VuZ0tlMkTElm/hRzyPrnH6+1AH5xzyyWv7zbuCsVPXGMZH0+v1rn7l&#10;xNKZBxn244/ziuu1USSeZGSCRkdCMAZ7fpzXIbSW6Zx7+x5oAj2MPn6Y/XIpVBLHB59x7U+QNgDo&#10;Rgf/AFqiU/0/n60AS/dYH06Hrn0r75/Zk8coIo9LuH4B2HOT17/nXwG3cZyePyr0/wCFniSbQPEE&#10;LCTakrAfl7f/AF6AP23tbhcJIDww6nj8vpjqK6OyvsYJJBz/AE/PjFeYeDNWj1vRoblWzlecc9By&#10;e4/yfpXYgtEyg5H5fgR/TigD1nS9WUMOcA9cEgf59a9D03UwQuWznA46H07enevn+zvHQhScEfpn&#10;H+cmu50zVBGMluPfvkZ/D6UAe/WV7uUEHJGO9dLbzKwBJ4z/AJ/OvJNM1RWwytgnrnHHqPau4sr5&#10;WAycgcUAdurKwDHr/n/Gp1HO3H696yLWctg9DWtGwcDnI/ljv0oAyNdt/OsSy8Mh3dMnB6j/APVX&#10;JaFbJcWE1rdsSY2ZSM5cKehHpn1r0iWMSwtG4wG4/Mev/wBauBs2bT9VEKrkTDZk9mU8Z78j/wDX&#10;3oA+If2hPB1w1rNepBk25LKOSpyOCff/AD3r8j/FmlfZdSmTdkRSHnA52n0Hb9a/f/4zaeb/AESd&#10;WRuFO4LwenB/A+lfiX8VvC9xp+o3KgYdDuAzyx5OCevvz+A5oA8xNpE2lGQjcUPQ4x8xwDnFedXV&#10;u6sVPIRm6fzye3t0PpXb2l2sFiVnbLDAALYJbPTHf8f161zj7ZdzNyn3gO+0k4oAzrMF4ipBwM85&#10;xnn26Y9KuWpTJMgyRxg9OOuPXnoMUqogjOSAR9Mk+h5qiZfKkLE5xnr1Pbg+vrxmgD2D4UasmheN&#10;LOXOxZjsO336/iBnj/69ftloCprfh2zv1O8yRqpPqR1z09P8a/BHT9QMM8N0nyPE4fOQfmU5BH8/&#10;av3C/Z21mLxH4NSIEEhVl+ofrx29/wCVAFnWNJZg2RkZHbgc9uv5V5lq2lbFIYZB5X8DjP4d/wBa&#10;+oNX0kMCXGBz3/Dt/n39fKtY0YZbChsZ9Onr9fSgDwaW3aLdxwvYY6j/APV3qe1u2hcZbJHcev41&#10;0OqacYd6YHt/LHT/ADx61ycsLKdygg9M/Q+3P40Aei6XqZ3LlgCcd84Oe/TA616poWrKCuOCfpwf&#10;XHQfXmvnazufLJ3HIOB9fTn0rv8AR9RKuimTjsc9B355/wA96APp3TL/AMxd+cM3r79/wwK0NCku&#10;21NLO2bcTLtUDhA5OSD656+leW6NqjkKS2ScHn8ue/evR/DWp/Zr+42DBcpKD1OVOCR1x157UAb2&#10;v2kTWsiSxMBK0gYEAfMB0weRx2PtX5Z/G7RZ7XXHkKEuGYBcnGDnv7dPfmv148QtA1xJJOfMZ2jk&#10;BHOS33sdienFfnT+0rYkXklzBAQSrn5m+YANxkfT1496APyt8cRG31AZBJOM8+hIx3/SvNp0IYg/&#10;KM8dfxJ/Pivb/iPYAmK6Uclwc+ikYAPTHIP5da8VnRz8rjIyF4OeeoBPP05oAxZEQyBcDHTvj/8A&#10;X3qOdSFC8of5Y/nV+WMCUqWAAB5z3Hbjv2z6dalmt12nJYk7TgdMY55x/n2oAZ4V1G6sde0+9Tcp&#10;gmVupGNp46cdO9f0o/s96out/D+2ZW37SDnsQwBzn0r+ajTmhtJxJPyQCME8/X8Pp/hX7+/sUeJz&#10;rnga3tyAhEK/Jx1QYz9DQB9b6haFwRjk59+vHJrz/VNOI3EDPPbnvz29q9kuLZWUYHI/w6/pXJaj&#10;p45BH5D+nBoA+aNf0ZSu48HJ7/56V4hr+jbcnZnHP4/jnv719d63pKsH3DnHfn8+3/668e17RwTI&#10;jr8o9Tzx+Hb2oA+Uru0ETNgYwe31/nRZXIibaTxnA4Bwf8n9K7vXdK8uU4XOM/Trx7euTn+dcDJb&#10;lXYY6cdccYz/AJ/rQB6pompH5GDEZ/zyCMV7XoGrFkjbJycd/fjsD718saXfmJg5bPQYz0Prj2/H&#10;65r1/wAOaiu/hhyRnn9c0AfVujX7SKvfHX2OfX1+lei6ddAjrknH+R+tfP2g6ru2DqCP/wBft+QH&#10;rjtXr2kXJKKxwB0+uf8AOOBQBctGVfEMDMMiG4lBGcZDKMZH8vTrV/xTFczSwmQYgOYxk4UnJ5x6&#10;fyFZMcyRaz56jfsnjb1++uOB3rptagk1K5R5xhY33KSflPy88D19TmgD5Z8dWEinzYyD54IDZ4C9&#10;j6c+navxl/aIjSz8UxFx5jgNu9Nyk4AH4/rX7lfEewZVdmOFjUttUZO3Hc9vc1+MH7T+mWsd+bxX&#10;3HzJCGByPYgn35/P0oA+PdQuftU6SuMRoNuBzj1yfqKwrqXe/wApAXH9Og6cdqtT3Ty4QAIvXGMn&#10;jjr2/wA4rOdSWw3QcUAWoclCcfLnt6n/AD0r6b/ZqlMXxBtSTjJK7R9D1/L8K+Z7U/uwScYIPQ8f&#10;XA/CvefgTqMunfEDTJVbaGba2RkYb5ePXrQB/R9pNrv8OWDbcEwrx9PX0rjtf03eGBXK5PoRxx0/&#10;z9K7/wABg3fg2wlbLFUAyevt/hTNY07IIxgdOe/ufX8KAPk7xJpSgPIBySex59O3514DrlgE35BI&#10;GeB3wRj3xX2P4h0vqMYz+HPYk14B4j0pGDFUAPbr3zx6/pQB8+KpimJxyO+CO+ccD9M16J4e1ECV&#10;d5weB+Hf8f6VzGpWckTsDwSQfXHr3/DrxVfTJzbykk9GBHp9PTn+lAH1j4a1MHaCcgcH/wCt6/Wv&#10;dvD98rKMH9SOuP8ACvkfw1qf3TnOcD9O/wDWvobw1fhgoVhhsdP5jn/OKAO48S7bqXyW5yYOp44b&#10;pjk9vSu4S5sdOtYI4tgZ1GTgkHJwcfj6/wAs15pfx3N7qB+ynlBE4BBH3T0P14716o+iXMVrEszq&#10;i/IQMZIJAJAwefQGgDBukgkil8vcxwwDEYIBOeD0564/CvGfHOmQ2S3l3PgyBbTljuLPkkYx3xxj&#10;p1r6EgsYZIpJAWIynXJye546e+K+Z/jLBLLMjS3fk2z30AaNPusVUhTknjAzkfXNAHN6Y0VxdRzW&#10;4UpgHI6k4+Y9fu7uB/WvbLNvs9iu48ogzk9C33vrjNfNWjamtt9igtBst/MY5K5JjVyPXnP+Ar3S&#10;adjo7xtlGZfLPOPvEFiOMjjgH/IAItMjW41M3LuMozNubnG/OBt+nXvTpriObVIFtt05YN+8zhAC&#10;Og7gcZxx7VyVlcRTalHukYfOzAKMkjaQMDnovJFd1olvAJYBbxsyGNxyOnzdTn68gD2oA7W/sC9n&#10;GHUZK9Rn8een0rxHxTpzDfhcdBx1Jz+B4r6hu7QSWUalcDYMfzz7V5L4j0xTDIFGQc/pyPz6mgD4&#10;h8Y6WwDKBkdeOP8AP+e9eC30BglIHBA7cfQ5FfYfi7SSQ7FcnnoM/X/61fMev6eI5XZccZ79O/8A&#10;j/nigCbw7dmOQqWyTg4x6dTx25r6K8IagSYwrkkYHqBj1J5zxx/+qvlbTbj7PcDnAOBjPv7dK928&#10;J6gSI2BAIHrjOeme/wDn6UAfYvhm7XMeD1xwDyT9P8+/Ne06Vc7lUKck/n7n+n/66+bPC1/u2MWy&#10;Sucfpjp/I/lXu+i3BbGPX26EfX1oA9XsnV+D2wPc1oy/LGzD0NYWnSH5ef8AJ6fWti/cRafcS4zh&#10;G4z14/z70AfL2rwy6j4p06NhlS8kxDY6RAsT+eOte0+DtPZbA3MoJEyK5XHHJz+fP+cV5/Z25bxF&#10;udMvBatgnjHmtzgdzgdf1r17Q4dlkkmcBxg+p2nrwMZ/KgDQu55EhlSOP5CuAScYJPPPt2xXmN+I&#10;r3VbnzWBdUWMAHoByxOO3B/lXdavdj7I/mPjJONw7d+Bz+dea299Cn2+5WIqNwf5hhiMfKo+p5I5&#10;4xQB2+jTpIyxINirgYHZSOAR7D9a9CAjUDB4GOP8PofSvIvCF9DdXbTICxdd53EjBJ969R83zGQA&#10;53c/hznFAHiXxok8vSWiiGQySAk4z0yPfrx+Ffnr40umtoLhJeCkMEY9i7Zxj9R7V9/fGS5WGwjD&#10;uoPlyuUB+Yl/lUHGT34Hr+n5wfFC5eOZ4guA88a845CISDjpjp36YyM0AdF4RuyWVc5x3x0x0r6a&#10;8J3fCIxyRzzyPw9f8a+PPCVy+U3Mcg+vXjHANfT3hO74Uk49eCB+HX/9X0oA+ntCm3IuT9fX25/O&#10;vTNOkJC56/5NeQeHphJtJ+UDHbt/n/PevV9Mc8H/AD9P5frQB06joAMd+pp4Untyf896IlLduner&#10;GCMcY9P0oAhCHPTj9Rjr1oKgc9R+XpVnbkdOvHPv+ppNuScDOf1GfSgDKuI92f8AP+cV594hASB5&#10;G4Cr79uvrXpU8fysOT9P6V5b45kNtotw4OCy7Qew3Y59qAPzj+Jkyap4waKaQIij5hx1J4P+evev&#10;V/hHosrzpNbQ8YDE/wB5OvfAGemK8jl01dY8YXl7JLiMuwxjk7Pl4/EV9g/DPTvKsIotrblAx6Ec&#10;UAe9eFtNjhtjIyZHHX164PpXlfjLVbe41dIiw2LIzk5z9wc5z0zzXuKRtbaU0pUjKlucLjj1Ir4r&#10;8c6wIdTu5zKAYYWBAOAd5OcA/r+lAFG+8Q/b9eCI+IRLk4z6ckHnrn8ax/G3ieK1tQFk3beWyMHP&#10;GB/9b6da8z0zW83UzniKLDH2A6D3P0xXO6zqsup3qgkbN7OxP1456f5AoA948CXizrAsqkq8u85A&#10;wdoyAR/h/wDr+wfBMTS29tM4yZWlnz1BH3V5z+X6V8IeBLtpLiVYH/eRqC3/AF0boffjgY759K/R&#10;DwjZCzs0iUZEEccYHphcn9aAOt2+nI/SggDp/LH0qyqYB4JBx07U9lB5x/jQBlzrlG46fzHt7Vw+&#10;qoSG49P8ivQpRgENn6D0rjtUh4dlGcf4DvigD5/8U2+AxTsf/wBWTXzD4vt8u67OQSQQSenXP+fW&#10;vrXxRbFUkJI7f49f8/QV8zeLrfmQkE8nnPX6f/WoA+SfEUTLO49M+g596seGwizoAcZJAPqD1J7/&#10;AOfwrR8UwqrGQDBHf2HHH9f1ql4ZXbMGA4469h2yc80AfVnhCQMqqeo59eo44z6H/wDXX0j4cAEU&#10;fGCfbHQdM18y+DjkJ2wo7dPp+lfTvh1sqoxknv8AQe3agD1rTDuUMMnP6/8A6q65HEUDSOMAAn8q&#10;5fSkIRB1z+H5fn6fjWZ4+8U2/hfw1eX0uWZInIVe/Hr2OaAPzs/bG8dTXE6aBayg+a25hk9B0/nm&#10;vjzwpo08si4GCSABjuepz9f/AK9dD488TXXj/wAYz6q8WELEIp6gg9O/r+lev/C/wZc6pq9rHFHu&#10;WNlJPY5684oA+sPgl8P47KwhlkUMzndnglTjv+NfQviC6i06zdX4ZzsxnPy98fT+VWfC2h22g6Mr&#10;ufmYY/Lpn/P1rwf4neLp7e6ukgJQ2CDPTnd398d8UAcd4t1r7RqlvpqOSXk8skdcHk8/TnntXpGk&#10;XSxJBCpw8e1cew6AV8paFqz6lr76hO2UQbkBPrgn6/j0r6C8HXDajrMbk5I5x2woyxOP60AfSmnR&#10;Nb6dbxyH55Gw3OOWP+HX2618mfFTVv7Q1NyCCZHKj3ji4XIPTnJ468GvpzVtQNtpU0275goEfPAe&#10;Qjg/Qc9PpzXxh4kumvdUmkBwg+VP90dMn9f8aAMzSYSbtOcEnj9OPpX0V4WjOE3HIxz2xXguhR4u&#10;VKruGR+vHTH0/wA819EeF4Tt9OePYelAHs2iRN5Sg9P8K760jPbgkZznOK5HR4sRqAuRx78/09f0&#10;rurRflGOh/CgDQijBA47dz+n/wCurgVSDgfmadBHwOMfnU5TA9QKAKu3GcjP9f8AGoHQ4Of6fjV8&#10;oTwOg/kPSoJk+U88D9M9qAOP1QdcckfmPyryXxG2F3k9MivW9Wwobd79+PxryDxGxCtjIxn8PTj+&#10;v8qAPAte/wBYcYOM5GSM9MZPeuWkmFujztgbFJGf7x4x/jXUa7lHZ3PAyR39+ePbj/6+a8H8d+KF&#10;0izlwQDGu4Zwcsw+UH1x7dKAPFPjX4mN5L9gtXwkWdzZ43H1/wD1etfJlrby6hqQQDeSQO/OeOfp&#10;+Ndr4u1ia9aWdyQ0uflyNwJI5Gfyr0P4EfDqfxR4gh85Mxsy7jz659P89qAPtX9lf4UTp9m1WSDY&#10;FOW7gAc5/WvuTxTfNp1qtpG4DT5THsO/tn1qz4N0Gz8G+FoIYlEZKjPbjrXlur62mt6jPIDwreUv&#10;P8Ixkj6k4/rQB2nh+FVhe4Y8Iny5554APH+frTYJVv8AUQ5O5VznI9OSc1QvNVj0jSMHh2UDjgZI&#10;GPyqj4TmE8LXLnjln/wPvxigDr9Sie9vba2xmK1BuJB2zn92vpgk5xXrWhaWNP06OLGGPzMfVjyQ&#10;f89q5Pwxpcs84ubgYLHzZAQec/6tc+wr05Y8AdiPbt780AUpFwp4/p261y+rNhTg8jHtXXTgbTgY&#10;GP8APpXFasQA2PT64/WgDyvxJIAGTHAzn1x3/wAa8K1Z987ZO4k8cd8c5wfrXs3iR8hm6nHTPTPT&#10;H+TXjF5teV+OQQOOvpzxwP8APWgCCyjEjgIMkex/z/8Aqr0DQrYyTLk4z05zjnp+NchYRbmDZGeO&#10;PTPXPGOTXqHh60Lsvy4J9enB9e9AHp+iW5VVA6j8/oelekWEeAueD6YFcdpduw2+q8dq9Ds4tqD3&#10;x/Ppx7UAW9vHPfnrUTpk9OT/AJ/SrOMA98en+etMdQe2QMfl/wDXoAplDzzgfypNvI54PXNWynGQ&#10;P59ajZRzjqfegCmRgnn+fWvBvjV8QrLwb4cuZZJQkmxsZOM8f5/lXs2uanBpWnyXc77RGueT+P8A&#10;nmvxO/a0+Mk3iPWLnRrKbMSMy9e3+evf6UAfJHxb+IN74y1+4vpZGZCTtHqO34+v4V4hbQXepXsa&#10;QKwLfKO/GepPr6e3PStm7Y3DFQOXPpk9euOR0PrX0L8C/hTfeLNcgZowYiynGeoyM4/z+FAH0t+y&#10;x8Ep765i1a+ixEgU7j35GfYZr9IdZv7XRbRbS3YAn5VHT8ePSo/DPh/Tvh94XigVAjJGMnuSFwSc&#10;9Mf59a8E8V+LGuJ/N35LnCj0HQZ+vtQB6r4Xu/7UvSXOVgJPfJ985r3bTytzNGicKM9xwAOePfmv&#10;n3wSptbFHc/O4DH8ffv9a9wsvMtNPj8w7JZslm67F9cj/P0oAg8R3kmozR29qMhWKRDnrjlsfjXf&#10;+H9Jj06yjt4xyMbj3J7muI8O2q392dSkB2DKxZ9O5P1/+vXrlhCeCOTz9KALkakKPb8KVhyQTx9P&#10;WrQT5Rgcf41Eycnj2/xoAqlcgkcfTmk2YO4+1WWUHjGD3/8Ar0oTjpmgCqUOfl6ev8+KZhe/Gfft&#10;7VdMbHjGSahZCpzjJ9h/n0oAzLoBQT0x7/nXDazNgHceef8AP6V19++Ecdh7/wCfWvM9cufkPOAP&#10;rz6UAeV+KLweU/PGOwPOeOen+c149M0lxKHHPbrgcH2/Ou98R3YkLqDkkevX+tcfBBkjdxjHJHA5&#10;9uvXnpQBcsbbcdqDBBx1/Pjp9a9P0Gy+YORzkDPsf8/55rltLtWMiZBJHtz09PrXr2gafwrYwOOM&#10;en6frQB2GjWR2rtHP+H9a9FsoCu3jgf1/pWNplptwAOmP5Cutt4sjHp7fpQAvAGPXms+5mEEZdiA&#10;Bk1fmIXJJwByf8/0r5o+OXxZ0/wRoMzvOqzBW2qSPQYOOPz9aAPH/wBpf466f4S0eeytbgGcgrwe&#10;hIyB9a/Czx/44v8Axbq1xeTuWDM3cngnt7den8xXc/Gv4oX3jfW5pnkJgViAAeCfXHr/ACNfPBZp&#10;pSqfMQRg+meBjHbIPv8AzoAv2ttNeShIhycDBPt1z9e1fVfwj+F8+o3ETvAWJILE+x7ev+HvXC/C&#10;bwLc6xfRMycN7fLjjNfrP8Kfhnb6VYRM0OJMc4yeD7e+PbtzQBf+HPw6FrFFFHF65JGP5c/hXq3i&#10;1o9B0kwI20gHkf5H4fhXp+m6QmlWL3TjYPp0HQdj+f8A+qvnH4oaxLNI5xksQka9dx6Zxx7f56AH&#10;zd4iNxquq/2fbkvLOwJ9s9Oa+l/BWk2XhLRFcgB/4yMZkfGQv0B7+lcJ4F8FC1ll1u/I80ruLsfu&#10;8entnA6135lN9KigbIYchM/XknjqfegDRtVuL+6e8ueXf9B2FenaBpwOzjH649R9PpXMaLY5/gyC&#10;R19u+a9i0TTRGoXAB/2cdj/n/OaAN/SrIqApXgdc+nSu3tIMAAD09KpafabVHBySP8mukhhIUN6/&#10;jjHegCFkAAGOp7dOajZQeD2q2wHIHOajCE9Oo/8Arc//AF6AKuztShSOcYxnirJUDlulBQ9v/rde&#10;fTpQBVKj0z/j9KaY+p6H/PPare09uen40hXGfX/PWgCkwwvTn1rA1GfaGHQcdfcVuXcm0cHFcPql&#10;2qA5P8/88UAcrrN+qZUnP+HevF9dvtzs2cn9OO4x+ddfr98F3gHk/jnI/wA968rvJDNMdoOAQDj0&#10;Pf8AwoAyjG8jsWwf/r98c461uWFmzY3DJOcg9j+NRW9qWbYAR7jOcfT6e9d3pGm+YRuXr/n3oA1t&#10;G0tm2sUxn+leqaXYCJASOnbGAR2//VWbo+mMqI7LwP5d/Wsvx7470rwTpElxcyhWVTjB9PT2zQBn&#10;/Ef4i6T4K0qSWWVVkVSQD7D1r8VPj38dbvxXqdxbQz5gBOdpPPqCP047Vd/aD+Pt34s1ee1tZ9tu&#10;GbI3dunp3P8AKvhbVtWkuJG53Ek9fT05x+Hv+dACapqb3NzgcnqeCevp19frW54X8O3et3a+TEZN&#10;+Ox45/z/AJNUvDPhi7129CxIWywHPTPHf8q/Qz4PfBoW6wPLECzFdzHGBkfn9M/yoAv/AAW+DJle&#10;B5rfJAByefwr9Vfhp4Jh0e3jCxhAAOgGfriuN+HPgu10u1hAiCnv749P84r31r600m0J6EDAHH+f&#10;x6UAb99q9vp1t5CYMp44Hr/nmqGkw+aft10clsH/ABx/SuOsfO1W6E7j5c98/l6V6fYWJCBWGFHb&#10;1oAtOZLo/Nwgxx2p+3Z06DHtVwLtAA4qncy+Wvp/jj/PagDMup9qHmuB1i/ADoOP8f8AOK29UvcA&#10;gEZP6cHFeU63qQy2Tzx7jJ9aAOf1nUgNyhjk9Pc4yf8A9X0rzi4keZy0R4PsOMitPULgys3OCeOD&#10;k/kMYz7VWtbUswDDPQZOR+XHp0/+tQAyys/M5K5I7H074/P/AOtXbaVppchByPx6enHX2pmmWAkK&#10;jZknJz6e3b+dek6NpSgA45H1I+mKALmj6XjA2Z/p7fpXothYhAMjOcfp/XrUWn2G1RkdPb/P411t&#10;tbBBjHPoOooAjht1UdPxqcrnHPSrhjCrwOP5/wD16jMR9cf5/CgCsUz9R/8ArpmzoccH0/wqzt9u&#10;Kd5ZboOPXNAFPaAeOAf0pAmAMHIFWzHgZP8AgTSdTj0//X70AVto4I4/PmkK/wCSKuBAAQR/nP8A&#10;n/GmFeoxQBW2YA54pSucep4qwVIHTOP61WlfaM4xjt/WgCpM/lxnueffP+cVyepXwUHc2R/kVf1G&#10;8KfxYI/X0IrzvVtQPKqenOO9AGdq9+clenb9ema4e4laRyG4H/1+tW7qdpctkn+v1/8A1/0NZrtj&#10;LHnH8+3qc+/+OaAEUKgy4/p/X9Kp6nq1jpFrJd3jhEjHVjjGPT3+lc/r/ijT9BtJby+lWNUBPOe3&#10;Yevof8k/nT8bv2hLjVZ5dN0x9sSMVXB9vx+o5zQB23x2/aHLLPo2izEKNykr6Hqc/wCfwr84/EXi&#10;a5v5Xup5meRySOT1/Dr1qr4g8RtczSMTvdm65znnHt69vT0ri0FzqbokYZ1BwcZ4H/1qAK0ssl5O&#10;Qg357njqc9vyNetfD74Yan4gvYttu0iuw69hnrXbfDH4SXuv3cJeHeTg42889OM//qr9i/gD+zdb&#10;aTbQ32p2wVjg7SvT8fagDzb9nz9mnyFtrvULYIBgngHJ6g4P9cfpX6YeH/CtjodnHBDGECfQcepr&#10;p9D8NWmk2aokewIP/wBVc/4m1coDZ2fJbjjuewGKAOT8VeIRCBZ2Y3O/yjHOTxwO/Tv/APXrK8L+&#10;DnmlOqawm6UncoIzt9MdcfWup0Dwsxl/tC/G6RuQOwBzx+nNegJAqjYBgDj6fpQBmw20cUaqowFH&#10;HtVjyuASe2en+FW9mBz0HFG0cZHP4YoAptGDz2+lM8sbTxgVfC9Djk+9N2gAgDgd/wDIoAplPc8/&#10;5P50xlB5AwR9fzxV4qOnY/1qtLhc7uCM/rQBUZgpIzx9PxFYt5d+WCM8/wCc1ZvLry888j/Pcd64&#10;fUdRALAHpQBFqV8F3AENj39f5da4a8ujKXCnI4qa7uzMc5wfw55/z0zVaKAkgsCCD09sf560AVIo&#10;GYfMeW6n39OO3bpXR2lpx0yeeafa2W7bx09j+ddPaWYBXC5J7/596AEtLQnAA9fp6/1rqbS0GAWG&#10;SMY96WysOmRwfw4IHbiustLPgNjI9etAFe1s9o5HTHbr/jW2kJC5JAFTR25UDPJGf8ilkfaCvTPf&#10;1+nX8qAK8rKudox/Ws6Qlu/B6+mKtSZbnr/iO341F5eePpz0/wA4oAphBz3POaQR9ff0zj8Kubfb&#10;r/n/ADzRszzjp+FAFTZnk8nr9f8A9dAjyQMfj9Ku7OvHH9fpSGPr+H0zQBSVCRzx09qUR8YYYHqP&#10;arJXIPBJPan7R1I4oA//1frKWyyxO0ZP48n8qzns8KSV4/A5rvpLMgFv6dPqTWZNZZ7YB9vy9O/4&#10;UAcDLYgfMgB/D/H+lUjFIjcjIOQO+Md+v5dq757Elhg8n1rOnslYEEEA8EZ5x9KAOZS8khIHUnA/&#10;ycf5/Ct211NQQ4PJ+gPX/P0/Gs+4sCo4PXv9Mc9Bz6f/AK6zliliIDHgY49u+OlAHpFnqSthd2Se&#10;ee/0x/n6V0FvdggEn6jr/hXk1pdvHgZyeQeffp+Hr+ddHaahgDccjH4n8B35yaAPToblc4zz/nrV&#10;fVbaO9tSoXJxj6j0+ntXO22o5IDNwuO3THrW9FdqxwGBBx1796APCta0OCcT2EwyyAkZHJXHfH1r&#10;8qv2kvhO1reS31hAzo5OMY6f16V+yXiWweB/tVuM4Oc47dxx9cj1r5R+KmiQa/YzxbN5lXch4GGH&#10;v6Hjr7/SgD8Kry0lsnMc/wArDqMD8j+Oayb2VmxGeFAHr2H+ea9++KPgW60TU5g0R2lz2PYnnoOv&#10;rXiNzaqVJ8vkcH8D1/Xp3oA5onrSB+ck8VLIAmQRzVfc2eBj8eMUAWwygD1681Y8zgD/ABBx/wDW&#10;xWaTt71cRiQOwFAH1t+zN8W7nwT4us4ZXxBI4HJxgnuD+PSv6IPAXii08T6Hb6jayBw6jkYxyOfT&#10;/wDVX8mtjdy2VzHcxPtaMgqfQ5r9rv2KPjrBqdrD4c1WYByoUc56AZ45Of8APcUAfquFzxjOf5f/&#10;AKqkUY5xjGTxnn8KjgcTIrg9QCD+vtVlR/XrnHvjpQAwjkgUL3xzj8PrTwp+v/1vXFSBQBz0/wAB&#10;QAqyEdvUdP5fSriSA9+OOneqYG4dMA/j/ke9SKeBg5/T9Me1AFwgOCCBg/p+NVJrckHAAJ9u/v8A&#10;0q0kjcAj/P8A+vqKs4DcAf59KAOTuLTJORjHH4H8q57UbDzItwGWT5sevqM9816FLCD3PP6++KzJ&#10;LYcrjIHH+A//AF0AecmxbWbGWwmO5UBMeeflIPB6cD0r8zP2m/hPeNFPcQwbVjJYe46gA9v8c1+p&#10;kiSaVfeYF3IDkDttPB4+tecfGHwZb69osk7jzCVbpk5B5GPx4oA/mu1uzlguJLaWLy9jdOBz6AZ/&#10;zzXC6lbiOMZOGUncvXA9fxzxivrP47+C7nw/rz3MVuyRSM2WwBtweCM8Yz0/p1r5ju7bfEgY5Jz0&#10;9e369T2zj6AHAtjINTblK4249KfcrhzwV+o5qIZH40AOPpjAPrVuwvZdNu4ryA/PEwYevHaqR4z2&#10;9KeMYwev+c5/KgD97f2LvjHD4o8LwaTPMPPjwME98f5xX6JW1ySBzjd26dcZ/Gv5p/2WvidJ4G8a&#10;Q20spRJ2XbyQA2e56etf0I+EPFMGu6Pa6jFJu81VJ9N2OxGO/FAHsEUoOAev9Pwq8gzzjH+f/r1y&#10;9rdB1yRkj8+lbccoIGW56Yzkf0/IZxQBf2Y6dPrjjNLj+EDGf60iPuAOc+3pUygY68nv/npQBCVw&#10;eTxTigJAIznPt+n61KEwuO/9PX8KeEP3u/8AKgCDBzx9ew/WqGoWvn27EDlfmBrWK/Nle/Hr2z+H&#10;FIyKylex69+3bn8qAOV08NLHJbYB2crnnIPOPyr4n/at+H8d3ocusNbrFCqtEc/eLdsjvweCO3Nf&#10;Z9u1zpusKJH/AHBYp2A55QnuMdOnt61U+KXhq28R6FPbzR+aJcAgrnDL0Ye/GPpQB/LZrmkyWF/P&#10;FO+HywA6nI6fy615tqMUkNyWKbFbkDgDjg+/1r7K/aE8BT+GfFN7dxRbI2mbIwAQdx4GM8D+VfJO&#10;poZYhxkqCeuSeufXmgDnXGVPGeh/+v7dqYCBnI5P+c1YjUsOAD0464/z9ahKhQdw7fl/n/61ADCQ&#10;wIA5+v8AKrNrI8MqyqcFTnrUCDqx5z/npUyMN4YjP49qAP1R/Zq8ZHVdLgsJzl+h3Y7ZH9Oa+vHh&#10;2cZ5Pbp09fevyG/Z78ZyaN4lisnkKiQ457enGf1r9iNN2ahpkN2pyHRd3c8jk/higDGWR4SOBgfT&#10;v6/j61s2V+VAGeeevHP1qlcQEYDrkDOOnHP+eO9UwzI3z4AHOenp29fegD1XS9VI2YOAP8Mc9/y9&#10;K9I0zVAQoJ/xAAx+teAWV7t77SeDn6dMdPcmu70vVej5/Ifh/X/GgD3+xvc85/z7/lXUW06sB3J7&#10;/wA68d0zVAV3E5OMdOo7H3zXfWN+rYxwPfjn25/z0NAHdwuCSTz0/l0rgfEiTW94Jbf5CSrbuvXj&#10;ANdZbXIbGOf8/wD6qra7Ck9oHIBx8pyP4Txn8PWgDj/F2kTalosrFgzumGUjIAYHOfUmvx9+P3hj&#10;7Hq0zW+54xIdxPfJI+nTGBX7V2bfbdG8mQkLEcNxliADxz3x61+f/wC0r4VW3tJZEhw0Z+XcM5DH&#10;senT8v5AH47X9qYbl18vABz83Bx0Pr7/AIcUy9giW1EnAZT0H+1gc+tdx4utP7Mvn8+Js7tjFgDw&#10;e4Pce9cPLcRXFsfNOCB0IGR6Dtk+360AZZb90q+YM88YPGR688+3tWXdYA9UH+R+vrVyKQFXVRkA&#10;eufXIznj8/aqdzMpBDE8g9M9j0PtQBPYzKWCuMA4449Oa/Vn9h7xYLiGDR5X3lC8DZ6kcsvJ65+n&#10;GK/JG1lj4Xdj65wT1yTzj6V9i/smeLpPD3j+GzVyEuvmTkjDR8nPTqPxoA/dDUNOzkgZGB369f8A&#10;H/H1rzvWdG3AtGpORjp/Lv717VaFL/T4LmM5WaNXyB7eua5/UNMDBgRwee+efyxxQB8w63pAO9gC&#10;M9/bt/8Ar/rXlup6YYXbKnAJ9efwP86+pdY0jJJReB9ePX/9fT3ryjXNH5PycevUZ9KAPDHidXLA&#10;bQG/yD/np+ValhdKjhm6+mOuPX+WKvajYNGzAryCAPc545rDctERu4Hufz6j1oA9T0PVCHQE5Az3&#10;59vyJ/lXqOk6oUvbebPyOpViMcenH41862F+0bhskY4xt6/T/CvQ9L1baIZSdzRsvt19fagD62km&#10;llsIpHGw48pjjORjII7c18xfHbR0vNOjntrfLkFZGx8xyMZP+e9fW2l6fNeeGDeSnaqsnCnH8PQe&#10;3+FeO+P9CnutFkRU2Ha2GPO0gc4Hf8vTg0Afi58VdJuI9PeOSPE8SgMuDy8bEg46dMZGMV8x+U5Y&#10;OTw3I7dPcj6V98fFnSGP2hZ4mVHAZWOdxJ+U5zngke3GOlfC1xEY5ypHRiuSegXrj9f8KAMaWJsn&#10;kE7sdB0Iwfy6/wCeJdgbOE69/SrkkYMJUcEgcevXp/8Ar+tSpGCQCcEgduh/z09vyoA50wmN1BTJ&#10;ZcY9c9q/W7/gnx4ocQLpkr4SCQx4HHyPyPTv/wDqr8pp1beGU8jsAOTjGc+4r7e/Yz8Wpo/i46WT&#10;tMuxx3zsYZoA/fkxAgcde/8An61lXVqrDgdemc/hW3ZSJc2kNwhyJEUj3z0pZodynHH+eaAPLtU0&#10;8MDhcnH48dO/6CvK9e0nzA5UAEc5/n+GK+hrq2LZYDk9P8/5/rXBavpoKsxGM/55HNAHyP4j0b/W&#10;KydM46f56V4jrGnGOUkjBOTn/wDXx/jX2Lr+jkq6+X1z+fT/AD2rwrxLogDv8ny5POc9PTHfJoA8&#10;Gy0LqTxyf07j8PpXcaFqjRlQDk+nbr2z/nFc1qNqY5CNvT25HH+c59RVG1maCQKBgH9cenA/H1oA&#10;+odA1dWKc5YYU9s88e2a9w0LUVZFyfbv3P6818g+H9W8vY2cZx6dOg/xBr3bw7rKnYGOSfTp+X+f&#10;YUAe0m4/092V+QIXIJx0OOPfn+Vexf2HLLEJlbcUUdcZK4/X35FfO6XXm3ZcNtD27Hk4A2Nnk89M&#10;/wCeK+pLO8sRoyAuGKxxnaO6lf160AfNvj60luAY4lUxjHzc/d2HBx3P6V+N/wC1Rpi26Osi73Er&#10;qT+HUdf88V+33jmG3mYH5vLKErj5QOCuGPOce1fkD+1pp8zWl2kabF8xGyR3J7Fu3f37igD8r+N2&#10;48jnPbpxVfPoO3oOfT0rUuLdIUVlOTkhufQ49/xx/wDXrMMmVxjJwOT1HXJHagC5aoWjO09CPmz6&#10;dxn3r0f4YXs1h4tsLuJ8NFKhxnrluf59K82gYkEEZBwcHpx/n/PWup8L3MsGr2shBAVwM8HADdB7&#10;e5/WgD+pX4NSPd+BLZ5OSGOATnAxkZ7dO/Su21CxDKeCM/p3zj/GvK/2aJZrr4e2jXD5cxRFtzck&#10;hTyR24PFe73ltuGPT9e9AHhevaSzMxRckZPbng8f1rwbxFpBxIWTJYHng+/r1xX1rqmn5U9STn8P&#10;/wBfpXjXiHSVUsSmD9Ce3cCgD4x8RaZsdyRgrnPXgD26YI/WvOJl8mU4HXHoeT7dP/119IeJdJDM&#10;/GQce3bn/P8AjXhWsWZt5CxXaBnA9efyz+Pp9QAdD4c1Eow3HA6en+f619DeGNTzjnJGPyB546/S&#10;vkjS7lrdwM4I9s89+Ocf54r3PwpqmMYPPGckZH4d/rQB9L6ZLPcakVjb5yYVA56Fs4z/AI17/cRN&#10;DbxJKSXctx1OUXjPP8q+efA7Syao85YDJhaMHBB2sflwvIz0wa+hHklBt3dMvukIJxxnggDrj60A&#10;Uo0i+zksyliCe+Aw6Hjv25zXyX8YFuxfvJhZDHIGHmYJDbcBlxx7AEe9fXEFvI9j5pbaHSU5+h6c&#10;dfpXyh8Yn8l75UO3c0LrldudvPQ/z+nrQB5ZBdRw39pubLRKokJyeF5IGPfgfnXrE+pxCwSR3yPK&#10;J9yxPY/1r5kutWuJfEatv2xEfKD1BJGRke/r6deK7/VvFFvBp6xZKypbudg6kjgEemfp78ZoA9K8&#10;Hlby4+1SoqRKWKFvfkj8enNe0afHFJduinnys89Mnrgdsf4V8zeFLm6u5o2h3FRImAzYxtXPQf3s&#10;fU5z9PoDwXPJe6wVLKu+GZto5IKnBGe30GOlAHvk1ti3XcOij9P8a8812zVldyvHfHHHoa9fMGba&#10;M7cgKB+fpXG6xaAh/wDP+eTQB8neKtJWQOx6jjJ/lxjP1r5g8WaZsYhQcEdO59vxNfdPiWwBjZsY&#10;OP1zzz+h5r5i8ZaSo3Mg5wR19D06dsdvcdaAPk6VXgl3twf856V6P4WvdrR7TjGBnqMEdfoM8/if&#10;SuT1+zaGYuBwfbqT3/D05qPQbzyXRWzhefXBGO+eh7YoA+zfCWpoyKHbjA7evrx+lfRnh+7JADe2&#10;Px6fzr448JagDtYHbjBx1z/X6e1fTnhO8J/1hwB7g9fw7ds0AfQ+lyggEHA9OvJ9+9a2uT+Tolw+&#10;Rnbj2yfyrldJuFcKV+nb+VafiObGjiPH+tdQPTjJ/l60AeXaNcyXeu6i2eI/JQZIwOeQB16ZJ/8A&#10;1V9BaZZWcWnRhn3Ha5O0ZGc9ee+TXifgnR57gXl+0QzNcHa5HoOgzjnAr2eBBFEUUnCqoJPuef59&#10;e1AHMeILazitwxDMMMxJPH/1vwrwXWdbENpOqn5izYx3z1/DsMf1r3LxnMiafKMNLiNxjsB+HvXx&#10;zr/iCT5IYgoBJUuPvgKeTyfwHf2oA9r+HeoBJJJnGGXYBx069PTH4mvW4tTE90Y0bjAHU9/T86+c&#10;PAl9KsLMzqpDBic5yD19eccV6JoOuGS9LhwVUsc9MEZAA9fXrQBX+K+nW3lGaQ75NiovYHc3Ugdc&#10;dPxr81fisxGoxIOSZ5ee5CgKBj19Oa++fiZ4llvGaztwwjOxGkxx0LKFHHX1r8+fiaDLqMLEE7VZ&#10;icjq7MeR/P8ALNAFHwtesHXBwRj8P/r89K+ofCF0CI1JwP0Iz0PX3FfHvhycR3KR5B5OB0/Kvp3w&#10;beEhDkAHHQnp/M9+3P4UAfXvhuciNR0HH8uM/l+VeyaU2VGG5z+FeA+GrksE54GOnf368V7fo8rE&#10;AH25z0HP0oA9HtCWA7Hj8avBAR6H/HtWdYnOP5fWtlUzjPI+nSgCDYDggYxn/P6UrKoz6nNWCgJH&#10;+enSmYznHP5fnQBTkU7TwTn868C+NWoR6d4fkfOBtZj+AwCfx/pX0Q6gKeP8jv3r5A/aO1SO302S&#10;1xkylIQPTJycnjsOv0oA+bfhj4aS+uo768+YuxkOTzgc/lzn1zX3Z4M0tLa2to4xgBfTpk9/x9a+&#10;b/h3amSyCxQqg29SoB5OT+fHI7V9Y+EdEnco0jlVUZz3OPX2oAi+I1yNN8MXJ3YPl8AEnt2x3J6V&#10;+WHjLxWYFvUncO8j7QPU55x64xj34r9Bv2gvEVvoegvFFKVLoW/LqD06ivyzvxNqFqk84w7lpGyB&#10;kEk4AB6Y9vzoAtWms3DW4iQ4L/NxkcDoD9fenXF8LewKOcCUj2IUdTn/ACeaz/C8N1fXrRbMpxGS&#10;RksMc9uP8eOuK1fHUH2K3CR8EKMA4J46cYzz1oA9y+BVvBq+oqzE5vLlcEDg+WMk/TsOevNfpfoi&#10;bLZTgjf836+3sa/OD9mOxnE1vcsvCB8Z5OX49+f6V+lOm8qiL0AH4jH8uOv+SAbqLkHv/ng08Iww&#10;PX2qWMDAxyf85qTae3Q/5FAGdKvyn3/HrXKammFbI6+o9v8AH/PWu4lTqBwRjHauT1CMEHA7/nnr&#10;/n9aAPEPEsWVbAyTk49+fp24/GvmXxbEAWbbnOR25/HoP/1V9W6/CW3Bep7fh/n/APXXzV4xgLF8&#10;cgAnGccDjk8j8KAPkjxTEBliMDJHXsRz7+9c34dIN36Ak54/XH9K7bxVGBuPcdPx75PH61xWiqEu&#10;gGHBPXJHft/j6UAfUHgzLBS3Jx1wTz1x7dK+nvDY4iUnrj14Pf8Awr5k8IKBs7hgOvv+fr0r6d8L&#10;KxVAQQenXp/nP/1qAPaNNX5Rx16Zwea+cf2m/F8GieFrm2jIEssbRrwOrDH5D/PNfR1tMtvavKxy&#10;I1ycdvTrivy//ae8Xza74li0C3kysbbmVSDknp19v1468UAeG+CtAS6nW4dizO2envxj8xX3/wDB&#10;DwfF5ov50O0t8oxwM8E/lXzZ8LvC7Sxpc3QKoQgA9enQ+/rX6P8Aw80a2tbSIQRbY1QHJx6Z/wA/&#10;nmgDoPGOp6ZpGhyxwoEATvz+Nfml8RvEKm1vrreSbk4zjnbntz+f5V9Z/tB+KFsrNNHtnHn3bFFO&#10;c4A5/p/9avzs+JGsTy2i7+Ec+WMdAF7kev580AXPDmrGKI+WeTtx3J6jPtjpjvxX138K5XAE8mPN&#10;iYRgcfOG54+gGc18E+Gb1mmt1c4QYxg44B757Hjk/wAq+5fhczTKtsjfKinLcggyAZbHrjj6dhmg&#10;D2rxZdCLQiucEsxGcZyeATXy5exZc4Xbk/lnpnv+NfQHjeZlhitAchVz0PIzwK8KvAd5yCQT7cd/&#10;x/z70AWdBgAlVQvXtg8Z6Z7Yr6R8Lw5WLgZOT7f/AF+nNfPvh+E+YFVc4+nrnIP6ccflX0n4WiG1&#10;FYYA79sHg9/WgD17SIQQigcDj/Cu3to+nGen+etctpSbcE8/57nNdpartA4yT/nmgC7GuABnj/63&#10;NTYz7g+venomRuz0H9alCZHsffp/WgCvjOeMf05qCZBsOD+v86vmPZgdenXNUbrAT09OnNAHEaqD&#10;h8E4I/nXjXibhck+vT39hXsur52knj8e3cj/ADmvEvFUoWOV3OAucnv/AJ+tAHzp4vv4bVHMhGEG&#10;Tzycdv09a+Hfidr0tw3kIemTIT6kcfkK9++KPiqKJngD4xmQ5OM4+6MjJ/z+fxB4n1xtUvCFyTL3&#10;PHXGetAGdplm+r6kluCZMtgYBGM9TjNfr3+y18KoLHT49VurfDEKclecDsMnnFfBf7PfgP8AtzXo&#10;maLcdwA46DIz6/p0r9tNFtLTwl4XCqvlLGgAz6bfXj0oA4f4qeI7TS7EWcDfvHGwAfSvm3wxeebq&#10;AOdyI3OeOM96w/ib44lvtXnlaXdHC2xCBwxPf8M9gfr1rlNH8Qix0qS+eTDSltvT7oHWgD1PxT4l&#10;iubyLTrdgWGTgH+LOAfYfzr2fwFYNPDBBN92ZfMk46In/wAUfWvizwTfS+JfEQdyzB5N2cfdXPBI&#10;xn8DX6TfD3RGSyS6lTBnCnp0jUYXn3PWgDvNIs2gtgzjDycn27Y+natYKef5/wCeasLGowcZH/1/&#10;8/SgoeoGKAMi8BC4J5A7CuE1mbaD6Dv79uK7q+BAx+vPv+leda46hCR0Ge9AHjHiWfLMo5PP4D6/&#10;j+nFeWSsXlYErkHn8fSvQfEkxklYDjG4+gGe3T1PHp9a4DblxjgdcdTn/wCtQBr6ZBucdiMA57Dv&#10;7ds17F4ctvkH1z6cnn6eory/Sof3gCnce/QZ98d+v+cce0+HIPkTHIPHTuP60AekaVb4A3dP6dK7&#10;W3iwqrjgjiue0yHbhWHP59ievvXWQx/KOMEduvWgBpj67ep/z1qMxkDkfr0q7t/L+tM2HnI/Dqel&#10;AFMrgEZxn8KryusaFmOAo6+1aLL7df8AIP415T8TvGth4P0G6vbqUIURsZOCzdh60AfKf7VPxjtf&#10;C2iz6bBNmWRSAFPcg4zkevavw68U63cavdz3k7bmnY5Of7x5Ne3/AB0+Jd9478TXVxuP2ZGO3qe/&#10;UdePTmvm2FLm9ukt4F3OzY4HOO/rj8f/AK1AHQ+C/DN94h1VI4kLoTxj0P4/r+Fft7+zj8Irfwj4&#10;fg1W/QCTy1YFugAXn9fWvlj9lL4GvfzQ6nqEJaNcHkdOcnPHY1+iXxD8RWPgzw29nCQuE24U44xw&#10;MZ70AeO/Fvx1F5kunW8uxFUk88AA9T6Z/wD118v6Jqh1zVluSc26N8gP16+345xzXGfEDxddX12L&#10;VpczXRJk5+6ueB7evT0rZ8DMWeC3hXB4O0feIPP+f/10AfafgK1bVJY8nEFvh5CegC8Af5717LfM&#10;95KLKE4e5xuAJ+SEdj9cZNcH4Rsk0LQkt5vkeQCa4YnnAPypnH6fn616V4dtZZ83l0P3sxDH2UdF&#10;6cgeg/rQB22iWCW0McaDAUAfkOtdzbw4APUgHjHXisqwhXaMDB6/gf6V06IAoHb6g9KAK7LjjseP&#10;8+1R7QclRkf/AFquuvvycVHg5PcUAVyoIIB4qMoMHv19qshc9Bj6Dpx/9anFcgjGR/nmgCljjgYA&#10;z+X1z2qCYgRngk1fdQBnOc1kXjhEJ6f4UAcpqswUMc/57V474hvfkIU4Jz0wMgd/1r0fW7ny0fnk&#10;fQ8e+a8L8T3jEup5yenb8+3WgDz3U5GmuGJJAOD+lOtISXAQZIPfsaaqeY24gnjOCOP88/8A1q6f&#10;TLJmIzyx4+vcc9/1oA6TRLJWl456Dpz/APq9K9m0SwUYJAzxxj0HeuO0CzyQQSQMfy7+9eu6XZ4U&#10;Ke3+cf0oA3LG3AVSvIPr/L61uYCqPX/63WobaMDnGP8APauf8V+IbPw/YS3NzIEVFLHPsCfb2oA4&#10;34k+OtO8I6TNeXMoXaOM9zivwY/aR+Nt7441ue0t5y1sCw9M9OPp7/SvcP2rf2hZNYup9D064IjB&#10;PCnOcZ4OPf8Awya/NTUdTkumZ2O5yTnrjPcHP5/h1oAwdRLyyM6ZYtknk9vXn19K6zwR4M1HWr2O&#10;MQMQzAn2x2P1q34V8OS65fJHtLgnGSOhzzn6f5Jr9LPgP8F4Q0F3cxbUUAnIIz3yPb0oA7H4B/Bd&#10;tPtor6/iKDCnBA5P+R6c+lfoJ4X8NRqAwTCD+fv3rA8OaGiNFYWiYSMANjOB04PbPevZZYk0yxEE&#10;Qw5H6nvj2zQB574vvYYIHgV9qRglj7D1r5Ym0+48Qa3/AGjIjCCLPkqR6dz/AE9MV7j4yuFvLj+z&#10;ogTHH80rA/ePZeK4TUZBptsYIhieRcEDjYpH/wCr/OKAMG8lQKNOtR8icSEZ+Zh0Ax1x7da09MtC&#10;xDEYzj0HUcdvTPNZtlAXwQM8frj/AD3/ABr0bRNPyy4GR+XTPbnNAHUaBp+MEDIGP06V63ptmwUY&#10;HJwef5dawdH08KowOfrkV6NYWgGMDk//AK+OtAF6ytyqgMOgx07/AP1q0zhR9cd6fGmBjoBzSseP&#10;XPv3oAqHBJ4/E880GLn1HHv+lT7enYD8f507B7nH4dvb9KAK3lYOOv8AX60mwjBHbPb8vSrOMY46&#10;Um0ccev+f/rUAVNvGOy8df8A69VZGKg4OK0HBUcc/l+dYd9KVU845/T86AMPUbkYPPP4+leW69qb&#10;KW54H44464rrNXvsZUHA9ecEY/z/APXrxnX9QWQuuenvz+Wef8igDlNYvPNcqhwPTtwfT2z9awEi&#10;LHaRgNnv1/z+v5VMwMkhYjI9v5+3+OcCtyxsxkFVznt2J9Rznnj/ACaALGmWG9lXaTu9OB/nH516&#10;loem5AwmMAZ54H4j+lZOh6Y0kgOMge3p6V02v+INL8IaQ93fSqgReMkDPHTnj/PFAEXjDxdpfgrR&#10;3urqVUYA7R3J6ivxp/aM+P174rv57GxmJhQnv0APUD0x39q3v2j/ANoW48TancaZYTEW/IO09cdc&#10;fTvX59a3q7XBfbnLsTnPqenpn05/+sAY2sao9xcs7nc7E47nOexqbw94au9ZvUjhi3ByBk+uB344&#10;96seH/Dl3rN4iIhIJHQE5Ppg+mMnB68e9fffwi+EKWUSXlzDkjoSB69gR+OP8OACb4OfB5LZLea6&#10;iyePYfnx0/rk+tffvhLw3Fp8aCKIZGMdPzP+elch4c0qCz8tANmdu0cdB/nv+tet2V2ltCZMbIlH&#10;XOMnrwfy/D86APQYNTttGsmlmYA4GPr6/SsrTJr/AMU6ishJ8oHoOAB3H615fZz6l401cWdqGNuj&#10;Hd6ED0PFfX3gzwlFpdmkZXJ6n1znn9aANHQtCW3iXjaoA7YzXXrCqDAHarscSoABwBjHTjmo3O3P&#10;Y/y//VQBnzHywSTwP8K5PULorkZ9fp7Vs392Iwc8kdq831fU9oO5uR/npn/PpQBz+uaiORuAOOB1&#10;715Jql35jkdM5+oGa3dZ1AOSd3HAwD6dsfzNcY2933Nx7+vt1x/n1zQBVjiEhJIyD7DnPX9P/wBV&#10;dPpmnhguVwc/5/GorGzydx5DY7f5/wAK9C0fTg5DAYPH4fj7+9AFvRtJIxuGSf5/SvT9N0/hWK8m&#10;q+lacF28Y9f84rubW0C42j/61AD7S0CEHGR/Pn9K1FQAdOnT6f8A1qnSHaCMYNOK7cen+eaAKpHO&#10;DSbcnH/6h61aKc8f49qQLx+R96AK3l8Dv/8AW7U8JjK46+nXiptoGcDGPb+dPIxnsR7d/wDP0oAp&#10;eXkDA56/5+v1oEY6EY/lxVzaMZxyf85p2zvjGP8AGgCiY29MkcUwrjGByPXvWgyE57fnx+NUpvkJ&#10;IPT+lAFSVguWJ5+lc1f3gjU+gz3/AMa0L69CBucD/PpXneq6luVsdBn9e/8A+qgDO1XUhzzz/wDr&#10;P9K4C7uTM2M5H8//ANVXL66Mm75uOen9P5j8a5TUdSit0IDAtz1/ycH60ATXdxHCAcgk/Tj0H4fn&#10;Xmfi7xrpXhmxkvNQnCBFPBPJ/n1J4/LiuX8ffEvS/C1hLc3c43gEYyAfl/H8/wBa/L/4s/GXUvGN&#10;9LGJSLYMQBuxn3z/AD/OgDsvjF8d7vxNdS2djLttkyO/PoT9cd818Y67rU1xLIxOQTxnknP/AOqn&#10;ajq7ybvmwT09Bk/j+v8AM1X0jQLjXLoCNSRkdPf9P89uaAMC1tLzVbhEhUuC3p69xjHb3r63+Dvw&#10;R1fxBeQYtGcsR26A/lj1/wA8+lfBb4AXetXcBa2JG4dvzGcc59en6V+zXwV+A2meGLKKV7ZfOwpJ&#10;xz09CP5UAcB8CP2d7Xw9BFdX1sDKQOqg4/WvuzR/D8GnQLtUKQP5f4961dM0qCwhAVcYA9B09azt&#10;Z1JiPItzk+3rQBk69qwQG0szuJyOO/Fc9pmiHzPtd2N0h7HHAz9OvNb1np2G8+c5c/p/n1rV2Yxz&#10;0xxj/PSgCosQGMcY9e9LswoJHJ/D/wDXVxY+P/19aBH36H8s0AUgvoentTmXb24A+tWtmDz79v50&#10;m3qTyfboB2GfxoApFCeh6+v0pu0H+tW3UjnGP8+uKpzSBBu9f880AQSugUkngf59a5+8u1VSScfj&#10;Ut5e7VYA4zn3+n+RXD6lqB2sFPHfjH60AR6nqO3K7uf8fwribqfzSVyf/rf59qkurhpX2k5Geeen&#10;8hk1HHGxPI5yO/p6UAVI7cyH5gc/156/lW1aWZJDY6+57deKkt7Ms3PH+P8AOuosrNgwO30/z9P8&#10;igCC0sxkccH6V1VlYbsfLkH2xj8adZWBJHHPf2/+tXX2lkVUNtz09OmOenSgCC0s+hIyT/8AqzW7&#10;HbhBx1HU+mKkjhCdakbA4HOPfqfz/wDrUAV2O3j1/wA81ScnjjP1/wAfxq4ynnnB/wAPSmCME5HH&#10;X/8AUaAKG0k+5/yKUJzjPPp35q6E4Ixwcfp+H6cUzYGI4/n0780AVdhGOMk/lxSBc5/KruzOB0wM&#10;fj9OKaYx0A5/D/OaAKuwfh/nHf8ADrSFOcDjParm085H9PpzSFDztz+efTj/AD19qAKezkcY98U7&#10;b3PNXDGFGFGenv1/rTWX+LPU9Mf/AF8UAf/W/Q2WwXBXoQfwP+e1Zb2DKDkc9j1/Ku9ktiMgDIz+&#10;mKovZKCBg+/p/n2oA87lsyBtyMD8O9U5bXJC56+39K7+WwXGMYI9fT3/AJisiexIzx/n8/1NAHBz&#10;2jHLLwO3T9T3rIntd2TjqPX+Q9a7ySzwO5A+nf07Vl3FngEH68f/AFv5GgDz6azOARyBz+Pb/P1q&#10;EvJGdy8n+fqa7CayPHy5H4//AFv1rLnszgZx3HH6/X8Px60AQW9+VCqzZ5HU8iujtdSHy7m4U9j/&#10;ACP+TXGPbSRgsg6HPI7dqfDcSRSDcCRg449vU9f896APQ55FvIGiOCR09+v868Y1rwrJqV08UeBG&#10;SWTOTg9CB179sV3lrqBX7xwQfXrjv0/n3zUepTPuEkOBvyR/vA5H+B9sUAfBvxp+Fcd/ptxcOo3x&#10;q2WXjnH0yfxr8r/E+ltpGpS20i4Ct+PXvxwe9f0M+IvDUOtWEreXvEilX9iR9emetfk18fvhPJYX&#10;0+oxRZAY9AcnHH8+nFAHwRewqMYPHtWRtJOM4H+f8K7DU7J4ZSspAIJAB6+44/r71zU0JjfawwD+&#10;v/6qAKYx/D/kVPG2OCetRMAOvHrwcUgJ780AXFGQSGwf0r2H4NeO7vwP4ttL6KQxpvUHHA7c44A4&#10;z/OvH0C7OTk8cZz09asplGDAYIPGOv6UAf1NfAr4j2XjnwpbTxyhpUQBh7+le+hQwB9a/Bz9if45&#10;nQtaGgajMSjgDaSemR09vx/Sv3W0i/t9TsobqBsrIA2fXj/D2oA0NpHbB6+596ftPPPX/P49P/11&#10;IAcge35D36f57Uu3ccjIBxz/ACGc0AQFOaUIDkjtU+Bxxnnr7fT/AOvTtvGPz/U8+vtQBGuPQAj9&#10;RU6s3AbnH4ZpGXjngj/PelUccc/r9RQBMORk8/y4pGiHLY6/j2/rSKSCAeCeec/5/OpxyB+XP49K&#10;AOa1awM1vuABZOenGPSuXFu9/ps2nynLgY7ZKn09hXpzQq+4djx9eK4a7jOlal53RP0Cnt+GaAPy&#10;w/am+E11e2M7KfLA3Ecjkg55OOv0r8ndT0m406Z7VsEgnhfU889x6etf0pfGbwOPFmlO0ChsBmPT&#10;8x26Zx3r8Gvjl4DuvB/iCZADsZi+4fxK3T6emKAPk/VbWUS7m4Bx+vTJrGCkHDHueR29a9I1Kz82&#10;yIChS4GCxzyBxtx3PTmvOtrq+1gQR6/yoAb0J9s80qtgjjpj9P5UhJzz1GPSoS2SeMUAXrO+msb2&#10;K7gcrJGwYEHHQ5/pX7i/sg/GCPxL4bttLu5f3oXjno47Hr2xX4VBiDz2r6h/Zm+Ih8I+LEtZ52SK&#10;dgyfNgBugyPr1/zgA/ox0/U9oHzcdeuPbFdlZ3iuoBPP+f8AP4V87eFfE8OraZbajC4KyoM+g9R9&#10;PSvU9O1IgBc9fr1OOeMe/SgD1SCcHIOcGtOMgj17cc8+lcRaXoY4zyfQ/lXSW9znv0/L3/POf/rU&#10;Aby9Bjgjvn09ulSbSc8YI/z+NVYZAwBzx/8AWq6qjkZx/wDX/KgBoXjr1/KjYDUyr37cUoHHHfn/&#10;ABoA5jW7ASASLgBhtJ447g59eKsTXtnqGh+U7MWZcNg9HTqSe3vWxdwGe2eP1HFcXbwKJ5bOUYNx&#10;lio67x16evXtQB+Uv7XPhCK+huLm2RSxZido7gnJU9eR/nNflDqUH2dDbRpkoTuwBk+vP+Ar+ir4&#10;5fDq21DR5lSLe7qwQN/fAOOAepHT3r8H/iP4cl0XW7iFFKIGYqOB8pHPTpjpj25oA+fnRbaRkdsZ&#10;GQB6E9MjmmtEWBKHLHtj8/8AP1rU1G0lD72TByV98D2z/SmQDrtOOnXGTz6c49KAMOSIrg9Dn04P&#10;H9anijPHYngDj07/AONaNzCQPmPPHv8AkMfnUCRsCMEgY6H074//AFigC7oWoyaPqcF5E5Vo2+h+&#10;mPfvX7e/s8+JYfFfhOBFbzDsDe3HXPuMCvwxjAEh7AdwR+H9K/RX9jfx+dN1IaTI5IB4yeSp4ODn&#10;r3A/nQB+kWoacy5AGPXjuenPFchPaKpYYwfx9M5/+tXuV3pwkhVkUkONw9CMf57VwWp6Rtc5GCM/&#10;yHvk9P8A61AHBBmiO08HHU89emc+wrUtL7y3KZyFPHr/APXz9fyouLNkbLDg/wCz/Q9P/wBVZDRv&#10;EWUHO31zx9Pz7fgaAPUNK1fGxs5BxyepPoa9L0rVi+DnJH4dfXtxxXztYXnlv0/+vnggf49fzNd/&#10;peqAEbWAAA9Ofr9f89KAPojTtQJAw2c+9b80n2i0lVRksDj69v6V5HpWq5IUNnpjj8c8f5xXoNjd&#10;qx+U8A465z/ntQBLoV5ELuSFjkSKHIzwAevbjvXknxlsLLU9MuAsayNGm3LDjI/A9RzXpFsba21e&#10;JJWCpv8AL6Ho5yB27+tSeN9KtJrQuseA6t/CNwx3z+Y9B60AfhD8ZNDnE0v7lQUJUue2T0xj9T71&#10;8o3jFInjPQ9V/wBoHB9OvtX6f/HfwltnuVRFgiYNs/iclfmHTnnpnPHHPWvzW8T6c9hcSiQYCsWX&#10;AyMMOf1/zigDl4JRGoLLkhiPwzjpnrUFy4ZGOeTzj1Hv/wDWqtJIVkyzZyR7fUdv8P5FJiGQKWwC&#10;MHHJH4dsUAZkcoafDHGTjvjgf5zXq/w38Rw+HPFulaqG4SdQ3rzwfw6140J0WTfJwQCBjqPTn8Pa&#10;tazuozKrKSCOG9PrnnHsaAP6nvgtrUXiHwNZyo28oAM54KkAqQfoa9KurPIIbj/Pf2r4S/YQ8fJr&#10;/hODTpZMuYwhBO754gAcfUHiv0Rlt1YEt3+nX3+lAHk2paYr5wAQP/rZ/nXm+saKpU4Cg8+/4Zr6&#10;DvbFWBAGTz0/r1/SuK1PSw2RtyO/59PrQB8o65oJAPGCDjHH6f59K8zv7BoGw68jjkHtX1ZrWiZz&#10;8uQeefT1Ix/nmvHdc0RsOu3kdOmcD/PrQB40QYWBPQEk474rpNOujJIkErECRsc9s9P8TVO+sDEx&#10;xwRxx7cHHPWs1GeKQbcjYR9eORk80AfpB8P9eh1vw9aQSSq8s6+Q8aAkCaIdz6lelYHiOxlewkV3&#10;IcHIyeR3wPU+tcF+zvqiLb3ayqfNSaKYZ6bQpG4D1xjPtjmva9ct4hcXEmCxYtknPbOcf4d6APyk&#10;+NXhw2hkguZFE21goYnJOcgfL1Jwf85r8z/EFmttrF3HGuMOWAHUZ64P41+z/wAedIiIJhgwXXLk&#10;L83A65PQ+w/HrX5EeP8ATWtPEDpnICMOvBx/n1oA4ARBAGIHyADr2PT/AA+v0p25d4Dnl/07ZP8A&#10;9Y/pUcvmLLhjg5Axxn2yP8fzpJDgqm7nJAPb/OKAJIYoVk818nAzyPbn+mP8K9z+CuvW2j/ETS54&#10;AUWd1jZu2c9B3zz/AD+teBBtwBOSOOPwxg/n/wDq79HoGoT6Zq1pqFuxjeGZH+gQ8g0Af1LfD6+/&#10;tPwpp13uyfLC/kAOf612rxg9Dj9a+f8A9nHxCuv+BLd0fIAV19Qsi5H1/wD119F4Gc9Pfr9TmgDD&#10;ubXcD8uf8a5nUbLIbjNd7JDngDk+/wCXP+FZF1bFsgD/ACKAPDdZ0oPkFQD09fcnPpxXjfiDRd25&#10;SuT/AIdh27fjX1NqWniQNxgf17V5jrej+YH+XnkZ+vP8/b1oA+KfEuiOhIC4xnr/APW9eleXXcLR&#10;OSBge/AB9TX1n4l0McgKMnJ9+/OOv0/OvAdf0gwlztx9P04/z+XNAHN6XfSQyhc9B7/5x0PbvXtP&#10;hnWAm35sD/PX8TmvAnV4ZMgYGDjHX8e2cnvXZ6DqgjxubBHXnoPr7+1AH1rornUb2yibBWVZIju6&#10;AsuRn/Pavq6xMY0eJ41DMLVTkcJwecGvhfwpqqte2HcCZRjOM5yBxj/PXpxX3p4cZJtAtFYAOq+U&#10;wXGF2jv9TQB5z4xkSKzedvkRNr/Lj7rDnHtxX5PfteWAl0TUZ7SHaCiSFi2TlW5Oe2M8cfjX69+J&#10;rbTmspDOnmYG047FT1P+H64r86f2qtGS70G/WGBVLW8vlkn6YHp37/qaAPweklVZTk4wcj6Hpn+t&#10;VeBngkdu3PpkZ/KtC/TF7JEqbQCBgewyB9M1mSenrn2A/lQBdt2Gxg+QBggDrz9f8/hXRaKyDUIi&#10;yYDsOOxPfFY1ko8osxwM8fT6d61LFSl2j4IKuMAcEjPY0Af03fsk3yX/AMP7Tb1MEbdue3b3r6qn&#10;gGwkdR/Mf5FfBf7CGqm88CWMLcAQsox1G1vXvjNfoSyblx/n+tAHCahannAwD+ntXmWuacJFY4Az&#10;6dR/ntXt91bbgDjOf6+3NcJqen9SFyBzz/Ic/wA6APlTxRooYtgY9PY/U847jrXzr4m0do3kwBg/&#10;/Xz6D619q+INNDZJXAAPY9+56fSvnTxXpB+f5GGMjk5Hfn/GgD5ini8q4Urknrk8YzXa+Gr8RXCr&#10;vwAOef1H+BrH1qzeKR124wD9evYe1ZlhK0EoPckd8fn2x/nrQB9v/CO6WXUZSxzseEqSeM57jqT6&#10;ivqG9n+0XSxxKBx8pxgbgecDrzXxj8GWlvLmYrIIgHhdm53Y9scnv719ip9jjkNvExIUb+nXgdM5&#10;PfHNAF2OXfaqd2Iwjrt4B+c9j6GvjP4+SyQR3K78RJKpC5J3ADgE9Mj3/wAa+30sle3wi4XC5LHG&#10;R259AOxr4Y/aVeK2tZ1t03ETBi2ffbwPT/CgD5CuNYCaijlskrleCOjcjPfnj6Vvz6osyK+/L+UY&#10;yeGY5Oep/L+deRandia+ikj+6Q5AUZ4U5Jx7np/Kt+S9+x2scsp2AgFc4zz6456nPH5dKAPePCOs&#10;pCjJNKdoUsBnOPl68Y6dhmvqX4W3dteatLFbKXEUKjcxAxu5OD1Pcn3x24r4O8ETm5tYrh8xxFZZ&#10;FU8A7jwMHtj1+lfYvwIfztbKIcoIcKxOSOfmA9fTp/OgD76+z/6Onso+v0rltQtN2cjpn/Jruo0D&#10;QJ6AD3rGv7YEcjgdfbFAHhmuWBMROMg9ffr0r548WaSrFlxyT/8Ar/MV9c6tanaeM5PcfzrwvxTp&#10;Ybc233wezY45/Pp+lAHwT4x0swyyMeQc8+5z/X1ry63BtrjqAQe3054719PeNNIZdwI3EfQZBPA6&#10;H9a+dNStTFdEnIOen69Pw9qAPW/CV/tYD73TGO49/pX1N4Rvw0arnJ6/n1/DivinwvdrHIPm3Hpt&#10;/wA//qr6k8GX+QnON2B1xxjv3z6ep79qAPrvw/OXAGeDx16+tbviSRjHYQIAd7kc9M4OD/kV5/4c&#10;vc7WJwMgdvw4rrtSviLq22jeYoy4HXJP6e/WgDpPCfmweH4VbmR2nkwgwpbO0c4yfTiu+WxXjkBS&#10;ifL1wcZIrltHgll0+zFzkARF1X2J7fWurazuxK7xxYWPbjcODkc8d/8APFAHk/xlu2stAn+z4QlD&#10;82eQSO2Pr2r4CN6SERFGJInUyE5csCNx55Hpx0J+tfZP7RWryW+kOFwAynlmAQEYzxjoM8dulfCM&#10;+oQW+nQbQfMQbWI6YwCTke2evf2FAHp+ieIDaWEjbyTjqT0r0D4d6wb25upGPmDIXA9znkEj1z+n&#10;Wvky48SxWloYN3zlsbScYJ7fQfpXr3wv1aaGwmmjyTFIqk9Tg5ZjnAx+P6dKAPaPGRW7nm811jhW&#10;RjtQZOFjAU8/XjHWvib4gWbpfSfLwkcYGe3y8/zI/OvsaUrNFP8Aan3vJyM8ktIQSeOPu/Q/Svmj&#10;4hWQluLmRRkMxxwe2AM/XHf+tAHzpYyvDebj1BP4H3r6F8G3h3Ir5GQByBjr1P4f/WxXzxcK1tdF&#10;s4JPv+YHP6da9a8H3p81GY8njn1Htz/P+VAH2x4SnDKjZyTjsO/9K9/0KbOzB4OOv5A/lXy/4Ou1&#10;2xqSMAn359vYf/rFfRXh+cFVweDjn1Pb8/z60Aezae+QoI6f59K6RSCOmD7VyWmuSAGGccdOuP0r&#10;rIBuHJz+FAEuw4Ax1/GmlO5PB6fWrKocDHXnvx705lzgnr0Hf0xQBnyBVU7jwBmvgn43Xg1nxRZa&#10;amWG95SvTI6AHrnv/nNfeGryfZtPnm6FF/PsOa/ObxZdPqfxCuVYgJbFY+Oc4GcceufoPxNAHtnw&#10;9jjhSCGOJVUtyDyRj0P+fpX1Jo0Uq2rTuMgAYwPocV4F4C0CSaJbiP8AdoVxyT1z1HX+n0r6VjhO&#10;l6McttI4/TBx/kUAfn5+1LqcmpXLaRF+7IjAU+7kZ49hXxXqlgbKyRgTkjGe2fQ/iev419QfFtBr&#10;3jyUB2MazEcY3bR8vPXvkYFed634Ugm+zW2ASd7AeoJ4b1GBx/ngAxfhl4YllhluWHzDnPTA4J6/&#10;zrnfiHbNcas6RHBUb+OzNwAe/wDn6V9TaFoS6NoJlRMeYu3nspGDj1968M1jRJp7/wC0wxq3mtsO&#10;85GGIVSAB16mgD339nfQTptkkrruxHGoJHqMk+9fbOmgbVyMFv8AOa+afhNata6UFZt5LYBGR8q8&#10;YA7D/PvX0pp2Co5yT/j360AdXEMgcZI/SpdgxkDjn8f85psK/J/nrVwKc5A5/nz2oAoyplSM4H+N&#10;c3qMahWIGDx2xXYOmVI68duOuOK5vUY8qSOv59elAHjmuwAq2RgnPbB5r5x8XwFQwYZYKT/+r8+K&#10;+oNdQlDkYAz9Twa+dfGMO7eUGCAenfn/ACPf86APjrxdH989duc88/h7+/5V53pP7q6XjA/XHbP0&#10;6Zr1jxfCQWbbwCxP07Ef5/rXl1oT9q+4CSecAcfz9KAPpPwUwIRVIYjp9Py68ivqvwuFATAyCQPU&#10;ds//AFq+UfAz7WRs5zjuMggdv8/hX1f4XYlEwOMD8Djt9P8A9YoA6nxlrsOg+HZ55sKAhY+ygZOR&#10;xX5Sq0/izxpPq8iBgZjgHJ+X/Pv/AI19mftGeKja6IdPhc752Ea4xkrkBsD69/T8q8D+GPhW7vzF&#10;KoHL5JOOvGaAPc/AOjjFtDEvBIPPOMY44r7T0uBdL0UyuckoenoBmvE/AXhGWOVHf5snGeB3HTHX&#10;1r074j6lFoPhi5BkIOwrjHXPHHXH9KAPh7x/fS+LvGEt1KG8myOwDIwCeMnqPp/9c18xeP8AQbq4&#10;1F4WZY4rbc6jPX1GPXFfT0FtLFZ3d/cSB3kV5DnsR3z/AFr5vntb/U7yS/umL78kck4UngEZ656/&#10;5FAHKaLbxWDhZF3kKA3fBbGPbA6mvv34M6EqaYmoTrtdUw2T1GPl/HqTX5/2UF1rXiVNMt3Dlplh&#10;A6KT/ETj8hz296/U7wfoY0HwqiEYkccbuu0AAfie/wDhigDz7xeTcXEjHkkkjv8AT+fSvIryMlju&#10;GcHt+R4r1vxGqgFl6nIx2968vuoxvK4zg9e/OO1AGx4dtszoV5B9fz//AFf5FfSPhmDaqBTgYHfJ&#10;HAr5/wDDUJEiLjjPp09Pbtz+fpX0h4biBVMHGB6+gzx70AetaYg4wMEY/wAiuxgUA9OlcxpMa7Bg&#10;/wCf6ZrrreMYXBwRQBeij4HYY/l3q0E4Gece/wCWaVFB428e1TgAgAHigCsVG4ZOBxWXeAKp7Af5&#10;7/XNbZXgmsq/4HHPXt/hnFAHnes8KT0x+Wev+RXzB8Vdai0vTZmZghwc89gec9cfWvpnXH2o+4cD&#10;/D/P6V+cf7R3i9v+QXbyAPMxBxyQiHJ9OvfPWgD4x+JHihb69mKNl5yWwp7HoOv6HvXlXh/RrrV9&#10;TjhCEAsBg9e3StDWP312ZQN5+7xz37/yz+NfX37Nnwy/tvUYLq6g3KSDzz0ORk+3r/8AqoA+zv2X&#10;vg5aaFpkWqXfMrKrEEew/wDr8ZxXqvx28bWfhnQ3tomBkkBQLxznivZ9ItLXwv4dG5AgSPn8B+OK&#10;/Mv9oHx02qanPcB98NmzKBngnPfFAHz94o8Uy6hqxsIZPkB3MSefTp69jVHxT4ouY9NSwtHyJQEA&#10;J6e309TXnGlzS6hqs9+65DN3OCMc5H1z064pmsPdahrENnASXaRUUL9489h/n6UAfcn7M3hq41nU&#10;TfINyTILdGPT5QDI34Dj8/ev1U0WwFnZRwjgIMDjoAOP8a+Vv2Xfh+dD8MW1zMpQqNgB9DyTk+tf&#10;YyRqOg4/z+lAESx4B4wT7fzPtUUqALzx+NXMe2P8+lQT42Hv/X/CgDldTYBTgevt/LtXlPiKQFG5&#10;wT/hXp2qttzg8df8/wAq8h8RyNscY49sce35dz+VAHjeusGmOSCP5emf84rnFjzIFySB6H9M++ci&#10;tjVWzM4xkdeMZye3uT15rNgRzKSvJz0Azj/PtQB1mi2uXXjp2wAR/nvXt2g2hVEDAA4x9fY15doF&#10;sXZTjBP485/XP/1q9w0S2wF4ySB74PfHf/PSgDtdOhBA4xjH4f5zXRou0ZXr/L8qoWEQC5Pb9Of5&#10;Vshcj+nv+FAEIXIBxyf6ev8ASjyxznvUxXB6/wCf8+9McgDPYf56UAY2qXkdhavNKcADPpzX46/t&#10;h/Gz7bdT+G9NnJ2llbBz1PfHrX3P+0p8W7XwP4aukWULcOrBR+Hb/wCvX4F+M/EFz4i1W51G5kJe&#10;SQkEnoM9Of8A9X1oA4u+uXumbYMljjg8E9x9eOvr9efpD4BfCO58VavbzTRbhKy9fT64z615J4J8&#10;LT+ItTghCmQM2O/sOg49/wCVftf+zj8KU8NaNDqVzHtdkHUY4weP50Ae1+EPDOn+APC8aLGFdVHT&#10;1x/KvjH4veMxf3l3czSEwWxbK56nkdP5Yr6a+K3imfyzpli+McHHp7//AFvy7V+cfxL1p7q7k0+M&#10;ZSMncwxyc8DNAHlF07Xmoy3khy7sfwXOQPfH+ea+s/gV4de8ujql2m+KDBUADmU9F57+tfJ+kWsu&#10;p6vFp0CmRmYABefmJH8ua/TLwHoVt4a0G0SFATB8sX+3K/3mPbjtmgD0y1gN5cLZL9xG3TH1fsPo&#10;MdPevYtItCFTZwB/np2rgPC9gyqGIyxJJJ7n+v8AkV7HptsV2kj9PyoA3rKEgDcMgf54raC4A681&#10;Haw4Qe3+R+lWyoA9Tz1oAqFFODjimlcADr/Wre0k9DTNmcc4xQBX2/l/L1o2/gP84qztLE+9J5Z9&#10;Of6+lAFGZcDjqPxrkNSl+Vuen9B3rq75wqnA/wD1d6881e42qSDg9ee3FAHnuv3gRXDNnGf8Bz/n&#10;9a8O1W4824OTg+nofr+uK9H8R3Z+diSeo/D29a8qdS8pJwwJP19eT+n/AOqgBtrFuJGMg4+p79hx&#10;j2rv9FtCxG0YPfPUHOcVythbliCBnr+v9T69v1r1fQLAFUKrkEdOR7j/ADmgDtNDsdoX5c4/yf8A&#10;Ir0/T7UgAY6e36Vz+j2gUDjjp/kCuzQx28O9zgDn647UAR397Dp9o9xMwQqD6DH41+WP7W37RUOl&#10;20+iaTOTI2QduO3Xnn/Oa95/aZ+OVj4P0O7tYJ/37Lt4Pqe3avwW+IXjm+8VavNf3Mhfc+5QT/Cf&#10;QfT3z9KAOb17XLnVb57qeUvK7Ek9z/jVLS9HutUuVjjXIbnHUHv/AD6U3TNMn1CQbRuZgT0/WvrP&#10;4RfDWS8uoZbmPgc9D68Z6Yzj9M0AejfAn4QTyzQT3MeTx17fp/Wv088M6DbaFYxWtqgBIxke4x07&#10;fX+fFcL8P/DdpoFjFKUClVHJ9PXJx9K9y8K2R1C7FzKcoTx/u/iOn0oA9E8MaUun2azSDD/55o8R&#10;3bW1uI0P+kTDIP8AdXuT+tb+9YrcSNgRp+p7AV5d4iunlkmklbhh8x44HZRz6Hn8aAPO9TuIbOI3&#10;ZOS2doP8TepPXFeazK11dNLK2d2fzz268f54rb1u/e/nOAAg4UdwB/8AXqrZ27MVKrwMdjz759Ov&#10;6UAa+n2JkK5GTjgnuc8EV6zoWmhgh2cH27Htn8OK5bR9PLkZHB9/89sV7JotgVRcjOPTt65/z6de&#10;wBv6ZaBEHGfbFdnawbR7mqNjb7cDHGOf84rooogBnqfw/l9aAIivTt+PSoivoQce3tVxlweOcDp9&#10;f8+lR7ASQRgf0oAqFMnnj8KfswPYf0qcoB9RT9mAeP6UAVCgPfOaTbyfUd6tFTj0H1/SoHYrn/OK&#10;AMy7lWNT+vr+FcTqt1tB5x6c9K39TuSCTjH+FeZ63f7Q2T157Yx6+3NAHJa/qWN23qM968kv52nm&#10;KjnJ/kO9dHrl+JndQeSex/T0965eOHLle+c4Hbvxz+fpQA+1t/MYDOQDn2J/z6V2ukaZ5rDjOccH&#10;27/lgiqOnWDSkbRk56Y6n/8AXXcS3Fh4d019Qv3WMRqSS39B+FAFu/1TTPCeky6heuECDnJr8of2&#10;l/2h5tfu59J0mdhFHlcKf/r/AIVq/tM/tIvqFzNoukT4hQlflbpjHGeOD/OvzD17xHc6hcSMzklz&#10;16ZOccY6/wCe9AC63rs91O5kcs7E557Y659aq6Jol5rN2iwocuQevH3j+eKi0Lw7fa3diONSxOAO&#10;vr/nv9a/Qf4LfBIiOO7uLfAKgkle3UfXP5/yAAvwX+DKRxwXt3HyMHn6fp1r7Zg0zTtJtUhQL+7+&#10;vPp/nFTWGgRaJaJHGuwKMenbnPQ/TP8A9etbRtDvddlYgHykx82OOnb/ACaAE0e0luiZ8BIx169B&#10;2x9PStR7e91+8j0nTAwQHaxHT0OfTjHT+laupRyweVomljMkh2nHof5f59q+jvhd8PI9Ks0u7xMz&#10;uNzFhzz/AFoAt/D74eW2hWUbFAZCBuJ5z9fevY4oEiTCDAH061aS3WNAoGAO2OPensn5cH+X0oAq&#10;NxnPvWJe3W3px/jWhfTeUuAcf/q5rh9TvdqsQ2COlAGLq99t3fPkD/8AXke1eR67qpV22Nx0/wAc&#10;fyre13VD8wDYxn/Iryu+uWmkIXnPGD359Ocdu9AFGdzO/bHPtj6fTrVu1tN65IAyffGO1Ja2u8hS&#10;OM+h7dvX/P412OmWBLABc45HB47cduaALWl6a7sMDGMYz059jXqWj6QqhDj0/wA81X0bSwoUleT9&#10;fTr/APWr0fTrELjPvQBLY2QVAMc10MFuFwcYNPgt9o2/z9h0rQC446D/ADzQBVC9Aev0ppXn8+9W&#10;zGCeDnH+fSm7M9eM/pQBVCYHqRn/AD+tLtByex9KuGEnHbPf1pu3aD9e/OaAKhXoAMA/pS7R68f4&#10;dqtFDxkex/z+VMC57DBz/nNAEG0jHOSev09qGAB7f5/z6VP5Z9c/yqF+xz+mKAIJCApyfX/P6Vzt&#10;/dgA4bgdKuX92qKVB/zniuC1W/VUOW/p9OaAKOrakACu7k/h/X3rzO/1DeTtbIPqf89B3q3quokk&#10;/NkevufevHvEviuCxVgj4P8AeBwMY6en4+1AGpq+vQWY2KTkc5/zjmvmn4j/ABY03wtZSyzzZfso&#10;IyT754Ncb8T/AIvWfh62kzMHuZB8qZ5HHU9ePSvzd8e/EK/1+4ee6nOCTwM4HqAD/LH496AOm+Jn&#10;xR1HxXeyvNO/k5wFzgbT1B9f8j3r5z1LWJZZQEbcGP8An/69UtQ1KS8l2KSFc9BkZ+vf9emfauy8&#10;G+Br3xBepsQuHGenbPfp6/nQBm+HvDd/r9yqRrkEhm//AFjkf/rr9EvgP+z1dalNDLLDn5hk47eg&#10;47frXS/BH9nmecwTyWxKuw7Zz6H3x29+lfrz8KPhdZ6DbRIkQGwYJ4/w9KAKPwj+Dlj4etIn8gBx&#10;jkgHHGeeB3r6jsrOGyjCqoBFS29tDZwhVGAo/E1Su5zKfLTjFAEN/eMwMUH6f0rKgtMfPLy5+vH+&#10;FaEcAXk9T3qUL0OPqf8A61AFYoAMAdPQfoaXZxzyOlWNo53dKds6e+f5/wA6AKgQd+cZ/HPtRg9C&#10;M9qs7Tx6/lzSbcjcTwPz/KgCDaeucD9OfrUbJt69/wAeKtEenv61RnmCAhhyOff6UAVriZVHJAB/&#10;D/PauYv7tFBz0/OpNQvQASTx/WuG1K/POG6fUg//AK6AI9U1IEld2QB69PSuJubh5Xwp69/XFS3d&#10;w8pIyecY/Duf84qpFDkg55P9evFADY0yQ/Un3/xrWtLXcVzx+f596W2tNw3EZHTjnHoD7109lYk4&#10;bByc8euP8+tACWdkeOOfx+mOK6yw04MQ23pU1jYEAZBP9OK6+0sggAx09qAK1lZlcAjpW9HCEA4/&#10;/XUsMO1Tx0x+PanEHkDr/n6YoAgb5cj06VAygtnr/Sp2Xr2B5/P8/wAKChPBGM96AINuOe/b2ppX&#10;/Iq1t9uPypNvfp+lAFYKM88HP+cUbemTwP6VZ2c5HY9KCvTNAFXy8cevt0pGTv6VZ2ceg/8ArUbe&#10;uB0/zx/PFAFbbk89e/68Uu325qxtOcY4FVbieK2QtIwUD1P64oAa52glm4H5f5968+8W+NdK8N2M&#10;s93OqhATzxnA7e/avO/in8adC8F6fNLNOoZAe+OcdT+XSvxV+PX7Wuq+K5Lix0u4ZLckqMNjI56Y&#10;HHtQB//X/UeylhvrVJ4TlHAPX+VSPbBs+/4f4V8dfswfHKy8beHrSxupw8yRqOW5OP1/PFfa8ZRg&#10;NpGDz/LvmgDDktM/L1rOlss5GMg88jpg11rQhevHWq7wAg7hkfiRQBw81gCDgHA/z0rBmsiMjoOg&#10;zyODx9K9IltOu0Y56f5/xrJuLInPHX9eKAPNpbLBLL06fl39qzpLTIOBx19+DXoc1j8pUdT6HFZE&#10;1gcZIwR69fagDz6axTpjpxj6e9Y8tmFB7H3/ADP8vWvQJLUD7wyTj069/rWXNaZHAGAf1PHA70Ac&#10;E8JtzyOnP5U6WRmVoTyD/P2649q6K4sxgYXjOO341ly2RUbupH+Oen8/8mgCrpGoRwu9tcks8nHP&#10;TOOp+vevH/jH8OINc0yWeI7nUFiCMjtjAxyP8PavTL+1eNhPGCDgDjHrwfX610tnYrq9ifOIMgAG&#10;Dz/nNAH8+nxV8FSeHNduIFjwCxPAyPXjt3rwu+tS4EijnqevH198V+u/7TXwnWNbi6tY8kDcPlOO&#10;e+R157V+XOq6c1jdPaupByQWbPUdRjj/AD2oA8vdGA6YzUGGBGTx/n2rs5IIYkJZAAf5989/6Vy1&#10;yirIdhyP88UALDhjtHJP+e/rWvLEVA3cYwODnj0/MfzrEhfYwxyP6fjW7DcrO4RRsH4ZGPT3+uaA&#10;N3wnr154Z1iDVLQ7Hibd9ce4r+h39kv4z2njrwzBp88+bmNQPmOCeOn5iv5vnz5hQ4BPUD+WDjmv&#10;rz9lj4v3fw/8Y2ltLOfsryADr1PXjj/OfWgD+mRMHJ7fnUgTtnr7+3SuN8C+KbLxXokGo2kokDKC&#10;TkHBx3Hb8TXdbSRnHX/P+f50ARbcdDjHHPrQo7dv8iptg6DinbBwuMn/AD+NAEIXceBgn9KdtOR3&#10;P86lC5xzzz/nFAHBGc+v+NADAuOoxkdacvv2/A07Z0z1/Sl459fX2/z/AJNADgTjg/4Y9qytashc&#10;22/unPXqOeDWooI+Xqf6UpGUK4zkHP5UAcfFEtxp8tiMM8Y446r6flX5jftVfCyK7ha6VYwQThj9&#10;4oxJxn2Nfpjfx3Om3wki+4zc4I+63br27ivJfip4Ij13S5T5Sy5U43AFQCPx6kd+OvpQB/OJ4ggs&#10;LW9ewiG1RkYI6NnBJ9u/rXkOr2+LlmU59eOAfX8sV9v/ABv+Gk/hLWpbny/LDfMoKkk84IPTH1//&#10;AFn5O1m1BQopAP4enAPp9T6HNAHmko4PcY9KhVQevT6VpXcTxZ38Hn/IqltJI7g/5x9aAGlByG6/&#10;pVmwuZdPu4ruAkPEwYY9R0phYHBB5P4n8v6U7ZxwcH/P+fWgD9n/ANln4oL4m8Nw2FzL+9wM8jqo&#10;5GOv+TX3Dp2pZUHkZB/D1r8Cf2d/iBN4R8Tpbu+ElYYz0DdPpg/4V+1vhPXE1nS4LyBgxkUE4OeS&#10;Onryex9vpQB77YakgyBJwfXH4c967aw1FWGN2M9epH5/j/nt4bZX+zG48fnzz/nn9OK7Ww1DjKEZ&#10;45B7+3rn/OKAPZbW7DZbPPGOvb0/St+CVdo55P8Aj1P+ffvXmOn6j8gBPPP+c111neK3H0P/AOr8&#10;6AOuDK3U5zUyrz1//XWTBOvGTyPx4z3/AA/StSJ88DqOe/r29KAH7Pxzj/636VyeqWjQXwmU4z84&#10;9iOvoOnNdiBlTjgdu/8AWszVbQT25bqU+bjqR3H5UAcl4r023utNacRebJIDgkZIdRncB0HFfi5+&#10;1F8NTaXM2sQIrKHLfKT0kGeBjHGCPT3r9tNKY3qy2Dx+aYsY54x2Oe/v0r4z/ah+G8+t6RL9jhwA&#10;p3MBwmM4A7fh/kAH4DaxZBN8ZOHXggdiOv8Anoa5e3Ty3YP1H+eOnWvYvHGiTaFqM1s6kFWZPxXq&#10;T7H1rzUwBbjzmwS/XHBGO4IGCP8APpQBnXUAVB3wc88k+vT1rJCruCfdOOePf0rsLu1RgDCcnDdu&#10;p9B/n/Cuamt2hmY/d5Hb19R7Y98flQBUKBQQCCTwR/8AW/z/AFr0z4U+KJfC3i6wvi2xd4DY4yp6&#10;j04H/wBeuE8pW+fGQf59ewHft6VPCuyYMp2kYOeP1+lAH9Knw11SHxV4Rs7pG3PGgU+p4GDnn1/n&#10;WlqWlFtxKlhz6/54r5G/Yi+Ig1zQotIuZssB5TZPIZcbeCe4/wA81+gd9puVPHJ5/D/PvQB86ajp&#10;hUH5SQ39fpx1rjb612E8E4Pf/CvoLU9GBXheTx9ORnj8a871bSNiswGc+2cYPY8cn+VAHkjBombu&#10;M8/l0rXsr9o2XIzg5z6jp/kVPe6aYnZwOnQ4Hfv+P8+ayJIWj4GQOnvweelAHp+lao20DJDc9/bs&#10;K9N0nVRgAnj8f61852d68ZBQgYz7HA9B9K9A0zWGDIucKffv6ZoA9ivZY5bqGdlyWx/44cjn17Zr&#10;2y90yDUfDaXhTfhVPGOVcZIPbkV83G+EloCMbkw/pnnvXs/gTxUdR097S5f5IT5ZUcKRj5eOwx0P&#10;NAHxn8ffBrvYyXkSbXRWXA5JT+EkDpx6f/q/Ij4k6Eti9wHiJMwbn68gjGPT/OK/oP8AiPo6X1hc&#10;W0KYCZJIGMKTjjrk+/4ivxj+PnhCSG7uU2lFQklmPJwRgnHU47fhQB+dt0REQ6kghlzz/nNNSVZB&#10;uAAx3x/L1z/OrniOwXT9QeHPyth0IGAVI9c+v+etc55rIpUkpng98n6/Uc0ARXGPMPOQfT/61Ojm&#10;2MM844/AnpVWViSMnkfl+f8An8aNxwMHHv05oA/UX9gP4hJo/iZ9FklwPMSVBnqMgN6c/Sv3/ttt&#10;xbpODlWUHP1Ga/k4/Z68ZJ4R+JGjX00myIyrG55X5XI9+ueg9fwr+pz4Z62mv+EbC73guECt36Ae&#10;+e9AHS3FqCp+XI9u+K5y+scg7hyf54ruZIuoGM/T9azrm2PIxn/9X+e9AHkGp6WGU8AA8dCO/B4r&#10;yzW9F3ghgPwGOO+a+jbyxzkN0P06+tcJqmlgglR0PX69/wDP8qAPkvXdE2MSF5APA5P+RXnF9YSR&#10;klRj0+vUdOv519Ua5om4MwTJ7fh044/X/GvGNb0d0JbHAzz6+w4496ANT4PajfQal9hhcJFIp3DO&#10;FbaR09yB9K+y7uKd7Qzud5aNHX1Bxghv/rZr4Z8GTf2Z4htCx2IJU3E8sM8Egf57etfdFm4vNMgO&#10;7cVUpyePlxjjvQB8+/Fbwxc32nTzCIgCNZoyo5yMq6k+/XH0r8YvjXoosdVW5HyEsQTkHg9CRn27&#10;V+93jLS3v9IdC5AIx6njqPr2I9q/Hn9orw3bRLcShw7Rbjlf7ynJzwORnn9KAPga6lPmAIMk89cc&#10;k5z/AJ7UxZFbl2xuznAPQ9B/+qq+ssVlKYAA+YYOOSMcdfXP8/Q1I2BCq2Bs9h+nb+RoA0VYAhyT&#10;gYP1yOwrTsWTzV3KcADsOc/qPbFc6JyGGGxnPHXkcZP5/wCcGr1u22RdxXJ5x14P+ewoA/fH9hPx&#10;NHqfhC2sVfIihEJHvHjB7nPPP+cfooqAnjofb+lfi1+wH4zitrltKZ9pWRSF9N+M9jnp/LPOa/au&#10;IAqCBnOKAImU+vWq00OV5GM5rUK8EAdKRos55xn2FAHG3lnuBGOf/rf4VwuraduVxjkZH/669cng&#10;3Zx0x6Yrmb+z3KSOQc9sf40AfOHiLRwQ52+v+HB7V4F4l0FA7lVyCD/+uvs3VtMDhl2Z59hn3xXi&#10;niXRN287cn6cY/oaAPizWNL8ly6jOPTPHpxn0rn4pjBLgnpnt/I17j4m0SVQ+MAc9MehxyP8Pb1r&#10;xnUbIxyEY2gHGcE8fln3P/68gHpOhaw5WJg2CkkZPUYIf+g6Yr9LPh7cfa9AiCqSqOVbdxwp4P8A&#10;LmvyY0e6aGZTnkHd/wB885/p/k1+s/wlnhvvDKSKmA6KxJ4BJUNkevIx/WgCTXrZdroU83Jcc/dz&#10;t3HJ79a+Jv2g7D7T4fl8wqN8UihQBtBK9MgfTk/lX3jrVlFOyyu7EB2wFB6FSuCOcj8K+R/jToyS&#10;eGJVV2OxsbQOucjJPHfGR6UAfzXeIIWXW7tSNhWRlPoMZ/wrnHVFfrwPWvS/HukzaZ4pvo2Qp/pE&#10;zDI6Auceucj0z/WuImhbLHBBPPbGB29s9O9AGppaKApIAOAOeBmtNbeSW5UucLgdMjB+n6CsyxaT&#10;kgcAdhjH149a6K1DpNGpxnIUg5yPTj+dAH7j/wDBPm8J8NW0DNkCR057hlzz3P8A9b2FfqeI+OO3&#10;9TX41/8ABP3WJVR7ENiOGdccc5Y9ck47V+0CKM9c8+nUfh0oAy57cEEdSPb8K5a9tMg8ZJH513Ui&#10;g5XOfX/OKxbqAEdMAZoA8V13S9xJI4/z2FeE+KdGJ3KBkcnn/PavqzVrPO7Ayf1/z/nNeR+IdLDo&#10;524Kg89Px/l1oA+GvFGjeWzsBkgnpnmvJ508qUrnJA4wCOB/OvrTxfo4XdsGMZ/H39q+b/EGntDI&#10;8oGChH1//Vx0oA90+AjtPqMiKd294M+gCk55HP0/Wvt4WcVs0Uspy6eZwPRzwP8AJ618Wfs3xKbu&#10;7Eg4LQ7TkfeLHkjg9P8AIr7pvLWO6nD7xkcZ7EA8f/XFAFy3aJrGN8kgZ6c4Ge4HXj1r4Q/aihUW&#10;k0rnyxvwpJ/iI4Gef89q+7oUWG3Cxneo6heB16/jXwZ+1LZXOqWbxW0gP7zcxHQquMZxwMZx6dzn&#10;FAHwHC40+VLp0VwsO3cRjDE/Ng+pPQD61U1bxDJdSRQIq5I24xxyR/L+tSX+kX9raC7upvMKFhkn&#10;glemOvTgVyOkzS3WpKM5JkUdByqcnHBx/npQB7dpt7b2Nggmdg+WjYdzx79Bmvsr9nG4jfUyqKfl&#10;jwc9SWJzj15449u9fCyZMkSAbhLMZCduQQOefr3r7Y/Zmu5DrwiWIJtjbczHLkk9QOgwM0AfqJFG&#10;Ps0eP7o4qjdwAgnHPtW1bpmBFPUL+fH+eaZNEWQqRn8McfpQB5tqlpuQ4HJz/OvJPEmm+ahOMHn6&#10;+oHfIz6177fWpwcDj+teb61Zs8bgDGRxx0oA+LvGekqWddgGevBOPXv39K+VPEmnGOU4UE+3GPft&#10;05+n5V98eLtJLRyZQHr6fnn/AD/h8neMtDO6RkGc+h9ORz2xQB4npEphuN+cDcBz9P8APFfRvg7U&#10;lXZzllIA4H+ea+cZYWguCzDGG9vX/EV6t4UvyjptJUhgO3H5f5OTQB9t+F73cgx0XHT356f5NekW&#10;0iXeoXO9iUt4VXGcglvX8/8AOK8J8F3gdUCnOeg7A+h6557/AKV7N4eRLq5vjI/ElxFEQOpUYzj+&#10;X59KAPom1urPT7iCBYwwihjQKB2255PvnOKuz69c6gREqhNpJI9DjjB9u4/CuUWR3v5FxtVmOMem&#10;Mcntjt61pWatDG8ygISM56jGf/rdf1oA+Sv2m5bhbBFicSPMGTDfcGSOceoAzXyDdxtHpFw8xOZD&#10;EoGOijOMZ/vHk49u+a+r/js8tzfIhO9lUsoXkEZG4D8/rXzf440ua18PuhDLmESnA5zjtzwRnH+T&#10;QB8o6jqhm1OaMlmTzGYkdDg8/Qnp2r6N+FuptDaRxyscyqS3Xad57DnkDjHH6mvmW0025vL4ZXcn&#10;AznOM9c59K928I3T2eI3HG7cuBhhsGff1z1/woA+q9Ihe7zI3zmNs4P3Rx0GemP515f42047psDJ&#10;UHvnnk5H+f6V6h8PhLe2yysxYhmxkY7cZ/8Ard+9Z3jbTj+8QjnnOcDoP8//AFqAPhLXLQw3TSbc&#10;Ac8j178+9dB4UuyJolXHJ6e/+f8AOKu+K7ErOzhcAcHA469cn0/+tXMeHp9lwFLZAPBPJHt689ef&#10;yoA+zvBd+GVBuwB78nGOp79e9fTXhqfKjHHP5cdD/WvjnwRdsfL2twMD069sds/4V9V+F7kFRt5G&#10;eM8D69v5elAH0FpJLICBxgV3NqNyBun9PwrzjRpSVUEZxj/PXJr0XTz8n+f89qANdV5GR1oZQQcn&#10;p/kYqVVwMYwP8aUrwc9ifrQBwHju+Sx0aR3OActjjovJzXwBoUs13qt3qMcQaWWQq2R1aU5OfoOP&#10;yr7A+N2rrYaLOjHjywhH++f146ivnr4YabNqDQDASJ3eZvlxxngd/fk9uMUAfTXgi0mht7eA8BVy&#10;do9Oma9D8YXDWWhOY1JEcbSH8B+fvR4Ts49iLGMgKuD398fSua+L9+INIktRJh5tsSrnu3PNAHwz&#10;ForanrrXbAFxlizck7vmIHp1/pzU1xoROoIVX5EwBkdEHX3xk9e+K7y00/dqNxLAuwCVY9vqF64+&#10;vc+lWrmJYrhj94jOR25z/n/PABkalEWsDbW4wQu1epxkYAA74+teY31nFpt8WYb9ke9gCOi/IMe5&#10;YH6flXsCr5wjjBwSd2eAN2MDP+fc56jzvxHZI115CpteeVImOedq/O+Dgjtj/wDXQB7h4DjEVhbR&#10;4y3lru7HOO/4+le8aYSUBJyR7fn3rwnwidsUZAABAx/h7Ef/AKhXuml5KDv+H0z+p4oA7S2JOOPz&#10;rRVcZ59P/rVn2eT3/TtWsoHHfp7fjj+lAFdl+Ulug/OufvohzkZI/wAmupK5BJP+e+awr+PKnufr&#10;QB5PrcRClsdD+n8z3r528WxcShjwMnPH5cf5+tfTGtxjaWbqfX/OK+fPFkO4Oc8FfTrQB8feL4g2&#10;8qCT646Hr2/KvG4Qi3KgnaCe/wDPHv8AWvcPF0WRIFGBznn0P/1uD25rxXIW7AznBPt9OaAPoPwM&#10;+JUyeCASDjj1GR+Qr6p0Cb7Lp7zMdoRCfTJFfKHgghTF6EenUHqP8Bz9ele5+IvEA0fw24U/MsTS&#10;MRx90HAH9P8AJoA+Yfi7rQ8ReMo9OifzBart9Rub5j/n8q+jfhb4cayt1mlQAEDH+8f0/lXyp4C0&#10;y88QeJf7SmJLSy5L4z1PAP5D/PFfpP4N8KxqkKu2EiIPYZPX37UAeleGrKKG38xRgRgZ+pH/ANb+&#10;VfOfxx1ZrueLSIpCfOIUgc57n6V9T3sltpmmuEIBAZjnkEAc/wAu9fDWvX0+seMjPKMpFJnkg7QT&#10;0Iz6dP60Acx4gtBbaCYY0OZIhHnvzjOR6HpXjXiGzXSNEufLX5yNq892HY/4V9Ha7FG1xHbsRhAz&#10;8jGM9/6V85fEuZgbe0jOSSZNijOcDjI4z6evBoAy/gZ4Wvb7xZFcq4KRME3Bd252Izk9gO/49a/S&#10;fULRbHTILNctsUck8kdBn14r53/Zm8HXyWcOpXxCb8zbVAUfN0689OhPXsK+m/EioEbdjAUf/WxQ&#10;B86eJ1UOyck9OpGPy7dDXmtwFaQ8jH1zj1/SvTfESBpjznHGR6f54/L615xMn70ZIx6/X3/Dv+VA&#10;HVeFYiZVXBIJPbjb7/59a+kfDsAUKhPT8T7fyrwPwpHmZSOAeuB2xx/Uf/rr6O8Oodqdif0+vfNA&#10;HpmmRkADuf8A69dhbKRgnqf85rn9MiwqY4FdVbo2B2JA/wA5oAsqhH4VMqH/AD2HtUqINoB4/qKm&#10;EZ7dunHPXp/9agCkVHQ/571h6iRt/wA/SulkXafYY/Cua1M7VLE4z9D9aAPDviLrMGkaTcTSv5YI&#10;PzemOufzr8Xvip4x/trxFcXfmFkLFUyOiqeCR7nrz6V+g/7Vvj1NI0aXTbZwJJtyDnoP4mA/CvyF&#10;v9ROp6iY9+AW24H/AOqgDrvCGi3PifXIoY48gtg5HAyfTp/nFftr+zx8ObXRNHhlljBdgp5HT2zX&#10;wD+zN8N5dQvRfTR4QYxkejHmv1+0i3t/DXh5nYhBFH19AB1oA8w+O3i+HQfDs9rauPtDoQuDkjA6&#10;4r8k/Hl1cXLNbopke5bd7/0/lX2T8VfEMviPX5yHzBACOOjAnp9f8+lfMttotzrfiB5GQmKI7VJz&#10;9OOOn+GaAPObXw9/ZekvcyBQ53duoXqf8/Suk+BfgS48b+Oop2OYrN93TkyMeAT265PpXQ+PrU29&#10;rHp8IwQpQYAG4kcnv6//AK6+3f2SvhdDo+jJqtzb+XLK3mPkc7yO/rQB9meE9Ej0XR4LKMYKqM+5&#10;xyfxzXTiPAz/AJzVhE2gEjp/KpPLU9Bjr2x+VAFNlOeR0qnc/cOR/ntmtRkOCQOT79MdsZrLveEP&#10;Y+/t7CgDg9WIwRn1P+IFeM+JZcB1zgDp9enNev6wzbWBPB/wz7mvDvE0uQyk4zgY6n/PpQB5jdhm&#10;L5IPJ7nGPX34pbSHdIOwLDHp+nalnAZjnvjp/P6+la+mQKWJAxlvxx1/LP8AntQB6B4dtR8pC8Dv&#10;6f8A1/rXtejWoWNRj8uM15r4etMIoAwRgdO/r/8AX/lzXsemxKAvHXge1AHRWkYUADv34rSCkDAq&#10;KCPK5xyuKu7MUAQFeeRx9f8APpXDeNvEtn4b0me8nkCCNST0zxXbXk6W8TSyHgf54/8ArV+XP7Xv&#10;xpNpHL4a0yb99J8rYPQcc8YoA+IP2l/i3P458TT20M7NbQkjbng88ZH+FfJNvA97cJEnzZIB5PPO&#10;AR+Fb2qGSR5JZDueQnJOc4PT6+nPPBr3H4G/DmbxLrFrmIyKzDsTwTyT2HqBQB9LfssfBmTUZYL6&#10;+h2xxncvXb1H+c96/UHVruy8MaKLO2G1xH2wDjAHPuax/APhbTvA/hqGNVVPKQZOMZOM9a888Uap&#10;LrV9OvmFI049c+3vQB4l491d0spNSmbEsofHtxxx7/pXxP4iAi8y6lYmWQZ6ZJJ7/nX1B8QLk3N4&#10;67gsUCjpyCQec/8A1vxr5ts9Jk8Y+LINMiJ+zox3NkYVUOSSP5dvyoA9S+AXgGW4mfxBexqJbn5Y&#10;dwOEXje39BzX27YRC6uUEIxbRAJEvoO5P4+tcR4a0u30TRLe0hXy5p0HGPuxevbG48nv09K9Z8P2&#10;WXRlHTHbH6UAeieH7TYi5XBPt156n/PWvUNPhPHcH+X/AOquV0m2wF4z09+K9CsYQoUH+XqKANCG&#10;PaAMfhxUhGQf8P8APXHFTqpwc/TtS7Mdsj+fp3oAqhSCeOufx9TSeWAMHr9O9XNh6g/zpmzPX2oA&#10;rFQB0yPb3qJ89GFXWXk5HH+fSs65+QHIoA57VZeq9ce/tXleuXfyvzjr/n/H/wCtXd6xcgBu/B/w&#10;FeN+I77CFVOAc0Aeaa/eGaVlXkHj8PpXMRo5bIOQeP8A6xx+FaF4wnmy2SD7nPoPwqfT7fMu4jAO&#10;BjqSQf8AP/1qAN3RrItsHb2/SvZ9CsAuOMe/4VxXh6xUsCo69/X6f/Wr2LSrXH3hgUAdBYQeWAx+&#10;teL/ABp+K+leBdCuJZ5gkiKSB34/r6V3njnxdY+D9DnvbiQDylJ7dvbivwm/aR+ON/4816exs5c2&#10;gfB64OAOozzz/n1APHfjT8U9R+IGtzys7fZgx25PvnPpz2rwWysGvrnYBvBPpyD2/wA/0rRl82X5&#10;WI3NzuwTk+3T8v6V618OfBp1G+R9hZSwzx19h+fr+VAHdfDT4ZzX00UrpkHpx1PHQdq++/APgyLT&#10;I1kkQIE6nGMn0/z6+tZXw78K2+m28KyIolAB6cAYGBXqOparFp8SWVsQHf05x7n8v5H2oA7axla7&#10;ulsoTuRcK3ufQenWvo/wzZLBaRxphS2M+3HWvn/wFaSHZdOhYSY2DqSc9euf89a+nNOtTa2g8w5Y&#10;DLkDr7Dv9aAHapcqsWIyAi/KufX1PtXz/wCK9VEu61ibKrjJ9TnnivQvFOstGjIjYZs556AdAOle&#10;E3z+dOz4JAPvnr36/wD1v0oAoJG0kuc5LHHrk11WlWO7aMZJx9Tj+f8ASs2xti+OwPf+Yr0bQtO3&#10;SKcZAwe5yfr9KAOq8P6YAF4JAx+Rr1XTrToMfp7ViaNYBUXjGPWvQLG1KhRjGfrx60AXLO3AHIx0&#10;9vatIqAp4xUscQVR3zSkf596AK+BwSOP0pu0t35P4/WrQA+uPb0oKnnHT/OPWgCuFPGehpPL7Y4H&#10;/wCofzq2UxnAwR9Of1ppXA+tAFF+OcbR/npWJfTBUxnINa15MEB5x17dq4rU7vjrx/QfnQBzutXw&#10;VSw46d+4POa8d13Uwd2Dx0rrNf1EDOWwBn/Pt+XFeQ6jM0s5PUcD9O5/z/WgDLuDLLLu3e3ft14/&#10;zxV20tcsvH5e/rzTYYt0gJycA5xj1/z/APWrqrOOCygN3d8KgyM+ncmgDUiks9F097++cIiAtnA4&#10;/X2r83f2nf2kVlM2gaHMQi5GQRyBxjPv1/qa2/2lf2jIrBJ/D+hTgBflZge+MDHPX/PpX5N+JPEl&#10;1q93LdTymR3Y55BPOf8APegA8R65c6jeSSu5ZpG6n5uv8sdfSqvh/wAO3Ws3ccMSE7jgADPB6fn/&#10;AJ5o0DQbvXbpY4UL5IHTj/P9e3av0h+AnwEa8khurmDge2Off8Dx6UAZ3wJ+BU0wt7y8hUAc/Muf&#10;XJr9GdI8L2OgaekUaBAqgccgmut8N+DrHw9pyW8SbNo9CSfXJ4x/nmtddKm1GcQQr6cjnv3oA89s&#10;fDVxr+olVBEa8k+pPUZ6V6FfW0Ph/T1sLNP3xGAAOmfT6V6fDpln4c0wcfvCOT3Oe56VD4W8Iy67&#10;qJ1jUEPlk/Ip7YPX/P8A9agDK+G3w7cy/wBs6omZXO4ZGcd+hxg819GQ2yRRiNBgD07cVNbWiW0Q&#10;jjXAAGOKtBB+P/1vWgCoQF79Me1UriQRqeeRn9PpV24bapyenT2INctqF3jPOAOp+lAGPqV5sywO&#10;M/jya8v1rU8hlBGMe3r2/nW1rWoAA4PBzkY/p6+leSa1qgBcK2ccdf8APagDG1W/aX5c9M856Z9u&#10;lYEUW99x6n35/wA9qmZTPIC/BH+c9v8ACtuwsM7dvU98Ekfj/UYoAn06x3P0A9MY/GvTdE0kqqll&#10;5Prz09B6VR0fSQxDdCPr36fr+Veq6VpyooyMDjr2/U4oAs6dpxXBYenfvXZ2loQvTOMf/qqOztCB&#10;06dPeugjQIB7/wBPSgCFYgAQev5UbTyD0P5VaZQR0zn8aTBy1AFUKM9OPSnqp9eT/k96mCDOOnvT&#10;sEY75oAgxzj+nP40hXPbIJPt9KnK8HAz+fFJgHHGf6igCuFx/n8ePpSbR9Me3H4VZwAQCMfhn61G&#10;+AuSMgUAVHAT5u4/zmsK8uVCEKcY9auXt0Ap/wA9etcTqmoBATnOPfg/4UAUdTvwqEsTn+Z7V5fr&#10;GqKisXOFX8MfT3q5rusRQI7yvgDPf+XcV8qfED4mRqHs7JgQOCQcdu+eo7cdKANrxr46gtke3gkO&#10;4dweuB+Pp6/hXxP8U/jJa6LDLbWsu+5OQMNkqPT864r4ofGFbFZLWyl825k6lTkDtjPoMmvhzxH4&#10;rmvblp7iUyO5OSRu9/WgDT8VeNb7VbuW6u5TIzdc4PBPb6fzzzXkN1dXV/L5KAsSf4R6/Tr1p80s&#10;2oTCKMHLn6n6D/DH8692+GPwsvdauopZ4jl8bRjOPXIH9P1oA574ffDS/wBcuY2kQkZHYnOTx24/&#10;zxX6cfA/4C4MMtxACCAehGeePr65rrfg/wDBKKFIpZYecjjb0Gf6n6f0r9Hfh94Dgs0QKm0KOenH&#10;I4FAFv4dfDe10yJCsSgp3x09ua+irS0gsoQqgAAD/wDXUdnaR2dusaDGMY/LIz9alJkkySOP5e1A&#10;EM0rSEovQf5/pUKwlSM9TVxYgO3+f8/5NO2HqOo9qAKyoCOnH5YNNKAYJPH071b24xxnt0/GgqCK&#10;AKuwjluc/WlEZ9P/AK496sbevOcfhnt1+tG3A6f0HWgCsV/D+vFRNjAOfTqKtt8uQRzz/nNZNzcC&#10;Meh7dfzoAjuZ1QevTv8A54rlNQviByeDmn316wzz04+n/wCuuE1HUl+Yg5z+v160AR6lqXBOcnp1&#10;6Dnr3rjrmYyng8c/j24pbi4eVjznr1HIH/6qhVGYhhyPpnn0P+FAEaRbjwO446/564rUgtct7nj9&#10;KmtbVieRk/0/z/8AXrpbKwLEYGBQBXsbFjgKOffjiuxsNOwAdvNWrDTRgHbnv2/X/P8ASuttbIKA&#10;QM49v8KAILWywBxj69PyrchgC8+n/wCupo4ViAwOfx/Q1IfX/P1FAEDKDgA9O9RleBnkHP8AnirJ&#10;Xn2/+t0prL0zx/npQBX2YyV6H1FIU6cY6en8+KsBB07/AK8dfTvzSlc54yePx+tAFbY2Ceg9Pek2&#10;8Y/z9KshDwCO38u5pSm4Drn/AOtxnvQBU2n8eD/9b+tAXJAHNWGXrz3P4/hTSp9envnvmgCAKRg+&#10;vP8Anr1ppUZ5GMf575qV2CYLHGM/h9a878XeOtK8N2cs91Oq7ATyw7c8dqAOl1TWLTTYWlnkAAHc&#10;18K/Hf8Aal0HwfaTwW9xmUAgbcfp6V81/tFftixWizaToc4dxlSVPA+uDX5A+Nvidq3ibUJbu9nM&#10;hc5GWJHXjAPTp6/TtQB638ZPj7r3jjULh3ndIC3yruxx7/rXybf6lNO78kHI6n8yPSmXVy90SV6s&#10;fz/HqcVsaH4T1XW7lIrePlyB3yc/596AP//Q/OX4DfFq/wDh/wCIrZmlZIAw4z8vXv7e1f0J/Cj4&#10;j6d420GC8tpNzEDPPTjoe/av5Zo5WEgKkBlIIODx7jGM/kO9fol+yX8frnw9rEGj6lcZhOAdx/2u&#10;o9Mf40AfvhHKre34f/rqfahYDjt/PtXGeG9ctdc0+K+tXDLIueDXVpIV64z09vxz/nFAErW4JyR9&#10;cDpVCS1Y54x/k1rxyKR0/rkmpCm4EkZ9OO/pzQBystp3Ax/nOKyZbPJOFwSM+31rt3tx26D+nTtW&#10;fJbA5yOn+f50AcDPYkkkDJJH+ffPvWLNZFTuxnJx9MD+lekTWuMjGCPbn/PtWXPZg/MF7/n9fwoA&#10;81ezDdsYHpxknk1mz2DcEcknofT1+o/KvQp7InqMY9+v+NY9xa5+8MHqfXr1FAHn1xYiRNjKACOu&#10;eeP0/Gs3TGk02+A2koxxjpn68+9d5NZqAy7eR6+ntyP1rEurLB3quGXoefwHvzQBzXxC8L6d4j0m&#10;WOSMSSspweOOeg/z61+L37Qvw4bQ9TlubaD90pzkemeCTiv3T06KO6t2t5Pvnge36fl+NfLPx5+F&#10;NrqulTyJFk4Yg4+Xceo7Zz/nOaAPwOvbWSRW+UqP8O348Zrkp4GikKuM9Of8a+m/GXgt9Kvrm18v&#10;YyMcD8f0614Vqumyq5LJgDPrxgf5/wDr0AcgVZcen1qxC/lvkjH4dKbIpD7Tx+nT+tHCn1oA1Wbz&#10;ZSwJG4Z56c+vX9KdaXdxZXUdzbHEkbBgeeDnsevWoI5IViKnknr7c4x/XFOUbx8p5Hr79PzI6UAf&#10;uB+w18ff7SiXwxq0nzkfLn19Bk+9frVbOs0auDkMM/4V/Jf8IPiDf+AfFlpqttKygOoYjoRkenbi&#10;v6XPgJ8S7Tx74StLtJQ0ojUNg5+YAd/fr+P5gHv4UbfT/wDX2oKj04/T3qYLnGRwf8/rTwoA6Y5/&#10;z6f5/GgCHYc8dvbt3poUgnjJ5HvVnbkjB6/j3/zijYcfKfXtzx2/yaAKu0gcDHT8/WpChwMnOf8A&#10;DgVY25I4HGPf6+n86RUzwOM/hj/PFAEO0Z9+mfemlSeD1J/+t+dWSoAOP/1+34U4Lk/Xv/n/AD/U&#10;A5zWLJriDenLRn8we3+Fc8sMVxZNYY3yRdCecg9K9DZNwwe+cj69ea42ZRpV8ZD9zjJweUPTHXpQ&#10;B+cX7U3wxuNYsJZ7OECeFd2Tx9ecd+wr8btf0a70i8uLW7TBDErnncMnp7D0/wAa/pq+Ivh+31e0&#10;dVjykwK8jPuCQPyzmvxF/aR+GlxoGvSXiwrGqk4H3lyc9emOen+NAH5963burbgNoA4745Pf/P41&#10;hwoZPlx375616jrGmieBjgElRnA744x7D/H0rzmGNopShGe2PU/04oAqmJ95AUgD1/x/rTynGMYP&#10;K/X3z/npWpcwggMnIz7+nOf/ANVIV+QAjJPODnnA6fTr+n0oArWE0tjcx3UXDxNuB+n5f5zX62/s&#10;yfE9Na0iGwmbDgAcHOD06f5z+tfk3FErDYQQD/h0x15/Cvbvgx4wl8I+IoXaX93JgYzgeucg/UDn&#10;joTQB+68MmR5i9D09h6Z71qW10Yzkknn37+35jmvPPAuvw+I9Ct7uOQMXUHg5/PGP8967Jt0ZHfH&#10;Pbn+gx6fzoA9CsNSUdDz6d/6V3Gn6tlVy/A57/r+FeJWs/lt1wOuO59ceuOvb3xxXV6ffsrZVsdf&#10;w/Dr7e/0oA9ztL8HBPP88fSujtrnIB69/wDCvINP1Njt3NkHkdu+Py9P1rtbG+LqOc8Dgfhjj6e/&#10;+FAHoEb55BwBVwp5i7c4BxxXN2t1uAyeoz1rdim65OM9/wDJoAp6TDFbakY3/djJUnuUbpj1Oc81&#10;W8ceHobqxnsTGpjnUjJx19enQik1pZY0F1bNtYgrnrj0P58Vq2F9/a+jedKWZyue3yuvDAjtxzQB&#10;+Av7UXwv/sHxBez20R/fszg4wQQcgZ7g9e1fBM9rOkjrKpZl5OB+PGO/XFfvp+1v4Kh1PSpdRjj5&#10;YbgMZ3Y79u/GB+PevxF8SWs2n6lcRrH5YDZGQQSDncMnuOoz+nUgHC2yMzlZAWOf8MY/Lv0rNvrX&#10;ZKOBlj0OOvTPr/k11+m2UZZppXycnjPXuM+3+c96oakgklI7dQeP17cev50Ac5BArIT6Y6DoO/8A&#10;h604xGPpgMBz07/17VqWiKAPlYLz3xwO/QdasmFCAQOfX/Djr37emTQB9HfsneOpfCnjuKwll2R3&#10;bLtGcDepGPTt/kV/QppE8WtaTbX0B3JMit04Bxk+tfy36NPJpWr22o277HhdWBBxyCMYzj07V/RB&#10;+yv8QIPGfga2gZwZY41Yc5yCOeevX9aAPZr3TQQxZcg/5FcFqmjHLbUz3/xr3W4swQeOe3tz/OuS&#10;1HTgVPf8fyFAHzZq+i/e4BJ/x6D/ADniuFvdPZMjZ1JPT8+Pavo/UtH5ORg8Z6f/AFx27f8A6vNd&#10;T0blmC9c+/X09fpQB4w0Jjf5AAOcf1A/xq9ZXzxyKXwOvPp65rW1HTRGdwUnP59ePXA/z2rmpoGh&#10;xxgfl+A70Aeo6dqisgBP3lPXqQfX6f8A6q9B8C3ZGtxMzZ3qYZR0zt5Ukfl+tfP1nfSRMoXIUAd+&#10;B3wTnp6969D8Ka09vrCzY3biGAB9ByO+fc+3Q0AfWWsab9qtxFwXXaCT0I68/SvzW/ab8DXVpbz3&#10;dvErnLneV5UZyVC9MH1r9PrKYS2McnynIXnr9Mn9K+bf2gfDSax4XneaTZs5O0ck8DBI5wR6CgD+&#10;bfx5ayWuoPvByjsnHACnkDHP0/OvL5CRk9SeT7//AK6+qfjJ4fS21G4iUhBudNoHJZTkMTn27/Tv&#10;Xyuy4UtnAHv057UAU2JYjPNC8nkYxQw6kj8qcp7Z/wA56dqANfR7trO/iuEODGwI5PXIxX9Mv7E3&#10;xHi8Y+A7WPzfMdoFLDOcPGAG/M8/nX8xEZKkHvx6cfSv19/4Jv8AxBax1aTQJGJ8sggezYBJGf0+&#10;tAH7xmM4I5zUTwD7pGPwxVyICVQ4OQcYxz1/z2+vSpzF2659ulAHMXNorA5Gf8ewrl7+w3Z+XIPP&#10;1r0Wa3wMY4/Ln1rIurQOp4yaAPFdT0r/AGR3z1Hbr+mK8k17Qjhiq5I/zkcdq+mb6w4YYyOew/Wu&#10;B1bStylgM5+n0oA+UG057W93KFAXB+bjO0/5xX2p4L8m90QO8gY7VbgdmX5vyr5713Qw2WUYH4dP&#10;T8PTn8e3sXwnaNLLyxlmQjqc4PTj649e9AEuvW93d2jwRL+7dW5wckggjDf4CvzZ/aS8HuunTzrE&#10;QnzbmPLDevAbj2Jr9Xb20mmkkQnAJ+ULwAR1Bz/TFfEP7QXhy+u9IunYqY1i2sv+2hyCPXjPP4UA&#10;fgTqsEguHicFmjYqfw64/r/9asrLBWyd4X6nHtXqXjzTrOx1C/gDnc+5l3feyTjgYGAa8yZtsQWE&#10;Y3Y9+g5xzz/ntQBRaTaR3P8Ad7H37+v5+1aVq5fahO0HtnnOe+euelc+zA43SDcAf09R3579OtaW&#10;m3SRSAtyD0AHJ/E549aAPuj9jvWn0X4jwQO2EuFGPqCMd++On61/Rrodwt7pVvcociRQck/5zX8s&#10;3wo8YponivSL23LRNHKqFlHVSy5479ua/pl+EGpjV/BlpNv37AB37jgc/WgD0/YcjHOPxx+FPZRx&#10;gYqUR4464/z/APX61Jjt1oAzZIuuB1H5f5FZV1bZyCP5V0zJkjPT8gfrVSaDIOOp/GgDzbUbLerc&#10;Dv2/rXmet6ZnIUAH+XHpXu13agqcDH/1ia4jVbDcOBz/APW/P/JoA+TfE2hhg52Ag+nUZ98f5NfP&#10;HiXRzG7bBt6/05/DivuXXNJDhtqkg5Pb9K+ffFPh8vvXbg5HbkZ9+vP+RQB8uxq9vdxbepbHzdBj&#10;tX6kfAS+uNX8MWEZy223TAx8vHygeme5r829W0028wYLwGH6+oOPXrX6DfswXp/sGG3G5nUNnoEB&#10;VwB0/E4FAH0LrloILZ1UEMnOT169vXjuK+V/itbzS+H71EOUWQcLyMH+8Txkc57819beJLXzRIuc&#10;kLtAB68hv6V89+NtOim0y/WUj513ADAzj19f50AfzWfGq0e1+IGqwn5WSZ+/GG+Yc/jXkUkfBXoD&#10;jv7defyr6Y/aQ0z7L8T78rGf3qI4B4U5GDycHt9a+eJ0IVS+ACP85Az/AJ6Y60AOsIwQQBwBjr1z&#10;wOa1UQi4QKQCxXp6j/I+v5VWsQohHGCvfHT2GP1q1A3+kBmBCKV/M+3v+FAH6cfsK6mbXxFNY7gA&#10;2x+xIIb8z9D07V+9Eakopz1H4dK/nb/Y41GOy+IUUMpVBIjjGeoIyMe45z/Sv6H9MkW5sYJQc70H&#10;Prx3oAnMZPOM55/P86qzwEqSBjGf8itbaTjHOf5UxkH3QMn/ABoA4a+tCyn2/wAa861mwJR+Mk+3&#10;TjsffuK9lu7bqxGev8+9cbqFoCpyCQfoR3z9OKAPl/xPpHyOMcY6jj9f/rcV8v8Ai3Rgju6qAevA&#10;57Z/z2r7n1/Tg6uNuQcdPX1P9a+bvF2iZ83YuRz2OSf8g8daAOZ+BNvdLqF2tqCDEsb9cbTuwCR3&#10;H9a+4bJfKupZLlji3kRt3QMjHGBnGM+lfJ/wSthH4huYijYkWLgAdN35Y98V9b6vayyzEwRbsMnC&#10;tn7rf3vbqaALzS2cplhiO8RvkAc456g/5FfFn7T1x9k0mWUAJtbK8nLc9D25PrX2vb2F3amRJ4lQ&#10;NkJ2yuM5x1zz1z78V8Z/tO2s13YRtjCiZkGepIHAA79M5J+nNAH5+3UE1/pTFwzbfuYx1PJz9Tx/&#10;OuI8NaTNHqG9lIlPyevLMNwPT/61e+QaSs2kvI42h8ZB4yQMk8Hvisvwx4dto7kTXLkfvA5VfQH5&#10;RjHNAHLX0U2nBZgPLCM+5uuCBtGfQEjORz+lfVv7Kt1eXXiRWkWNNkbhmxyd3XGfXj04z615nqHh&#10;y1e0N3cqqRNuYbjkkk54A+nHH+Neyfs02iR+LGeU5Y+ack7gVPTA6DBwO9AH6uWkY+zxDGTtA+tS&#10;NGT7/wCeafarm3ibB+6PwzVgxnuOevbnA+tAHM3kBweMk/561wep2pIbA6j9QOPevVp4cqcj/wDX&#10;XGanahlJYduw5z+uKAPnTxTp24EshGSPrx3Jr5g8c6PkOypgAHt3GeDjp6V9teILBWiYbTzng/49&#10;a+dPGWl7lkG0gDnp35P8z/8AXoA+C9dsjbyuzDa2cHtg9qm8OXXlzHLEH3H+cj612/jHS2jZ8Ljn&#10;2HfqR9ex/OvMbMmC6BLEYP8AXP8Aj+AoA+wvAmpLmPnBzjj0z29vWvqn4V2X2/8A0oNkSXknPThR&#10;jBPTt+Z96+IPAt4TLF5ZyM8Y6Hjr+FfoD8ELVU0Gxm25eXz5iW+pA/z+NAHps5jivHiR84CjoBjt&#10;j3rShhtltXbBlcEgE8djj8q5HUluGvHdpgqctgY3ADoa2VuZEswZG+YjGSMAk+3Y/wD1vrQB8pfE&#10;r/TfEcKSny4XlMZCgZ4XIyevJOePavF/HmlGPwyi+WTLGhVg3JJxnkf1Pf8ACvofxDZwXurTkkf6&#10;5jjg8pgfrzXBfETTQNKKIxJmVt3PIJHUd+Onb1oA+I9A8NFY2llXGwHn07kj3Pp9KjWV7bUkhTIZ&#10;GA6dMkk9+w65x37V9CWPhmO3tJmPOOhH8SjOR6j3/wAmvAdSu411/wCypEwD7lm2qDIcnqucYzjH&#10;GeMnrQB9ofCPTSumozAlzl9xPJDH2+nQ1qeMdNDRybQe/fv64/litz4M2SvoETKMMkZVueSSe3Tp&#10;0/rzmtnxVYEpKAuQPp2oA+B/G+mYkdVX0/PP+f15rxG2BtL9d/3gTz04/wA/5xX1V4700s7fLjGf&#10;/rcDv/nFfL+rQtBeFSMEH1zj6f1oA948F3rllVOCMD5iRj1/D3r638HTEojHqQD9Rjg/lXxB4Ku2&#10;Vg2cgEbeRgep/Hjp+lfXXgq7HlbSc4xz6+v4d/8A64NAH1ToM4bBPAOPbnHFenae33RnB+leP+H5&#10;8ovPI5716vprg4298daAOziAYDJOMH/9VOZRg/56fT60y3BZRkdc9qLybybWWXGNqn+XFAHxV+0L&#10;qk09zDpcZ5nlzj12jA//AF10PwysnEA3rhYUEeD1z3/l/nNeb/EC4/tv4hwWaqZPszKSMnGT8x54&#10;z1HSvoDwVoV5Bp5Vo9hkYtyck/T86APbvDaCO3CxLuABGe3/AOv8K8E+J948t9BauCREzytjkkR4&#10;xx+or6BtcadpBZm52tnGQeOuK+SPFmqSXes3UpclIo9nTJ+Y5P04HX60AZWigt9/ORmQ57gj9DWV&#10;fuGnHUEnB68fl1//AF1raVKsds0j8hQrA59uh+g/l61xWq6gROfIwct8pz2P4np1/wD1UAdJZRhk&#10;TyTgYJzycDt+fNefa8q/2jaAtkwrJcZ67d7bAOnU5zzXTG8lj06eRTkOAqkdBuwAP1HP4+1eZX2o&#10;NLr18jEYWWG2TB42QrliOn8RwRjj1oA+gvB7t5UQJxgZ/wAR6171pbAovr/n/wDXXz14PkBVMHJG&#10;OT3/AM+te9aLJlQCcDj8PbH+f6UAekWCYGW6kVtqhIzj0GKxNNwADnOR/wDrroYx8vIx/n/PGKAI&#10;vLJHTj6e9Yl6nB/H/IrpCo2njj/P+f8ACsW/UYORyP5+3+FAHl2sRAo2B1/SvAvFseA79cZOOnHf&#10;NfRerRZBHcfyrwfxVCcOc4IB5/E5OP5dP1FAHx34uTG99oYnP4Cvn6Ubb4cf57gfnX0j4yi5kOcE&#10;5/A9OT0/Hp61863gYXeAckHk5BP4frxzQB7r4E2l4gwOTjntjOKPiprcs9mdKsjl7thGBj+BcZ/M&#10;1T8JzraWT3BKnamB9WGAAffn1rFaNtc8VwqPmRGVep52nkkY55/oKAPafg94Olt/s+6H525b2Pue&#10;9fcXh/Q7qOBAy4B698epFeP/AA509rOyDlQu8jHc4xj/AOvX01pUax2pmfgKuAM9Tj8KAPJfiTqS&#10;6ToMys+wv8oz6Dr6emK+XdBVbzUL26fObl1kI9MLnH6YwP8A69dz8cfEZmvjpNsv7hE8sNn7rnlz&#10;2/hGOmcZ71wWj7bfT3mc5dMbQflyMDGRz+P40AF85uXknXnzW2Lx7/8A1ua8Lv8ASU1vxPGjncUm&#10;NsQTnIH3mAx+Q7V7m+I0SZzkRZYknAPGMD+nWsD4aaAde8WRXMke4wM2OT/rHPzDHTjPXB+lAH2P&#10;8ONBt9H8Mwi3jCoUCKcYO0Dj8ugqr4lVVR16/wD6q9SFmlhp0VpGNoRBx+HT9K8s8R7Qj/8A1uo6&#10;8d6APn/xEp3EDkE/N/X8TXnLx5cswwSccj0r0zXFyWyDkkd+RyOvH+TXAOuZcnOGx04zjPY9B0oA&#10;7jwjCWkDKMKcdvfv+HrX0VoER+Q9e/8A9evCPCcS7hg4IPQd8j9fb056V9DaFEQE4wPc8+p5oA9M&#10;01BsVm/KuqtkJx3x/hXPaeg2jceo9+fTH5966m3Xjpz+lAF1UI6Hg9v89qeVwBj8ualRfl9/8+lL&#10;g5/+t3/pQBSmX5c+v+cV534z1FNK02e4dsHB/PBP6Yr0mcYUtk//AK6+NP2mfG66D4cnt4JAss+Y&#10;05z8xHJx3wKAPzG/aE8XSeL/ABLdujn7PATEg7YU8kH/AGvX0rwb4c+Br7xD4jQQRZQMORkfp+ld&#10;f4i3XVwfKPmNK2CBnJJPPHp/Tjnt9nfsz/C66u50vruEFflIP8vXp9R2oA+rvgl8PJ9D02HEKpwG&#10;Y4wT9eP1rsPjJ4pOiaF/ZyORLcAjjrgY4/E17dZaYmi6MHb5dq9/Svhf4na8Nf8AEwQHzbeDdwD8&#10;oxwBkccmgDyy5tilnLNjdNKNu45wSeTk/wCPfNL4X0lLWFp9m55yVX1z65rY1GDeEsFJZ0bacd2b&#10;jn6fTk+lbItk03SzKoyYlJXt83p757GgDzey8KHxb45XT8b4ICpYY4YK39TkV+qPgXw5H4f0G3tE&#10;TaxGWAHQnseO1fMfwB8CuXTVLqLDyMZnz6fwj2HTr/WvthIgvCjGKAItmOpyQT+lPUe39KmCH0/z&#10;/n2pwGAPT0oApsuB7j61zupPhW4wDXTTcKSOf5n/ACa5PVDgHuee3p1zQB5zrkpVSTyP/r/4V4X4&#10;jlWR+Tgk4Jz6Zxz/ADr2PX5eDzjHPbHH5/TH414ZrcuXJYYxjg4wPbpQBy33phg8r17c+g/X9OK6&#10;7R7cNIBjIB/menOe9csoyw4HJP8ALHv39P6c+heHbfcytjJyMcdvQ8/1oA9R0C3AVdo/+tXqenQO&#10;uwAf/Wri9FtsRp3/AM9v/wBVekWEeUX1+o5oA1okxhscfnUzLz0wPpmpUXb9f8/j6Vh+IdVh0bTp&#10;bmVsbVJHXnGeKAPFPjd8SLLwR4eubiZ8MqnA6Ent9OK/A74h+NJfFfiC/wBXvJN5lkbaM5AG7IHU&#10;4GOK+mP2sfjPJ4s1+bw/pk5MEJ+fHAO047fX36V8K/Yrq/uPIiy28j3HPPtx/SgDV8PaNf8AibVY&#10;re3RmDsFOBkH8fQV+zf7Nfwbi0DSoNVvosSOinkY49+PWvmr9lr4JpdSxalqEWSMEcED8z3B7V+p&#10;NxJb+HNJWOEBCi7U6DLY4oA4vx3rEVtbppds3zv8v5f4da8V1OT7Dpzvn944YKe/HUj/AArc86bW&#10;9VF5IdyRsQDknB7n6j36VxXiq/GWGcrDnAHzcdcn69aAPln4lapHZ2r2ceDcSjHXpmuy+DXgUWFo&#10;dS1GPDzhZZDzxGD8ijjqT1rC0rws3jHxLJqV6pktrZsKCM7j2A6fnj2r6aiso7C3i0qIBdigzY4+&#10;fHCjr93t9TQBq2KPcXJnlHzNghenGeAP8K9f8O2EqqC3QV57oVmXYbgcjnr0/l/Ovb9CtAABjA/E&#10;/wCc0AdhpVvjCk4PFdxbQ7cZHH41h6dbkYUDB/l/nNdXFHhRxj19sUAAH5/ypdvp1qXb+P8An1o2&#10;/h+lAEOzH1/lTdpx/wDXqwF7f55/zxTCv6CgCu20AjsPyrn9QlAVjjHHSugnO0H/APV9K4rVLjAb&#10;J9aAOF1u54c59ePpz2rw3X7syOVB9T9R6fh/n39Q169wHx3/AM44H5c14rqDtLKc8jtjn6c/WgDE&#10;WPewGMkc5Pv0z6V1Gl2TMRgctn0xj3/zzWXaQFnDMCSP5jgd+lejaFYl2DKDg/Xv6fSgDr9A03ao&#10;wOuOeRXc3V/a6Np8l1csEEYLZ+lU9OhSzgMszBVA/TrnFfCX7VXx/g8P6ZPoelTAzOCvy9ifX0GB&#10;1NAHgP7WP7Qr6xdXHhrRJWEYO0svpnnkdz09q/NPUJmmLPyS5/HkYwffk9+9aWu69Nqt7JeTvveU&#10;++Tn1qLRNHutVuowqndvPPqOnTrx7/zoA0PCXhafV7yEMhIcjkjrzgH8P51+gfwy8AR6VaR3VxHh&#10;yOmBkn6e1cd8KPhutmkWo3iYA9R+hH1//VX0xCPssSuxwkYYrjjgDOT/AJxQBbmvLXRLN553x5Y+&#10;b8e36Vx+j3c3iDWTK5wrfNjsAO35Y/8A11574o8Syave/ZLd8W6P26s3rjjpnA7d69t+DPhK41/U&#10;IoogxgT55m5xgDAGfU98e596APrb4ZaHJcQpqUiYQfLCMcjnBY/ToP0r1LXNQjs7cxR/wg8/Q8sa&#10;t2VtDoumpGAEIXGB2A6Dtk8Z/pXmHiXU3LM3U9P147f/AFqAOA1++M0hzwCe/b2rlUi8xs4yDnp9&#10;c9f8+lXrp/PlLkkg8+uD7GrFlAWPJ4Jz6n19uPp1oA19JstzDjA+n+eM165oWm8Kzpgkg89R/jXL&#10;aDppZkYLnJHP8xXsGk2hUKp5I/L/AOt/n8ADd0yzUABR09q6+2t1ULgfhVOxtQFGa3kjwKAI8DgH&#10;g9/Wk25AqXaOMCgIeP8AHv6UAQ7eQc0bQc/5+g7VLtyD0x7f5/PNLtwOn+f/AK9AERXgjpVaZvLH&#10;sP8AP9auMP0rDvJgBjP+R1oAxNTudpODnt16ivMtZvsZyfX/AD/n8a6fVr7G7acHn/I6V49r2oDJ&#10;5zmgDmNZv2Zmwc5H44z/AJ6VyWNx3nkE+n5gfzq1cz+c5LdDzjPXHNQQBNxklOxFH5/57/yoA07a&#10;JUAnnPyLyc9eP/1818aftHftF2ugWcug6JN+9IKsUxx9eeD/APX71sftAfHuy8IafNoumP8A6Uy4&#10;O0j5c9M4zj6fnX5B+MfFV94hvp7q4cuZGPJOcjv+PX68ZxQBT8V+KL3X7+WeaVnLtnnnAx3P8qyN&#10;E0G71i8WOEEgnB/DGcnHBxgCrWjaDNqtyq4JLnke/bP0r79+BHwKkv5ILqaBiNwbBH0POD60AXfg&#10;F8Crm7NvdXMKnJyc89/85r9Z/BXgm00DT4oYolQqBn347fnVb4e+ALPw/p8UUcWCBycc56cAfXk1&#10;63cLDZRM8hwSMKP/AK3+fwoA5m7iwURRln4Ucdf84rt9B0BNMtTeXQ+Y9PqfT2pvhfRhdSf2ndjK&#10;84z/AD7V2z28mpTLboMIMenH8uaAOUtdGuPEGo+bKMW6HkHvzx+H869ZtLGK0iSGIABR24qSysor&#10;OJYYxgDFXivXA96AK23PGOn4deKjkYKODx+VWGzycYx+OKx7+YJx0A96AMy/ugAQeAf5ZrzzV71U&#10;U4OMfX9P/r1sarqKrnJyCa8p1nUwSQTzyf8A9VAHP63qbbiATz9OOegrz+cvO5ckkDjHPI9O1al5&#10;MZSTyev4emDwB/nk1DbW29t5HJOeOfzoAbY2jlg2OCe2PpjPb8K77SdKaQjC4JPv19/8iq2laYJH&#10;UsDjP+efSvVNJ0sKi8ZPB/GgC3pWmBMYGCPxru7OzC44wRim2FkFxhc9K6e2tQvUfnQAsEGwf5/S&#10;rRHb68f5/Wpgo28c0gUnjHX9M0AQlT+H9aNpPQZ+tT47f5/X/PtQF60AQYI+X/P5UmD9M1ZK9B0/&#10;z+lN2jAzwehoAgwc+/8ATvRtI5/n/jU4TJwPwOfypr/L1/LrQBA3HTvWTd3IRSc9M8/yqe5uFUEZ&#10;59j/APrri9TvxGCWOMfnzQBS1LUACe9eV+IvEMFlBJPM+xQOvcDt9fx/+vS+K/FFnpVtLcXcoRF9&#10;Tz34Hv8A55r8+viv8aX1SSa1tJfLtk6v/TP86AOs+J/xaExls9PkxjqfQZ65z+tfAXxH+K5XzbLT&#10;pMu5O9x9Dx/n3ri/iF8T5LkyWVhKQD8rNnr64P69u/NfMWseIXkZ1QnJ7fmT3oA0PEXiNp3JZtxY&#10;H8fTH4/nXCwQ32rzCNF35PHH6DHermnaRf69eLHChZScYH+ev8vavsT4TfBiaWaK6uo8nrn0/D/6&#10;/wClAHEfDD4Mz3s0d1cQ7icckEAZ6nB7j/Cv0u+FvwmgsHgLQjcMYwP1rZ8CeAILJY1WIAjHQDBJ&#10;6f4/55+yPAvhHzGiCx4A6sOcdMj8fSgDofAXgrykUGMKRgE4/TpzX0lpmmR2MCqBggD6/Umq+iaP&#10;DYW6Lt5A6en/AOuulSM8HHHFAEAUtzjHSnqoAGRVhVyOmaNh+v4UAQEE984yaQ7QQGYZz36+2asb&#10;M47f5/M1m3NnNLMGB4+poAthR/nvmmlfbP8AWrCIVUDOSPX/ACKCMc/5x+NAFbaAc4zmmsQOT0p7&#10;H5TnqKyLy6Cg4ONv+fSgBt1cKoPOAP1z09a4/UNQGCM9vy/Gl1C+ABwR/wDWrg9R1HO5Q2cf0oAb&#10;qWpHrnAB7cVx88xmJz1+n8qdcXBdjuHJ/Pp/+vtUEUe4gkZz0JA5/wAaAESJ5CTjjjt6ce9a9rak&#10;43jn/Cn2ttlvlGAfbr3/AK8V1llYFgBg4H+ev/1qAK9jYZxtHHrnnHtXZafpwGDjA4/nn2qzp+m4&#10;IJXoR9OK6+0s9qjjgfX9f/rUAV7WyCgDHPtWzHDtGMetTpFtHA/AU8qB14/WgCEjrjvTCMk8+n41&#10;Yxx7/wA/5UbCO+M/nQBAFPtS7c579KmwPTj1/wDrUbcjj/DrQBXxngdf89KYYz3H/wCurPTJxge/&#10;6fnTSv8An3oAjCgdOox/+qk7BSOv8qmI5P1pDgAHt+HSgCuV46dMe/SqdzcR2sZZ224z3/Gquq61&#10;Z6ZA0kzhSOuSOOP89q+E/jx+1PoPgy0nt7W5V7gEjAbof1/nQB7d8UvjVoPgnT5Z7u4VTGOmemB3&#10;r8TP2gP2t9U8UXU9jplw0cBzyDjGemM+vXP6dq8L+Mfx+17xxqE8s9y3lZIVd34e2cdefp9fkfUN&#10;TlumJY7c4yM+/pjt/k0AbHiHxLdapcvLLKXdySWJ9fWuSjjmupcKCxPGBz9Ogq/ZaVd38uyFCxJ+&#10;uB+H8v1r6c+FvwN1PXp4g0BCswycc/jz6dhQB5n4H+GmpeIrqPZCwQnBJB5z0x7/AOc1+lPwf/Zz&#10;FmsF1eQAbSD8wHHPBHHoK9++E37P9hoFtFJPD83B+739z/n9a+v9B8Hw28at5YSJMe2ffigD/9H8&#10;b5LZvmYNwPz/AEqfR9QuNIv4r62dldGGDnuO3/1/51rJbMcxdN302g/pn16e1ZM1tsm8sDC+w59z&#10;jt/L60AftV+yD8f7fWdNh8P6pcZlVQF3cEY7HJ646V+mtpItxGsiHIYGv5X/AIYeMtQ8Da9bX9pK&#10;UUsCy9eAeMd+Oozz/Kv6C/2ffi9Y+OtAgBnV5wF4zyeOoz9f8aAPp9WZTgHBq8j4PBz+vH+FVECl&#10;AQcjt78en+fpUoG0c8fh0/l0z0oA0AQ+Rjr0x+fWmNErDPr/ADqFCRn29/6f0+tWg5I+9z7/AONA&#10;FN7UYOR/h9aoyWnOAOn+f8/SugCg475/z701oQcEjP8ATjmgDi5LTpgY/wA85rGuNPzwRgH/AD6V&#10;38ltkAeufQZ/xrNktDk5H+f/AK9AHnUti3LYwO/A6dayJ7I4IK89z/gO9ejy2RIOBnpz6fWsiewC&#10;g4XPXt6+vegDzWSCS3fchwCff8OT054ql4g0iPxBpb28svllhgkdvXNdzd6cGztH/wBf19f/AKxr&#10;l7yF7R8y8IeGHqD36f59qAPym/aB+FV3phn1e2jyBwTk84Pb9CK/ODXrG4F1K9yPuZ3dj+H+f5V/&#10;RF8U/B1rr+gyrFGHkC/gfrkV+Nfxf8CxaNqUgdGG/P446Dp055H9KAPiW9tpFkLkcZ/XuOKziV6V&#10;3WsWYXfF0x06Efh249f8a4Z43RyvTBI/Pv3oAfGcnp+tTq+DySM/0zzVcdR6D/P61ID/ABA4HHTH&#10;+fWgDQQvHkrxk5xn0HODX6WfsVfHubwprUGg6tcEQSkKpLAAgkDj6dD7GvzRtkWVuoyT6n/Dmuk8&#10;Pa3caFqVve2reW8LBlI4PB55GPTrx+tAH9gGg6taaxp8N7avvR1B4/X1rdAJIAGP61+d37Gvx2s/&#10;GnhqDR7mfFxCmCCc8+mccfQiv0MjkDjPr9Tn0/l/nrQBMASOB/n/AD0p+AMEdPp1OO49qcAGx2/w&#10;7cVIBnPH/wBfP49RQAwqMjHfA/CkK5OcZz+nFTFSQAPb/wDX/wDWoA49T/n86AIgvoMUoXOOMH/O&#10;KsBOq/0/rQF4Hv8A0/z0/wD10AVwgJ4PSsbWbD7Vb7lGShPHt6V0G3nPSkI3Agjg/wBelAHn9vZp&#10;e2L6a5y4yM8Z2np+XpXwn+1N8NbC/wBLnmhTzZrZcOf97oT+Ir71v4JdOvvOtzgHr0yUPX8q4Xxr&#10;4RTWLOVJgHjlXaxPOVI47fX2oA/mk8S6JLYzzrcfKwPT2BwCP/114hfxTLcGdeVyfTn8P881+mvx&#10;4+EjaFr1w1vF5iOWZF7jB53fhkjpXwr4s0B9NuZbUjr0bAztPIxx2/MdDzQB5zCnmKisTknv35z+&#10;H40TWixPyOgyR6enfg+31qykP2ebpyCPy6c+mK3LyzEkYcHA9hjkeuTxnjFAGBbQCZBhOD1/zx9O&#10;a04FeF1ljAVkOex6f1OBVWB1jZomXk8Z/wDrdvX3rShUuxQZyQG68e/B6e9AH6Ufsu/ElZ7eLSbl&#10;8bOAM/eB4JHTGDX3+8G8bwMgjI/w/T/PFfhJ8N/FN34S8QwTq5WMtyOO2Mn8u3f8a/bv4Y+IIfFf&#10;hq2nicSOEXOCOVI680AaZTaBx8o/vf59qmhncAjfkcHt/T35rXvNP2g4Xp2Hvxyf/wBdZD2xUEAk&#10;EYweeSD39OooA6LT9UIP7w5JJH513Wm6quACTjjH/wCv/P8AKvI1LxkMoLE/n/n2rbsr8wsATnnG&#10;Oh/H/PfuKAPerDUgQMnGcdxyen/666u1ulbHOevfuO9eIWGptkfNyO35j6cen8q7zT9R4G5uvPX/&#10;AD/P8aAPRpdt1btC/cf/AKq5nTG1I6v9igKrGxVtxPGVOGH4jmr1teBlAz6c96rTXBsb7z0wQTu/&#10;HuKAMr4oeDItZ0OaB4xKYx8vYckZ9evWvwT+P/gKTSPEVzJbweUilizEH5tuM4GOeD7c5r+jbVwN&#10;S0tJM5R0ZJMd1ZcZHvzzX5hftTfDN7jT5r9IcpGu7p97jBzj16/hmgD8WVaaHekbkk/dzwOemR2P&#10;ORVOZ2CbpBnOCR/X2yfzrqNd0o6ZfMgTCEjBY8bsjHr6c59q5q6DMBsO0fw+/qP/AK34UAU7abDA&#10;9ScnHt6Z/OrzSB8HuMg9eT+dY6ttkCk8npxjpzyf8D0q0ScBgcDnv09Mf/XH5cUAaUSqzBV5PTrz&#10;+P09K/SH9hf4ltomtDw9PIAgb5QOmOhA4x+vrX5n286M4UyYA4zgcfX0r1X4Z+LLjwf4qsdTt5TG&#10;IpF3BT/D6ntg5/Pr7AH9TwjW4hEi8ggHp2rLu7IFT8v+R071ynwf8VWvi7wfZXcciyOsagnrkYzn&#10;8q9RlgJzmgDyu/04tkbc56+nSuI1TR0IPy4x2Pr6+9e3XNmGyxGf65rlb7TwQcjk/WgD5r1fQwu7&#10;5fT/AD/jXneoaU8blsccivp/UtILA5UHP6Z/z3+teXaxoWNzY5b+n+eaAPC5YGhy2CuCMHP0z/XG&#10;at6feNbXkEgJBVgvB6AcHNb+o6cYxwvrxnPHfPHYiuRuLfbn1wO+Tkd/880AfeXw4vV1bRYvMcyy&#10;ou1mxgcHP4+lVPGen21xZ3ELIH25GW4wD7Hr1rh/gnrLS2r2sowMEe25Bkcc8kGvYb7TxfySyhGm&#10;ilRT0wDkdj9fwoA/Bf8AaM8HGPULuOKFR5UjZkAwDg/iOmcnPvjFfm5rNiLDUbi3YcKxxz2bnNfv&#10;h+0/4JYGS/a3WKJ0II4+8oIJI6dOp57k+/4jfEjSDp+rlnUgDK8+nUccAcHj8KAPK5GQnIBAGeva&#10;mA+3J989KUjOSeKaSR1PX2/PNAEoBwc9Qcf/AFq+o/2VfHK+C/ijp1wzssV03ktzgAscg/n6V8sK&#10;eobgDn/P6Vv+HtSl0vVra+iO1oJA2fTByPXjNAH9lHgPWo9f8M2eoowJkRd317n2rtNvAzyB7V8e&#10;fsd+PY/GHw8s2Dggxqw68EZU8dfxr7IwDj3/AM/5zQBCUH4cfpVJ7fPQZ/lWrtAGe1BjyuD2/wAK&#10;AORurTg4GMc/X1//AFVyN/Yg9uD36V6dLbhgT/8AXGOfrWFe2IPzbc/40AeF6xpO5TgYP+FQeCrO&#10;6tr2a0glxhlkyOCACDg/Tn2NejalYMckDPT3PXkdu1cYrTaXqyTRpuEq7Wz3wcH8SOR2oA9Z1K2g&#10;s5ZYN4kdZNw7jY4yPw7V8vfGHR7y70q6+zxhgFdsNwGUgBlz14HYfnX0kk1xc/Z3mGcKycHn5CNu&#10;eK4H4kQJFpzlwkKyxXMfzHq23K5wec9MDv2oA/nM/aH0WbTPE6vkEyZRto4XGcc57/yFfP8AKfKt&#10;RsABKsM4/lnFfcP7TvhaSFF1OWBllR1Yh+MbuD/Poa+Hr9lVSM7m5A5PUj9B60AclM2XJHYclh1/&#10;z/nFT6c+G+Ubj7Dt06VBKgfdITjIGPf3Az78/nTbZniJ2HAH68nJ9cfSgDrtLv2tNQhnj5MLgjoD&#10;jPX696/pt/Y68YQeJvh1bDfufYnbnKqM5/z2r+XQSFflU87j+OPXk/Tqa/c//gnD43MugLpcrZeK&#10;Zo2Gf4doxg/0x+FAH7EKme3XpTgvLYpkTBxk8VOEH8/x9KAG49PX/OKYY8g8E+varQT1PHPbPb0/&#10;+vSmPHbj6e/NAGLPb7gSelcxf2e7dx+v5Cu6kj3Z4yfX/DtWPd2+QSOP8PWgDx3VtMJUsMZP64rx&#10;zxHonmb3VcnHXnGPf6da+l9Qsi2eO3p+nqa811rSw6FgmCM/y47UAfE3izw/tZsjGMjAH+R7V9E/&#10;s0XMsPm2ihgFldgO54yRmub8UaEJQ+5Mj16/TP4/410fwKV7LXp7dU481CcnAAdcZA4zj/PrQB9g&#10;a5hGO9vlBWRQOThuCMdvzrxbxZD5lvOsa8yR/rnj6+3/ANevdr+Az+S74YPEQx7Eqce/Pc15N4lZ&#10;EUQZCjYCOpJC9R7Hpx/MUAfzx/tW6Ybbx3Hd7GTfCy4YfN8jdfp147Zr5DKhsgnOOPxPQ/5/rX6D&#10;ftt2/k+I9Pu/KdFDzR7nP3gwyOO656dvxr8+mb5sevXIyBnjJHB/PoaALcRUIuDnp2H4n64/+txU&#10;tqVFyATkH0Gfrkf496YEdB83IHPPH5D0/wA+hqC1nC3S5GQGHTgDPA/z2NAH3B+zBfww/EfSXHWX&#10;AHB+83HTt71/R74Wk+0eH7GUnkxr+GBj/P8AKv5hvgVq8dl4x0eaNwjR3UYLdMruxn3x3P5e/wDT&#10;Z8PZFn8MWpUYK5Hrznj9P/r0AdmE4A6Y/nQUIzn2/wD11aC55/limbC2Mdvp0oAzZogQeM1zN/aZ&#10;DZ6f5/z613Bizzjp+tY93bKVIxkdOn5CgDx3WbHIYKoOecdK8P8AE+lBg77eg9D9Pp3r6d1O0wGB&#10;6nOfr6V5VrmmhkbcuMd8Z7/5/nQB4T8OrJbfxTL5gYoBECAcDO/jOPp0/Ovq/wC22tpqDqwUPERg&#10;D/axwe3TnmvAvC1iLbxBcpniRkAwB3IIA9fz/lXsraJd3ev/AGsOdkmcjHQoAF3e3tz68UAd/dSi&#10;RBJtyuHIA5wcdyccV8hfHC2SSy/epkCSSVe4GE5Azg9D09q+urlJURFlIL/OOuewJ46fjXzP8XbS&#10;S7hjVShO9j04IC9O/cc4/wDrUAfFEOiq+mpDsKt8qe2W6/kBT9H0EwXFs8ZG8vOyYGSSuAAD3wO3&#10;vivTILEWmktcuqq6K5wSCBJknJB9FwK4+0t9QfUm2ytiPdKpC4/h5wDjGTjPbp3oAreIdEddOj2k&#10;oQuTnsCMZx657it/9m+N18ZRHaSCjKWI7huue/bj3roPGmkznSoIF3BEhhjbsQw5bcMZz681ofBL&#10;SIrDxWueHdCR1OCDzz9OuP8AGgD9RrNB9niwTyo/DjFWvLxnHbHH502xQfZYmAwdg/XpVrZk4xwP&#10;r346880AUZI8jPUc1z1/b7uo6/5/+vXWtFn6fyrKvIBt+vt/n/PpQB5FrFnuUtjB56V4Z4q0wurk&#10;DIPOMcZz09PevprU7VWUnv8A5zXkPiXTwwb5cH8R2+np2+lAHwh440bLsQP8n+fX6186ahb/AGe6&#10;KYxjGP09cV9xeNtFBSQhevPUcHBHXH5GvkvxPpvkXJ3jg9M8+mOv86AN/wAC37CQbn2BUb5gMAfQ&#10;eueP51+ofwaiYeFLAIMFLMHcx5yTuY5/H8Tmvya8LS3EMzrEcFlwM4yASBjOP8a/Xf4cW39m+EFQ&#10;cGKzQjjHTHyn8+g4/SgDfjsS2oytJMrYYDCnPJ5xn0x+NW9cKJYlQGJ3A/KMdfUn0qLw/Asl5IZe&#10;Qz7gM85xn/61a3itkh09sbQdpPXOMDv9PpQB8427Qy3LSKg8wPLwOhbPHPqOefWue8VWh1CJliGQ&#10;u0DjOPQe3TJ966q1jt1t8Rn5mXd9N3X65H61HPAkx2qSXOOfQ9/04FAHmj6I8GmyvIMgqcr15z26&#10;cd6+Ttct5xq4tbKLDTMqxsqj5mY/N154XIyM/nX3dq9t/oT+UuGJ+Vecc8DntivjnxjA0GttDpwW&#10;IxXXyyHO5I0AzyefmckcDkZ9KAPt/wCDumRw+EomT75QbskliT6/zrQ8S2gKvgZGDn/P0rofhdpr&#10;WnhOONuXAUHk46dP6VY8Q2nyE469Py69B2oA+KfHemkM+VyCCcn9B/T06V8geK7Xyro568/kOg9f&#10;rxX33430xGDHGcH2/Eg46dPSvjXxppxVpGQY3DPT0PQmgDmfCt35cyR42k4ByQc49/x5r638E3pb&#10;y8HIwOnbP/1//rV8U6I7Q3flv8uTkcjsc5/H8s/jX1R4Eu8GP5sH5eCR09c9j2/L3oA+1PDE6sqr&#10;/wDq6f1r2TTJc7SeAf0/D6V89+E7gMgOR2B/wJr3TSJdyqQcEf49P/1UAem2ZyoxWV4rultdJlJ6&#10;H8Omc1c09sxgN29ea82+MGrDTfD9w4ODFC5+pIKgf59/egD5v8Laams+LbzWGl3b3d1A5+VTtXp9&#10;OlfVuiQGG1iToQOf/wBf4185fC3SorSziZicthd2Op6kYxnHXrX1Bo9qk6xqAS4wD3zzxwOOg5oA&#10;s+Jr02OhnysuSuMcdT7n0r4j1W/BNzLcOM3NyVUf7KjBGfzr6a+L2srpOluZJNiIjNz27DjrXwpq&#10;uuCaKO2hfLRqH6dWPHHOOe/+NAHqcF1btp8kjrneuwjouD654ryzVNVi+2FFIA3bW5xj0Oe/oB9a&#10;05NWEekJucAOM+mMe45/GvIrTVvturq0j4BYuwHcLwo9BnP+FAH0HbyKbZVdMAnDbsD5Y1Jzn/Gv&#10;Fkv2l1pDKMu2+Y4Of9axIJPGflx+Zrv7m5lj0Ccp8ge3EYI6+ZKdoyT7HP6gYFeK6beLN4junibc&#10;kchjTnPywgR8ccn5f50AfXvg2X9yinpxxx2Gea+hdEPyAn27++K+afBj4EeCM+/PtzjIr6N0GUlU&#10;ZT6d8/57UAeqafyFzzgdf84rp4V+UcVyunMGC9u3+TXWwL8oAGc/5/zmgBxGAARj8P6VlXqfKQeR&#10;71u7cZ4z/kd6zbuMbCe5oA801WPg8YH06V4f4tj2xuw4JB+uR/nP9a971ZMKzHuDXi3iyHMbeoJx&#10;0/XP0/8ArUAfG/jWE4kweRnH0xx9e/4183X0eL07SScg8/qcfjX1J41gJVtvuT25H69fb+dfNV/F&#10;/pwQE5ODnAxySB159e9AHZJdyWWjqqnBVS/B6kjCj3rqvhJop1PUjcmEu+Rhm9c8/wAzXm17dm5U&#10;WSHBmYKABj5QeMdeK+vfg/4dnhhicJhRg8Dv2Gen6fUmgD6c8I6C7KkSIFCYGc9c/h7V6T4kurXw&#10;9ojySEBYY2dif9kZ5ycAVZ8HaQ0VtE0gxtyx9ef8/wCea8S/aG8QG00d9OEoR7o7MKeSq8t6elAH&#10;yF4n1/8At7XGJJKysT/ut3PHsP8AOa2G3iC0R5ec7mUcZXHQ57+9eU2V0Z9WNwDgTOfXrjGB16Dj&#10;vXoP2wTMfLfIVSo/4DwffqOvSgC/qU4Gn+R/G/zceiDj6Dsfyr3v9n7wpJEYr+eIqWzcEEYI3/dX&#10;9a+fkt31LVrbSkODcNFF8vZTyePcAnn05wDz+hnw80OPTNFM6AL5pwvbCLwox9Bn+dAGhqowDzxz&#10;+FeN+JVxE64xnnsPqK9o1ZSd3H9f8/5zXjPiYYV2zk9sj86APBdcwrOMfrjgeh+tcGy/vwqn8xjp&#10;6dfw9q7/AF8EMc8AevbP+Pt/OuHAImwODnP49P8AGgD07wlEwKgjAyR+HUf4fnX0HoEZJTn64Htz&#10;XhvhSAMqgcHcD0649On+fWvftCQYXjGfbof1oA9H0+IBRntx/PH/ANeultUYnNYlkowqk4/z/X/P&#10;eujtx2HP9fagCyF/zjnNLt4JqVR0yKUrjqOlAHOa7fJYWMlxIcAA4+p4Ar8eP2jPHv8AwkniySxg&#10;+eLTyVJ7Fz94/gK/Rf8AaA8bw+F/C93Kr4dFwoB5Lt90fhnt9K/G3UV1DWtQMiDdLcyEnJJPzHnP&#10;fvzQBd+H/g+68YeJ4gkRMSuBwvHWv2Q+EXgqDQNMt4lTARV7fj/+uvlT9nr4YXWlWsNxdxgyvg55&#10;745A/PrX6CWqQ6NpJcnDAfXBoA8z+L3i+30HRXtVfEs37tR9epPpiviLS4vOebUbrLE/N83PPYD/&#10;ACa6j4seK113xKUidniicxlSe47j265/KuPu7pbLTYrVT88mc+oHYD/OKACxU3t48gORu4PbJ7/4&#10;euK61LBtZ1m00mIny4cSTY7qp4B9M4rmNAhENvJMx5A8w5I5B5OPUnP8zX0V8G/Cc+pXT6veJk3b&#10;iT1CxR8Ko7c/jn2oA+lfAuhLpGiw5TZJKNzAds9vwGK7lV49qZCiIAijAHHpjHFWQMkcdP5UAR4z&#10;2zmk25zUwT2/pRt5AxyaAM66HyHj8e1cTqr/ACnJz/SuzvThD/Pj+v1rz3V5SA3qPr70AeX+IpgF&#10;ZmPH555rxPUWLzMw+Yfnz6CvUPElwfMKg7RyR/8AW7f5/Pyq7O6bBOR+v4Hv60AQWkZMoI69MY/P&#10;88/5xXqXhy1+VTnuB+H6ZrzvTEzKNwznHrzwOTnj1/8A1V7P4ctsBAoyDn0/+v8Aj2oA9L0iAAKo&#10;GCT/AJ7V31jEFQd/wrltKgPy+/8An0rtbddqhccD6dvagCZyscZZ+AB+VfAX7W/xqsvCuiT6VbS5&#10;uZUZdoI7gjkZr6u+KHjSy8J6Bc3VxKECoeScc4yM1/PT8dfiVc+P/F93eb/MhLFU5yAM7Rxk/XPv&#10;0oA8o1bUW1TUJr6UsWmYt15yx+vb3r234JeALvxNrUTtEzozDsTj1PT/AD7V494c8Nza3fxQwguW&#10;IHA4GTjHfj6+1fsd+zX8IV0HTIL+7i2MVBGQeOOntQB9IfDXwjb+FtBhTywhCjoMfU8+tcT478VP&#10;eXy6danIDEfUjqT9K73x74sg8O6WYIGAkIwuOMA9T9BXzx4eeTVryXVrrkZZUzxkdyOO/SgDpAE0&#10;vSxGnLSbsd/vc5x7549q8h8Wl8RWZ5nuzllHUL/CD9cc+gr1O7nNxIZZDiKIE9egH8/pXHaPos+u&#10;atLfupzO37rPRYl6t3wMdCfagB/g/RI9G05b6VVCLnyxz80h6nk9AOAa24Y2lmLk4Lnk9c57896u&#10;6m6PMlpajEFv8qDOM47/AInkmtDS7bLKQMf4UAdn4es9zAgdf8jH+Ne06PalQOM9Pw964Xw/ZNtB&#10;YY/CvWtKtyiBsc/56UAdFZQkAE8E4reCHjnP9frVS2iIXpmtPAGR69v89KAIMHA75/X/AD3pAvHu&#10;f0qxjI4+vpSEenB/zg0AV8dFAx/9amlf8/8A16tbR2HvVaYhQcH/AD9aAMS/m2q2PQ151rFxhXI4&#10;P65rsNVuCAxB/H0/z9K8r1672q3vz+vI9/0oA848S3Z3MFOR3rztwzOM8Zb/ADmug1e48+Yx5z17&#10;Z574461l28ZfBP8An8e4+vtQBf0q2ywwMAn36f0r17QrLywGPAAH6+p964zRLPdKiqMj9Mf/AFhV&#10;7x74307wF4dnvrmVY2RTjJ6n17dP19aAOC/aB+MumfD7w1PGs2Lp1wFB/IfU/pX4Q/EP4gah4u1m&#10;5vbl2cSMcAnp6f49e1ej/HH4tal4+165uGmJtixMYzwR78nPvXzrbWj3c+wDrgk8+vp/n+dAGtom&#10;mPqdyoA3EsPrkdcYz+tfbPwk+FpdobueMbB7Ed+B/SvP/hR8O5dQuopZE4bnBAHuOAO9fodoOgQ6&#10;VZpBAmWOBwvJJHXJx/n6UAV7TRY7W3WKIhVj6EE9uvP/ANavKPiBrrWqnTrV8Mflb29h+fPt9K91&#10;8QXY0rS5GXBcLjHcnsMivkrxKty8xaTMk8x+nqOaAM/wto9zruuQ6faRl3lcADsc8nPsO9frV8J/&#10;Aln4U0KJdoJHzM+PvP3P0HSvmT9mn4QTQPHr+pQeW7j5d3JC+vfk19z38sVlAII8KqA49gP/AK1A&#10;HOa5qC7WToBn/JrwrXL4TyFQAR/Md/p0ru/EOpqFYL9PwPfmvKrpvNlJxkjH0H6fX/8AV0AKscLM&#10;SFGCPz6fnXX6RYbiAoyB+v0+npWLY2xc8HJ47Z6eteoeH9NHG4Dt/wDrz9KAOr0PT9uCRg/QYFeo&#10;abZbQpxj8KxNIsMAHGB+td9aQbQFUcUAWreHAGRg1c2Y4Bx/h7f4VIkYVRngf5/z0qQj3zmgCuUy&#10;D2/H9aaF5Azg1YAzjIpduOQP8/h0oAgCdPb8z/8ArpGAC8/1NT4wT2qtKwUEHofwoAo3Um1T2+vN&#10;cTqd5tLduf8AP8639SuNu7af89+K8y1vUBHGWz69/wDPb/PegDmtd1AKDzjGT1rx7Vb0zS5zwM+g&#10;yP8APSuh17U3aVkzzz/XpXmWo6jukKlvUk9P8aAJJZl6ZwB1PXH4Y5/lXzj8a/jbpvgzTmsLKQfa&#10;nUgbSPT09fWk+L3xg07wXpEiI4NyyHaM8gkcHtnpx/Svya8dePL/AMS6jPd3UrFnPHOcdeD/AC9K&#10;AGeN/GV74k1Se8uJWfexPzHPX29q4jTtOu9TugiIST2Awfw/z607TtNn1SdY0TcGxkAHP4+57V9y&#10;/A74Gz6pLFeXcHyfKehx9T+FAE3wQ+C91qU0FxeRYVmB79B6elfrd8PPA1h4fsoUWPDjAOO3A6f1&#10;wK5rwH4FsNAtIgkIDgAfdxj0z/n86960+FLeMSy/IqDn2H+f8igDYiaGytjNJwFBOPbtWXp0U/iD&#10;US5GIF6en+eK5y51SbxDqSaXY8xA8kcA9ufpXvXhjw8mnWiLs+dgPxOOtAGja2IWJLWFcBR27f8A&#10;1q6e0sRaocD5j1P+fyqza2giALcse59quFc9eo/U0AQFAefT2prEAHjP4/nVggdent3qjcS7QTQB&#10;Rupwi4z6964rVL/aDg5H9fStPU77bkE889P8/wBa8z1nUQMr0647d6AMfWtT25IPHT6Zryu/vWuH&#10;Ygcj/I4/StPV79pHKqc8n8frXPCIs4z1Pr/+v/DFADYYS8hVeP8APP0rpdN08yMuFyT/APrP0/xq&#10;CwsCcAjP64+tej6JpOVHGM9v69Ovv+nFAF/R9LKAHb1/CvSNO0/YAcdO3c//AKqh02wAUfL6Y44I&#10;rs7W2CgADj+lAC21qFzxnPt2rTWMDAx0/pUscQXryam2kdqAIioI5GQf8/8A1qPLwR3x/WptoJAx&#10;1+v8qQqc9Prx/nigCEqQCc+3Io2/gOf19eal2rkkjI/z3p20fjQBBg/eHUe1G0ckdf61LjuOtMYj&#10;GfSgCN+5x/8Ar/Gsm6uAgK1ZurhUB5yB+tcXqWoBQ/OB+WM9KAKup6htBAODzz0wa8R8a+OLDQrS&#10;S5updgQHALdev+feoPiN8R9K8L2Et1dTqGAJx6fr+lflN8XfjndeJLm43XBis19eN3oD/L+lAHaf&#10;F742PrbzpDOUs4s/NwM+w5H4frX5/wDjz4kG+aS2hZhAMZ9/TP5A1g+MvHU+quYo3KQpnA5Gfc9u&#10;3H9K8R1C+luHOxiCMcY7fr170ASavrMl1KAvQkkDIGeB+GPT61Z8N+EtT1+5CojOX9PTv/StrwZ4&#10;H1DxFfxLFDuXcOuePc+/4/QV+kPwg+CiWEMM9zDgADH0zk9v5f40AcH8HvgRJGkVzdQAYwenHP8A&#10;n+uea+2dC8JaboUaLOAmMDHGQfQfn/8AqrVYab4Zs1iiA39Aqg8nH/1/X/GtbwN4Z1fxxq6YLLAP&#10;vvjAAz0Xjr+lAHp3gLw5Lq90PsqkIOCw5UeoHv6+9favhjw1Dpdsh2AEDpWd4F8DWegWEapEFIAA&#10;9sdSfX/PSvT0iEYAXr/L+VAECRAYJqcLxwcn/D/PSpmT0/z/ADppH5fT/P8AKgCPbxz0+lG3GOM9&#10;anA6HvTduP8AHFAEGD3GBTlHG4dKmAz9KaV446f/AF6AISflPr/Piq7uF46Y/Cp5HK855575rDvL&#10;vaCM4/z1oAjvLtVBwcf/AK/zrjr/AFBQxyf09KXUdQzk56e/864LU9RYsQrZHPfrzQAzUtS3EqDj&#10;H65//VXKTXHmMCxyCe/+c0k8zSMecj+hPH+f/wBVRRxMxPb9fz/+tQAoi3YyMkcY9/atG2tScHGA&#10;P0qa2s2Y47HoB6DGfxzXV6dppbtn8/xye1AENhp5O3PIPPvzziu6sNNAC8Y/P9M1NYabsIyOR+Of&#10;6eldXbWu0DjHtigBlraBcHGAP5j1rXjjAH3eR/n/ADmpI4wuOOv+f8mptueB0/pQBFjjHp/L/Pam&#10;7OPp3qfaCCp7cenvn0pCo6n+lAEBUYHoPwpuOPf6dPSrGO55P5Z/z700jkccf5/z/wDWoAhx+VO2&#10;46deKlCjAJPb65oAxkY4/r+VAEBzjP60bSevT6VMU7Zx/n1qpc3UVtGzyMAAPpwPyoAczBQWbgCv&#10;O/F/jzSPDVpJLczqmwZOWAx15rzf4p/G7RPBWnzTTXKB1U45HYV+J/7Qv7XGreIru50/R7lkgDFd&#10;3489+fTjp9aAPpb9o39sWK0kn0vQJt0g3LuUjjGRnIPrX4/+P/iXq3ie+nvNQnd5JGbgk49wK5Dx&#10;D4nuNRneSaQyOzFiSeck5Pr17cVyG2fUJlEaFi3OBz1/DnJoAikvZrp1MgySMfn6dq6zwz4N1HWp&#10;44okLBiO35+v+e1ej/Dz4Q6v4mu4mMTAN6qecnHH61+rHwP/AGYLe0FvcXMABAUk4Ofx4GRigD5o&#10;+DP7Md/qLwXF1bZBAyWHBBxxX6leAPgto3ha1jKwqZQOTjoR6fjXsnhvwLpmhW6w28IDAAZ/wx06&#10;V2UwtNNj86dgMDoe3vj1oA5+00a3sot8yhEHP0qhdX01+32PThhAcFscD1xx+FSSyXetzEAlLc8d&#10;xuH866vS9IjjVQiYA/mBwaAP/9L8trnS5YZicbhk/U9f8Kw7yzlDo+NwB7D6/ma9alt4J4hISSW5&#10;5PPf0/njn2rm5tOVWbv3/wDrd+PXFAHniWjxkdSRnr2/r+dfUn7Onxhv/AfiG2ikkbyiwUgsRkZH&#10;5/59K8Gu7CONlfOQc5OO+cDA5GBVJo2tXS5jJBTpg85H4/l1zQB/T78PfGFl4u0G21K2cP5qKfz9&#10;RXowQFa/Fz9kj9oKbSruHw/q8xMDFRuJHHTB/DjI4Ar9k9K1G21K0Se3cOrAEH60AaWNuO55pwyS&#10;M/LinYznnge/FOUZ68Yz/n/IoAkUkDGeB2PrVlJf7x7VUbpwP096cuf8j+dAF4Rgjkf5/wAfeq0l&#10;ryTjjj/P/wBepEcg9eP8/wCe9XAyyDPXH4fif8/lQBgy2ucnGD/hWVNZ7WHy8frn/PFdi0K4IH6/&#10;oPwqlJbclcZ9/wCgoA4aawVh0yR7dfpXN6hpgnhZOpH45B6/0r02a0HK46fjj0/z+lY9xaHqRkD2&#10;6Y/zzQB4okEMavp1wCyEfXI7f1zivgv9pr4WR6jbyahYxDnLLgdGHt74r9Jde0hhtuYk+dckcdfU&#10;V5x4n0BNe02WGVFKuvy5Ht+VAH823ibQLnT5mR0KkEjHX65+p6f1rzDUrMbTL0ZRyPw6+uenHSv0&#10;S/aO+GE+hXVzcWq+WTkSDBAwCMEDvn2+tfBmpWLYdGJYjdwT0AH+Rx+PuAealjnAJwP84qTzWwBn&#10;0/n/AJ//AFU64ieCUqw/r+dREYOB17f5/nQBetw+/aDg59Knbcj5zkjgHjoff2qmhKsWwfz9qlAZ&#10;lHoeM4H4fl/nmgD6d/Zl+Ld78OPHFvK8xW3mIVvmP4HHPbrX9KXw08b2vjLw9balbuDvRScHPbv0&#10;xjPev5G4BJayrNGwDKeo9uetfsL+xH+0KI0g8M6rLtcALgn04B9s+n6UAftpFMpwPTp1wK0Ebv6e&#10;36fjXG6fqEdxGkyMGVxkH1Fb0F10z0IPfj8P5UAbIHBHX8PyyKkwuCpOR/nn61Vjm9eg/wA5q2pU&#10;k85B9/8A63vQA7HGBz/n0oCZ+U8ge+Pz/Gptvr3/AB59acFx6n/E/wCeMUAV2TktkZpQnPHf9Mf0&#10;6VZAxz9fb3/z/Kk2DHPXr6/hjFAGBrFj51sZFGXTJ9yO4rnbKSO8sZtNnHMWBknqp6Y/rXoJUMCC&#10;Mhv1/L6/5FcDf2P9n35uAuVB3YHdT2Pb6UAfFnx/+GcusWM19axAvgkED+Mf0P8AKvxt+JPhy5id&#10;4XQo0DsB6gE/MPoD+P61/S5r1la6nYSwtHhJV4P4fp6f0r8f/wBpH4c2el61Pf20JjgfLkDOT6+2&#10;B7fX2oA/Ju6sxFNudvmBHrgH2P0ro7SNbm1AOST6+pGOfX2roPFukQw3hSBAEGACO6565Peud06d&#10;osxMMDPtz7fQZ4oAwbqzMDlyNyjIPv8A5/Cr1gUdCFGSemR7/wCPrWleR+dEecEAnofXgj06d/rW&#10;Dayi0lKseRkgZIUZ6D1oA15MH95yCgxn0zz/AD/+tX6Q/sf/ABQjDLoN2+AmAAT1XOBj3Gcfka/O&#10;8puQbMuWAPGAf/1V3Pw48S3Pg/xXa6sj7URwGGcd+c/pjtzQB/QZPYCWPzE5DDI7ZBHX8c1zN3YA&#10;sTjBJ7c9K0/hP4jtPGPg+0vo5Fkcp7H5eoPtx+tdbf6YAS2MZx/nANAHj89q0bENwf6exHpVPLAh&#10;iccg89v6EY//AFmu7vtMwflHv68/571y81rhzk4B6Z5wR0Gf1/KgCWxv5oiBkgDI9j/n3rsrDVNu&#10;N5Ixjg/TFechXjOOmSfbPf0PSrVtetCfmPI6+o57enTNAHvGnaru2nrk/wAj1zxW/czLPaF+pj+b&#10;/H/69eL6ZqhGCxO0cjn068dq72y1IH93v/l+v+fxoA9m8K3kV9YG1K7tgBXd0Hpx79M1xXxO8Iw+&#10;INBurW4A3sDtXHPT+Hjv61B4P1k6fq4gfgO23J/un7ox+New6xZRTwgxDIkBU/XHB/zigD+Zf45+&#10;Bbrw5rE1tsVFWZimDztPTJ79/wA+or5oaYRTmMncW5HGNp7gevTmv2X/AGvPhtDAr3dtDu3hvMOM&#10;7fQ46cfn9OtfjnrNm9jdSxOjF4mIyR1H9fp+VAGNqiWtnCJIv9Y5Oc9+4x6YrPW5SSBsjlQCefX+&#10;XUVm6tcMyl2JOzPH1+vGe3A/Gs6zkJJ5J6fl15oA0lmWOdsDk55GT1HAx/n+tbVpN5R8xpMFSMEj&#10;t/8ArrlpZsNsc5PX6Adf8n/69XbabHCkg49cg56Ag/596AP3d/YL+LH9q6THoF5LvkiPlsC3IUcg&#10;4/Gv1ZCeYAwPPPv6V/L9+y38Sp/BHxDtHeXyoJ3VW/HgEgdcH8a/ph8F65B4g0K21CBtwZcHpQBs&#10;zWwI6fpWFeWQYHjiuyMe4cfXpVOa3yOByQf8j/GgDzC+sAQSOBmuD1TRw+QRnHP6817dc2ecqRg/&#10;Tv6d+9crf6eGzwCOvTp9KAPmvWNEyH4xwf8A6/5CvM9T0ponfBxt5OPf/PX9K+ptT0ncpO368HnP&#10;TnIry7WtEGHwuD1A9B9M0Ac18O9Tls9SRGfYoIJ5xynUj3219k212ktmrId4C8dhz0x+NfEttA+n&#10;XnmhcFCD3I98Zx9Rjt+NfXXgqb7dpagHewBXgDp1X2GaAPDfjv4dbXtFnWOISYySx4xleq9f/r1+&#10;Cnx98JS2+pXahD5in5uNudp4PHTH+etf0t+LNIW70W5WXCqYyeOq+uB0Jr8V/wBpfwL9mvr29nj2&#10;ork/MTlg5wcDgd89M0AfkPIgVioPHT6e9RHBUEcn3/wxWzrdq1nqE9qy4Ebso+g6HA6f56VjupHY&#10;duelAAvHYY689sVNC5SQEYP+FVY8c89Mfj/n/OKs7cMOcEdfz6Dt/n8KAP2y/wCCbHxN2xSeGbyf&#10;m3lG3ce0hxj36H8K/ctAGHr+fT61/J9+x946Pg/4p6csr+XFduIm9AWPGccYzj8fxr+qPwhqsWsa&#10;HaXsb7t6dcenXrzQB0gQZ64A+tBQDjv0/wD11Oq+vApVQ9e5I6fywf50AU/LBAzxnPp6VUmtwRjH&#10;B7VriP0AxTGjHfgD+v1oA4e+sQc5GRz/APWrz3XrHyjDOoyUYjP+8PT64r2i4twVOBj/AD2rjdZ0&#10;/wAy1lQLkjn8v8/rQBjaOJXsBLOfLCMpIyf4xghvqeRWD4he21ERyhDL5O7AwPlOCCRnvzXV6O/m&#10;W01u6hA8YbnBYGI5GP8A61ZkyQGIo5xncMkdT1yB2470Afkx+154TnurG7mGMSR5wuSTgk5JPp3x&#10;X5C3to0swUPsUMdxJ9c9vw4r+h39orw1DqPhyW7iUsYl3A45weDgdePT/wCvX8/vjKyOn65f6cwC&#10;CGaQDPJOD+nX6elAHnl4qldytnHGT9eOf89qz0Zgzc8ggDBHT39vpVu9C5KsenQZyMH1z3+n/wBe&#10;qEAbedzcD68jPrg/r2oA0olG0EnaOmfpjA9ea/SL9gPxkdF8WTaV5gCyukvP61+a8isZNgyQfm7/&#10;AF6cf55r6G/Zu8QP4a+JmlgnEdy4Rjuxw3c+uMZoA/rJ027E8McqnIcAj8eRW+mCvX/9dePfD3WR&#10;qfhmwuAeiBeuc49xx+WfSvV7SUNjBz9f5n6UAaQTrkZz/TsKkKAZ5yf659KchBHy8Y79f1qXAz9e&#10;PWgCsyccDken+FVJoiynIwf8/nWrj1/X/P601kB6jrQBxd5agg5AI/z0ridU0/IZsZz/AIV6xPBk&#10;ep/qK5a/s+vAxQB89a9pIdXJHB7fyP8An8a5jwXC+meKDKDsDCNvYhXwfp14r2/V9P3I+Vry6TT1&#10;g1iJkXJkSRPvYHqM0AfVMzBrWExRglfNHJ4wQdvP8q83160ISM9HwcYwfvemfT2xXoNk4bTYpAQx&#10;ZEICjIVgvzAD/OOK4vX1uL1wIT5YUrhm5zgcqQOn16UAfiX+3loUcVrFf+WfNiuwMk9UK44HOPb9&#10;O9flezLHMRg4BPPXgdP/AK1fs5+3jpTN4bv5gcmHY7BQcAqcEgn19OMc1+Ld4/ls23gD0PJI4zj8&#10;OmcUAbTys0TMTjOD65yePzHesJZys+FLAc//AF6kjujsbPAHykYwfb/GsjzR55BOBz3zgnrk/hn9&#10;KAPffhre+TrFvdBsMkiOOgAIb/OPzr+pX4KaiNR8JQyg5BCsO4IZa/k48FXm2+QOeNyr+n+c/wA/&#10;X+oT9lXWV1XwJYPnh7WEjPOCAF9v5f40AfVYUYBz/jUgUD2/rTlAxx9M08ZOM/SgCMoPSqdzCGXH&#10;Tj6VoEdj1pjIGUhu/wDLFAHFX9rndj3P6/5xXAatYB1ZWGdx559uK9eu4N2cVxep2ZKnA4/PmgDw&#10;WxsDB4gmYYADREE8Dk9QePpivVVvymqi2t23uk2GI7KByMep4wK4q6s411p0mJIlaFeh65zx9PT8&#10;K9dtdLBnNwg8skrJngE9Af8APbBoATVYZhbKyEIBuJ7ZyMDP4epr5b+JNzI4S2gXzv3rAgnCjK5y&#10;Pyr6z1ZUAIYADBKnr+PP48HtXyt8ShMbi3EIZszMCPZlO0jpg7gPagDxTVIY4dNL6g37lH3EY5GB&#10;lhjuD0560ngq2tdclWYxYRpXiXceQPvg4/DjtWt4l0S9vNMFlgEuDGzls7RCuTk8Dluh9e9ZXgJb&#10;Pwws1/PC11c27tJsLEDd5XzlTzjA7DPOKAPS/G+jQR6f9qlb5HIfvtIPHQe/T8j1rkfhhD9l8URS&#10;BwSm8Ec9jyf/AK3au3k1I+KLBxPEsUHkQTxcYYRFh8pA644yfyrnfBiGHxbGiJgD7QzdgSWHKk9R&#10;xz0xxigD9ENOGLKDPZB/Kru0d+c49az9JbdYW+eCUXj14rW2jrj9KAIiCCO3+c1Umi3Ke+f69a0N&#10;vYjio2XIPHXPv2H5UAcTqFt8rMehz+teY61ZF0Ydhntn1z/SvaL6EFWyM5/rXn+qWgKsFHP0/LuK&#10;APlrxXphkjcbeRgjv29+1fJXjbSAA+V+Qnp0/H14/TPFfeniPTgyscYIPvnqfbj9a+W/HmjjDlkL&#10;AkkgY7dgQf8A9f5ZAPm3w1aSnWIIIxuR7iJWHB+Ut79h3r9dvCSJH4ZYSvhJECg9SNvPH49q/Lrw&#10;fpkn/CWWkRKDNyhGc4+TnHt68e1fp/Zwm18PKolwSI2zjHzEdu5/zxQB3WjQJIZJIYtodgdzHOdi&#10;84+p6/SuY8ayPFYTeaMExsR9cYAHX6f1rpvD8TJaRqpYjYThu+T+f51xnxHvBaWDfMCfLxj2YgA+&#10;35UAeHtdT21vDuVUYRoDGo6P3z7Dv+db9k8bI7RjIA6Z4/8A11wGuXi4hjkl5Xng+uAxxx0H59MV&#10;1ejzb7IEHAbAzz3GQB/icd6ANm7TzIXicbgAMbTng9ce4H9a+afGGjSR+JFiSFFYSxrjgv5cZDs2&#10;eSfm+QdP14+lI5fOWVScHgAjuScAYz6etefS+HzeeLrK5U4TzhE2e8cQ39Dg8yH2/WgD6o8EWUkP&#10;hqNpRh3O5scAHHT8Kpa5bB0cY4yfr0Ndn4atzF4ftgDkkZz6k9+1ZGrQE7uOP89f5f5xQB8xeMLL&#10;Ku5GAO/Przn196+OPH2n5aQ45UH8Sf8AOPyr748V2YaN1HH/AOr8K+QPHumFVlPTv149cZOfx5H1&#10;9AD49RhbaiDnD5HP0/lX0T4Eu8JG27J4P1zwcfmP8K+fvEFoLe+PzAAEY9P1/p+lemeAbwnZuPzD&#10;H4+2D/ntigD7u8HXS7Bg5Hr0yeor6G0SUFAD0/H16V8q+Cb0FURckcfp378/r9eK+l/D0uUTnA/x&#10;/wA8/pQB7Bp7AoBnGP0rwT42amkoi01+RdzRxHv8q/MeD2HT/wDXXt+nyBE3Eg7QfyxXzL491A3X&#10;ii2towHdVZvmGQpd8Z79FFAHoXgvTrQ2dv5CMoOSM9Tzwcda930WGOAHACBcY+g6kH615x4VgRYh&#10;I77nQDj0A4GPyzXqUNsltZSTMcgJnJGMe2Ov+fwoA+Qf2kNYDA2cA3mVgvX07fnXwjq2sSW96ltI&#10;ABtPJOMAngfh/Ovf/wBoHxI7+IorJHDFZN2AcrkDgHjt+lfCniTxHLLr8pBHlIUGSQCFU5A+p9v5&#10;0AezeIfFLDTRbqzGQ4QKOo3dsccjk/8A1q4vw211FNBfyKE+0SEIZGzlI22gY9yePp7VwVzq9/ey&#10;D7M21z0I7M3f14FXdJ1G4k1G3tg32gSNlFx8ihDgEnqDnOMn0oA+qdY1Py9BeR+iSmTGc7UiQ4H/&#10;AH10+teG+D5i1wzsctIzHPUnJySee5r0PxRJ5HhO4WR/nEccC98ZIYg++B1/OvKvCs3+krk8j5cc&#10;YyeoPPpjH59xQB9seCLjEURAzxz6464Pp+NfTXh52KryTjp/TFfKHgaTdFEAc5AH/wCo849elfUf&#10;hhxsRgSQwH+eM/59aAPY9MbONwyCPpiu2tQNgxxXDaURsAzzx+HPpj/PpXbWn3eDwP09sUAXcVQu&#10;l3KR/n/PpWoFHbnp6/4fpVS4XKnjI/WgDzrVkHI6578V4z4ljGxsgHGev9K9v1ZAFwozn+v61454&#10;liO04688+/8Ann86APkTxvHhZCR1B/Ic18yairJcSygb84/PGAMfr+dfVfjkFkkPscjrnjrwP8+v&#10;evlHU5GF75CcEtu6+3Gfw/8A10AdB4P0WTWteSFDiOJVU4Hc8Aj68/rX6P8AgXR4NKtILWFSxAGW&#10;6f55r5e+CPhVTFFerEpeXLsW+8MEYH6/Svtbw7YzS3IDnHIXp27dKAPV4Q1jpRuJWwGHGPSvze+P&#10;PjRLzxFdrHJlNPUxeuXccn2P+cV98fEXxBbeHvDMtwTlbeIu2f8AZ6YH1/pX4rfE/wAWTzzO4bEl&#10;7IZmJ77m6dOc8fSgDp/C119odr6WQKtupbjszcEfWvQdMuGknA6oF+bHcA5Iz2rwnw9eGLSDufEk&#10;zdM/wjuf8evvXs/hNmuIXnIIDkQrz/CRk5HT0/8ArCgD6I+EuiS614gfUZRk22I0OOTNLwT/AMBX&#10;t25r9CYbNbKwitkGBGir27d6+dv2f/B4sNLt7ydcvNuuH47twn6V9N3a4Q8ZNAHA6rk7hgkHj0ye&#10;1eMeJVMZmTBDAkdc4PQ+34/iM17Pq5IDdOff19vy9K8X8TbQrquR/XFAHhGujDFlySSM46HB9T29&#10;a4pFc3ABJG4/jj9efp2rtNbyzPjgA9Rx19Tn/PPvXLwxbrkLnOWxjj8j/wDqoA9f8Iw/Ii8ZBzkf&#10;y/H1r3zQ0xt4xn9PavEfCceBHxj26dx1/D1r3nQ15QDGePbt+VAHoFivyjjOe3tXQwghQf8APNY1&#10;kvyhc9PX+f8An/GugiUcDGQKAJ1Q8dxVW+nS0t3nfoo/X+taAAIJx0/p7V4X8bvHUHhDwxc3Tvt2&#10;KRn3PC8UAfBX7S3jS48R+Ik0OFz5EJLSdDluMYHsK81+Evgj/hIdcV3iYoCMHHAA6c+1ecXms3ni&#10;HV7h8s8ty7ZYDnDenr37dM1+hfwB8FxadYQTSJh3A55JPrQB9IeA/C8GmWcYxwAB9MAda5D41eNY&#10;vDejyQQSbZX/AHSAd2PUjv717WJI9N015scBTxx+GP0r8y/2gfHJ1rxAun27ZjsGZT7ytjjr/D6+&#10;9AHmVrejUNUnlkbzEXkE555yTV681Q3d2uQdqKDj+8TwOSK5nRbiK0097qVhuIKjJ/hB5P44x/Lu&#10;DU0Wd9UvyqnCudw7Abce3PFAHtWj6Zda3dWuiWb+WLlwjOMnagGZDjtjoOeSa/Q/4e6Iml6SpVNg&#10;kCqoxjCKPl/+vXyx8FvDAvp01Xbxc/u4/wDZiXhmH+9619y2kKwxLGi4VRgcdOKALSJyOasBeCPX&#10;NCLjgdf0qbaMDnJ9v0oAhK5NIwODzwPapyPSoZflB5oA57UGwpHTH+cV5rrbkK+D/n15r0DVJNoJ&#10;I/z/AJ9q8r1+XAbPH9fYUAeO+IZQ8z4JIBP5VwE43ueMjnrweK7LW5d8znuD2Hb6evHWuOGGkC9h&#10;j/PvQBuaRADKM9M9z1969w0K3PyYGAPY/pXlvh+3y/zE8+p6H/6/rXuGjQbQmev9e1AHcaXD8quR&#10;1/pW7d3SWNq88pwFBqnYRhEHoPxr5r/aN+LNt4F8MXLRybZiu1cY5J7D8v8A9XcA+GP21Pjm1xI/&#10;hPS5sEn59rdvrX5labbXGoXpIVnMhxjrnnI5z6/5FdL4l1nUfG+uTajM5kedicnOAD6fqO31r3z4&#10;O/C6fWNRt5HiJQ+uTkfqf5evpQB7p+zd8H45LmLVtSi3kbTgqODwf0z+PWv0zl1Gx8K6OiYVNiju&#10;Bjj/AOtXJfD/AMH2XhnSUZ0CbF9Owx1/z2/CvG/i147tjO+mwPlUz5hUnAGeAenXv14oA4/xd4pu&#10;/FOqkB/llcj1IjB4x9T3rtLIiz06K2UbTwPf0FeJ+DXa+ujdSHdhsHPI6cAdPb25r3K2KxRy3k43&#10;RxKMKP4mPCj8OtACTWr3s0WjpwHBluG7BB/D/nvXZ/Z4tH035BtluVwMDBWNegpfDeiukRu74ZLf&#10;vZjn1GQv48EjI/Ks7XLs3dwZG4UexIwOOKAMLZlguehzj1612eh225hxkj0+lcvbxb2HbHpn06+v&#10;+c16d4dtMgFQe3br/n/ODQB6HodrgAelemadACo7D/PWuW0m1AAOM56+/wD9bv616BYwhQO+aANO&#10;GPaP88VZAOfQ80KoA6YqXbz6g0ARhSSeOlJjI+lTFQOnGfSm46c0AV24zz+NZF5IQDg4rXlyoP8A&#10;+uuVv5yoY9Mf5/z/ACoA5HWbkfMpIH+c14x4jvmG7JyT6+3r/n+tei69eYVzzn/9f414nrd0ZJWX&#10;HT8Prg9PWgDmZ2MjEdDuI6ccjuOlaOm23mOADgHpx6j6VmqoZwoIIHfiuz0xYrWL7VMcKvZvUc+9&#10;AG3LeWfhzSpNQu32hFLc8fhmvyL/AGmfjteeMdSn0bTpT9liYr8p4OOo9ule8ftN/HfyUl8MaLNs&#10;ypEjDsDnJzjHQfl+dfmJqc0l9I5Y7zL16k5PTnoccZPagDEWKXUZgvUEfXAPYDt/n0r3T4d/DubV&#10;LyI7MJlccc9cjI/+v+VZvw98DTaxeRBhuLYyT3z7/wBa/Rv4dfDq20W2S4kjwVXPpj6ev/16ALPg&#10;TwRD4ctFkcYcLkZA4479zXtGlaYTCt3LxnO3PYHqfX86i0mwfUbrgYiixkc9fTNdVr08VvDHptvy&#10;wXL8cZHqfagDwTx3eqElkYERRgbTwPx/GsL4P/DS/wDHXiQatfrm2jb5QQCGwRx+HX3+nXqm8NXX&#10;jfXotKtlBt0PzsOrf559a++fh34G0/wdo0SRRBHCjt1P6df/ANVAG3pWj2nhvSo7W3UAooXOB/n3&#10;rjdcvwAysefrXX6veg7gDnHFePa9ectg5Jz7jg0AcVrF55kjBeSP5d8Vz8cbSnBAJP06fT1/H0qz&#10;M3mOSBkjH+c/z9K0bC2O/gZye3T+v/1/fmgDa0exd2UHnHHT35/+vXsmh6dtVOPboMe1ctoenAbc&#10;jn8P8K9Z0qzCqMDn6UAbWn2oXH4f59q6u3i2gZ4qrZW+0jj/APXWwFwBj27UAMHAz07UuMf/AFva&#10;pSvtjr/n3pAo+uKAIgOQT1/z3pcYzxzzUmD3/wD1/SkIH0oAgY7R16ViXkwUFs4A/Uf41o3Um1Tz&#10;jA9PWuO1S7EakZ/z9aAMDWL4rkBuP8eteQa7qhCkA/j9ePzrqNe1HGctx68/h1/rXz/4x8SxWiNu&#10;kw5PTufrzn+XrQBj+Itcit9ybsMfy+tfMnxM+K1n4T0uSd33TkNsXPX3PoPaqvxE+JVtoltLe3Uu&#10;HbIVT94n2/2fT+tfmd8RvH+q+KtQe5uZG2FjtxnGB2A/Xn25oArfELx3qPi3VZr26lyDnAzgAdRj&#10;8/T0rzOz0m51S4EcK79/TuPp2GfWpdPtJ9Ru1hQksT29z/nj9a+4/gh8FZNReK5uoTsO049cf4/j&#10;QBT+B/wJn1Bor26jOwkbjjg/54/H1Nfqb4M8K6d4fso4o0AKgZOB6ccfyrE8O+G9P8O2UdpbooIU&#10;c7eh+vGcV2drdBfmAPBGBjr0x+I/z05APQbEop3vwB+g9Sf8+lcl4j8YyX91F4f0TMksp25XJ/PH&#10;8zXnPjT4gLpyf2JpZMl3OQmFPzEt6ccfz9q91+BPwsulVNd11d1zKoZsj7u7kKP8+vbigD1X4ZeB&#10;Rplil5eLunkAJ46n0H0r3WG2WPHHA9v8/wCRTba18gKiLtCjAA7e1aIGMnH/ANagCHaaQr2NT4wB&#10;x681FIQAT/nj3oApyOEUj/Oa5zULsAFc/Sr97chQSD6//W9a4DVb9QDg8DPT6e9AGTqt+AG3HgE1&#10;5NreplmIBJB4H6/y/wAmtjW9TOGGckk151cSyTOSemevb/PrQBWkJcksc9frj0/+vWlZ2pJyMZzn&#10;+tR2lszEN19fp9Peu20nSg7ocZI9e/5Y/wA96ALuj6ZuwSOP8a9Q0jTNqA4yB/Kquk6ZtCtgADk8&#10;V39nabQABgfTGP8AP+RQBNZWoGOcfnXQww7On+elJbQhcEjBH+f8/wAquBcDrj3xQBGV6jv/AJFO&#10;2596fjgeoo25PTH+AoAjI7UAY+U85p5Gcnp79KNuTigCMpxxxQowOOAalNMbgnHU0ARsT34/zxWZ&#10;dzBM5I4qxcTBRwc1yGqajHECScAZ7UAV9S1BYwxJ/r/n8q+Zfiz8XdJ8F6ZPLPMomA4HfJ7DHesf&#10;41fHLRfA2mzu04NxyoXryRweP6V+M3xY+Nmp+Jr6e7vrjchZtkYbgfUDr1z2oA7j4w/HK/8AE9zL&#10;cXk5jt0J2IGyWz6juPX8q+KfFHjKe+lb5+MHA6AEGsLxB4mnvpDLJJuPReeAB/I/n0FcQiXWpzoi&#10;c788f59fwoAddXU97OIYzn8Py/GvVfAXwv1TX7tHaNiGOcDr056/pXZfC74N3+uXcUs8O4NjjB4A&#10;I6jof8+1fqR8L/graaRBFcTRDcoHrx6/5/8A10AeX/Cr4Lw6Rbxyyx4I56Dt659PzJr6D1O+sPCt&#10;glvbYLkfKF4ySDn6D1/UV1XiPVdK8KaeyKF3nO1cjJ6Y9Pxx/wDr8p8G+Dtf+K/iHgNHaKw8xxnA&#10;Gfur6k+vagDS8E+E9a+JGtB/m+zb/nbH6Dt7ZFfpr8OvhvYeFdPiVYwHCjjHT1Jz1PvUnw0+GGle&#10;C9LgghhCuigD8B6mvX1ULgelAEMcYXA7c5//AFVLtB/Dt7U8DHb1+tLgd+v07UAR7cfUUmDzzUmA&#10;ce/+cUmM+/8An1oAZ68dKAo7U8L7f0pOcEenf0FADDgd6rSyBV4qSWTGTWBeXgUHB5oAS9u9qnBz&#10;iuK1HUeuW6+v86NT1MgFQf5YJrgNQ1AkHnLH9cdfegA1LUixKg5yfrn/AOvXJTTtJJ15J69uPf8A&#10;SnzSlyccnr3/AE71GsOXX5eTwM4/QfWgBsMLueTjv1/D+R//AFVs2lpkjjr04/8Ar1JaWbHG9evr&#10;z9O9ddpumlsbh3P/ANegCKw00yMM9T/+uu5sNMAHA5/z1FT2GnBcfLzxXVW9pgcD86AIre12AcVq&#10;xx7cDuM/5NSIgAGBmpQoHTkH+tADdoGB6cUpGTUm3nn3/wA/rSHP4f5+lAEOM5PX/PpSYwcZ/wDr&#10;1Njj19vb60hUUAR4yOvT+lN2luRxj361KV6kevv+VKB370ARY4xj/PemE4xk8D8f881JIwRSzdBx&#10;+Feb+LfHel+HbWWa4nVAgJ5OOn/1qAOn1bW7TTIGllcLj1NfBnx5/ao0Twbbz21tcK865G0N6fgf&#10;evm79or9sOO0e40zQrgkjK5Unrzxx+H9O9fkH4/+Juq+Ibye6vp2cuxbJboD6Z9x+PvQB6n8Zv2h&#10;PEHjvUpzLcMlux+VNx6Y7enTP06+lfI1/rM15MzBixYg/Uis28vJ7+X5STuPPOOox9P8/hXeeDvA&#10;Gp+ILyOOOBnLnAxz19aAOW0nRbzVblY4FLksOOSQCOP8/l3r7N+Dv7O97rNzbz3URcnHG3p+vHri&#10;voD4IfswSzSwy3VsWyc9M9cHnntkf4en6xfDb4Oab4bsoVa3QOqjOBnkDrzQB4j8If2c7DRrWC5u&#10;YQrIo6qOPb3x+VfZWleH7XTY1hgRURcV0sVpbWMI3kKq9B9P1rjtY155WNpp4yeMnPHXvj/PvQBP&#10;qmqW2nL5cfzytxgdc4/zk1zEdhd6nKJr8kg8heSB6deM1oWGlNI5lm+dznk/4fnXcWGmDA+X/Pv/&#10;AI0AZOn6SARtH9PrXcWWmAAHGPqKuWdhtA2jn6f0rpILZQBwAB/n3oA//9P82bDV1aJY5Nqg+vbr&#10;jBqtdzOblPLIYE9B9P8AI+tcJ4dv/tCo0smSAcKRyBx/jXUXGMoUBGeCSR+Rxn/D+VAGnKiXUWWG&#10;SPXHXpjvj+dZECsyeRKuGH5/UHHp+ta9reAAKXOQFHCgdPTt9f51m3coWUPEOvXoc569/wDI9cUA&#10;X9Ivr/Qr9Lq0HllDnrjIz36Y6f8A6q/aT9lf47xeJNNh0bU5P9IjAAJb7wHt2r8TZ5t6k78AgZ7j&#10;nv8A5xXe/Cvx/feCPENtfWs3lBXBPfGOcn+v6c0Af0828izoJEO4H37dqsBenYHNfO3wJ+K2n+P/&#10;AA9byJKpnC/MM8g9u/NfRyAt0PXpx/kUARBd2OMc96eFPc8H8vy9qsbCPmPuff8AH/P1p4jA+XGQ&#10;aAK+0cZ5/wA8U4Fk69fz+n+fepDHnGRj+XHtz+dIVJye3PcD2oAesme3fFTAg4OT+ufpVdUOOR0P&#10;r19x/n+VTgsCeefx7en+FADXgVs8ZBqjLaDGT0/z0rWU5yvc+3r708ICSD1GeOtAHIXunefC0RGC&#10;e/p/k15LqFpJpU7ArlHz8uOh7j+or6DkgDH1riPFOi/abYzRjke3p+FAHwh8d/h1B4o02S5SMGWJ&#10;TkEcMCe/fNfjD8SvAp8OaxNEqFQFJG7tkHjPt/ntX9EF9pkl5DLHMgDLlTu7E+3/ANavz3/aQ+D6&#10;XVjcalZw4c5BwuM+uOD+X5cZoA/GnWbFZImfA9Rx0x6D0rh2Qq5VuCP0r3HX9CutKuZbN18sp2bn&#10;OMjv/wDXryvVbExyGRckjqcD6g+30+pxQBmbQBnIHT15p0EygbGHHXGfQf8A16dbqX+Vmz+GeO/0&#10;+tJNbkAFORzx0P1xz2oA0XUNbnb0wT6A57fhXX+AfGV/4R8QW2qW0hRomBODgkHjt6dcVydkFeMo&#10;zEkjggA4xx16c+9QyKYpjtY84/Xpzk5x+tAH9Kv7OHxisfH3he1j81TOiDgtlj2r60tL5TxnP/6q&#10;/nR/ZU+MF14M8RQabdSFYZSoHbBzkj2Ffu14X8Twa1psGpW75EihvX/Pr3oA9ztrkDBB5962recd&#10;M5HH4+wFeb2epg4DNkfXp+v5V0tvfBsFT1H+fz/+tQB2Ubq4x39/Ue9WlxyOpGT196563ulz8xz/&#10;AJ/QVsRThsY7/wBP6f8A1qALmMkjpnNLjj/IpFZevXGepPBqcL046/n3/wA/5xQBBt6EjrWXqloL&#10;mAkD506cc4xgj8q2wuQRjr9ajMYIwR/n8KAPMEmZo5LF/lMeSnc47fl0r42/aE8Ftr+jXX2aNnm2&#10;sw7AcdB6g8gj1r7X1y1axvVuYlyBlsDuCec+1c34m0Rb+yMqJuQqDkjqD3H8jQB/M74w0S90vVpt&#10;PvEKyIepByR7DmvLZS6XG6TAAPAPJz2+mAMc1+m/7T3we+walLrFqGaJ+uwcAdv69K/OjxDpk1sR&#10;5RABXB9sd+w/D8fSgDFR/NtnaI4wBxkfjjjsK58k53k5bp244/LH+eK2oInjR1b5SRk459MHPof8&#10;+lZi7Gd0cEFv9n8+Oox1x/8AWoAtWeoblKk4CdBnr6YreRmbGTtK4B79uCDj2x9K4lUaGY7j8pOP&#10;cjsOM9fY10FleKcq/APTnkdsY6/596AP1H/Yy+MyW8sXhe/faEbaoLZBUn09q/Wd7JJ4gUIIYcHF&#10;fzNfDnxjL4P8W2OrwOYkSQbhjqvQgn+Qzj86/o4+DHi+08ceDLG+ik3uFGT3PbP5jFAEt9pIcMFG&#10;QP8AD1rjL3SgrnIwDwT0z6V7tdaeCTuHTPp7j2rk7/SeDxg/T/P+fWgDwi8sfLxwTj+grDmhaMkg&#10;5PPX8z/n869W1HSSCwC9M9vX/GuQurHy1IA5Htwef8//AFqAOdguXXqcAemD35Pv9T711mn6nyBn&#10;kEd+v/6v85rk5oCpLMDzz7e/+c/jTI5WX5jyR34/PP8Aj70AesR6gEniulJGMKSO3pzX07oUMusa&#10;ckqTb3G0+xGOa+KIbwSRmJjkkDB98+n/ANf+tfSfwY8SearWE83IbbyOnTB/z+FAHG/HXwF/wkvh&#10;65tzgnY3BHfB79eeuPUV+APxe8KN4e1u4Bx54ZgzdRwe31x7V/Tz4t0tb2KW3YECdGPTJz0PPpX4&#10;wftUfDGz0/VZrmOLeJ9wHoGUk44A6+goA/HbUlWPejtjZ0bj5h6D0x+FZFhe29ujCQ4I449O35YF&#10;dz4tto1k/wBWEEeQOMYXsCO+DXmkltK26SIFkHJb15znHX8qAJJrvc/ynBIxwccn/wDUKS1uvLbb&#10;nb2z6e9ZbSccnIbp049P5U2NsYbGCB/n3zQB6BoWuzWOoQXMR2tE4Ye3vkfTt0r+kT9iL4u2/jPw&#10;RaWM0oM8ShGGcnIyOmM9K/mOgmbdgHrgYz/L/D/9Vfo7+wt8Wn8JeObfRLiXZBeyKF5wNxI/+t7U&#10;Af0sqqsOOh7YzSsgbd3Pf/61Z2h38ep6dDeQNlJF+mT69/0rb2+vGP6+lAGJPAD9Pr6GsO7sgQR/&#10;n/Oa7Noge+T/AJ/OqMtsedw5/OgDy6/07IP4dB1rgtU0kSIzY4/lzXuV5ZA5JGT9OK5C+07O7AGD&#10;9evUUAfOWqaJ+8LEc+p9O9el/D3UZrXGngbzg5yeNydj375q1qekBsnHXr/+vHTj3rE0d20rVY5Q&#10;FUBlcZ9futz9PagD2y/t5buEq6gI6Hkj5Rkc4/pX5vftS+FIXsbi8ZvNmcEEn5hxx/8AX71+mMd5&#10;HcWqLncAG/I9OR/n1r5r+M/hy31vTryB4mcHn0AJ6EfSgD+X/wCKVg9n4hm3AHrz0Ge3bGa8zVZH&#10;G70/HNfZX7RngaXR9TnO3kMSe+PXPP8ALj+vydHCNjAnOcHGe/8ATnv/AProAw1TY/HUH/PP41oh&#10;N43MByByfU+1MaHGCq4AyCT2H6dK1LSOORNoONvUnHYcUAaXhXUJ9F1i21OFtr28iuOe6twevBNf&#10;1S/skePoPG/w8srnfkyRiTGd2Om4fn3r+UeOERzsqcA/oT0/l78Z+tft3/wTZ+JW6F/DF1LgwEhc&#10;nOVY8d/X+v1oA/bjZ3IznH/1qeqkcnkUyFgyg9Qef/1VZA/KgBoTpkc/XHXjmmeX2xirH0HP+eO3&#10;8qTGM8fnQBReIH7oyDjt6Vk3NuHVhjqK6RhjPH9eveq0sQYEgc0AeVaVCtvfpFISCHaJ/wDgQIB6&#10;n/69Vrqwa1lkQY3Jxub0HceprX1a3a11FyowHKvx+tT6jBFNLFcu/wAjBWweAQfXvx/kUAfP3xP0&#10;OPWNDurdt8jOrjAGSCwyD+dfzrfHfQpLDx7drGpiSf5icd14JAP0/D9K/p58Q6f51hPFC+CqsBxj&#10;BTkY+mT2r8F/22PA1z4f8V219FExXfIM54If5x7n8Pc89KAPzdv4WicMx3lxkH6HA4OMH6VnB1Vw&#10;ynDHB46H3/GujvHhlc/aOsYwFHfr19M//XNYciRhiqEgNnHAwfQE/of5UAPikKZY/MTgj+orpPCm&#10;rT6P4gsdThODBIrj2x6H88DNcsvHOMEg574z7f59hW9YxLLIrcLnkY7Hnj255PtQB/UN+zX4rXXf&#10;AdrIX3FVRhk9Awz/AFr6ssLrJBB45/X/AD6V+Uv7Dfi177QILGWTO2Axrz12Nx65IzwP/wBVfppp&#10;t5hVOcAf5/GgD0+2lLAZ+v6etai8+/48VyVlcb8ZPI/z/jXUWz71GeQcUAWdrcd6QrgHjI/KpAMD&#10;/Ip238RQBWljDc9DWNdQAggjPb0zXQlD17//AK/pVeSIkH1oA831GxHJxgfoRXluv2GLi1cDgyFT&#10;/wACXHXr1xXvd5bDnI9favOPE1p5dt5oXOyRG6f7XU0AdX4ZnaXw7AFAUoQjsc4zjBwe/p/k1R1G&#10;IwW8u4cg7voenJpvhUSSaZcwLLuEbuoA5A53ewrb1VTcxSwxKG8wB1z346DH+e1AH5qftm6QdQ8F&#10;6jEkRfMDgNj5VZeR9T7fjX89N8WVkRh0Xntjvyfx5Ff03ftO2Tah4PuFHJlikByDkZGMjB6Hv+tf&#10;zJ+JYWttWnticGOR0xjHQ/kPQYoAoq5MBYDB4/Djgn1PeqW4iVtwwD79eefzp0Mi7AGYAAc9RgZz&#10;17/SocDljwD0Ppn16n8/6UAeg+DrgLf4A3OccD1B7n1/zmv6Sf2I9Z+1eCNLhY8iBozk55Q9uK/m&#10;u8IO32wpGcBccZPIB/P/AD1r95f2BvESSafFp4O4wTuo7D5xngH9f50Afrih3duv51KB7ciqlrJu&#10;XitBfu9en+f8/wCcgEZXr7dOKUqCD+VShQOc8/T8f607bgnnBH6fSgChLFuBz3zXNXtoWB4zXYun&#10;vnH4Z9RWXdwhhwMf5/z1/OgD571lXt9aYoGJEkRAXng/4H1r1iyZGZUc5cRhc5zj8P61wXiyJo76&#10;XywCT5YyTgcnp/h1/pXe6ZH5CmaQrnYOq5OQOCB/OgCHWJoI87SARgbsZPPt+lfM/wASLm4sVW5s&#10;4vNkW4VTuP3gVIA9uTn1496+ndTjMoeVlwSB1wG4HX0x/j1r5j+KFrdXDtDpzKryXUe5m5xuQ/N6&#10;cf4D3oA8vvr27XTtRtbpt72zQwqxHUS8kk/XJJ9s9K8/8NzzzfajdTgJJI1uVX7oeTuOv8I/+tzX&#10;sOqafZ29l9gvXaV3ZJJGBxu8vAUHJ79ye9Y+n6G7tb/YoYrRN0txKgXLeYwCoQxwOB9eSee1AFnw&#10;nFINOsgCVTyJUIb7zKh3J83Uc/l09q0fDmnTJ4lgvZCCrwsNh+8rHGPwxnqPTpW9o1va6Xax2ko8&#10;2eFfmBwSnmEZA7ccdDRY23l65DLvMgO9WbgDjknHU+nX09qAPsrQ5d+n2zE4ygPt+H4V0AXI+v4+&#10;tcb4flBsLbIyQg/l/nn0rtITuGc8D/OaAF28EDgUFc5HarGDxx0zz/gabs4Gen4/59KAMi7hJUjH&#10;UVx+oW2QwHX8f8/nXoM8YIPP+TXNX8BIZT04/P1oA8K8QWAcNxjB5/qf0r5z8b6WGjc9AD055z1G&#10;en4dOtfXet2KkNt6fkK8J8W6YJIXUjn+Y7Y9uKAPmPwNok0vjSwZAoUyOVLnuqdMcnHPWvvWYXMe&#10;mWW9OWUHpwNvXj2/wr5b+G9jCfHw3oXeGJ2XsOTg/mPQ4r7Q1e1iWKxUKEHlgYz/AH+TxQBNpkqQ&#10;QqpcuQoXjoM84OeleOfFm4eS3MTMEeQog92J/T+Wa9z09I44hhQccknr7e1fK3x21WaFoI2k8uJ5&#10;tpC9ScHHPb3x29OtAHh2v30ianFEiYDqVwSD/qzgce5716bpV1Fb6Qs5O4DaRzx0wevOcjj3P0r5&#10;i1DxHHfXFukRIeLdGCTnIDDj8f16V69basiaUrSNgDbkYxwmM9fc8/Tt2APYNHvVliluZmzhtwUd&#10;jj5R68elTaTafa/FCvMSBbwv15BLHr26kD8K4nwhqa3kTqSSpIO3P3snAGR7dK9d8PWKy+IZYoUw&#10;iQL5Zz6tyR2/r+ZFAH03ptv5ej2qD/nmP8isTVYMqWxkHn6128MQS0iTHCoo/Sud1KLJPoD/AJPW&#10;gDwzxJaeYj4GevOP518o+O9OysjKBjBHOecZ656f/qr7S162OH4yDnP0z/n/ABr5n8c2COk525Jz&#10;tx0Pbr16UAfnn4vsmjnK5GRkn04Pem+D73ypkjZg2MY69zwR/nnr612/j/TiryErtIGV56/z/pXl&#10;egzfZ74RA4JPIOMHHUgZ+mMfhQB9xeArzaiKecYH1JH9etfVPhu4+Vcnk4z6j/H/ACa+LPAd8DFG&#10;A2QSDj07Y/ToK+ufCs6yRo+cdO/9PbigD25rryNOlcddpH5n868A02wGteMLu8cfJFJsBPGRGOc9&#10;Sef1r1nV79LbSlZxkHLH12qM8DPNedfD+O5ubYXYQHfvkZ2GMl3PGPx/+vQB9BeGbGKGAEqM5UH8&#10;TnGa6PxTcyW+gzyREAhSeOePTt17Vj+H9z5jPKhsn0Ix2/GsX4s6x/ZvhmfL4Cqfu9flHpx1oA/I&#10;j4u67PdeLbqRznBaUYGSCeFHP6+1fH2v388N+UL/ADyHJ55PODx+HFfQHiGS91jXtTu1yA0jKD9O&#10;uPUfSvEV0SbVfEhEYyI3yT0IVTgDHf2/xoA9A0PTZhppupcB2yvTnkdf6AVneFIr278VQ2ylgHkV&#10;R34Xnj05BJ/D0xXud7oUen+HigYHCj/ZwxHHqeT1FeX/AA8sJx4nu5gCsUCOM4GCw5OSe5yAD+tA&#10;Htnjvd/wjdlCrEm4kkmYHjP8I/zmvI/DkzQXgUnB3HvjAOPxP4+3tXtPjuFVsrWIAqYIEVeScHbz&#10;z9T1H5V4RpJ8rUsdDnjvgev+etAH2b4EnVhFyThQD+XXNfV3hWclEX+nf1r46+H823ysnIwOuM/5&#10;+lfXHhSQNEjenH88fjigD3HSpCdob0HPH8672zBIHb+leeaWc455H9fb8e9eiWZKqM9eP/1flQBr&#10;AZGMcjNVLhPlOeM/Tg1ooBtGBn/PvxVa4T5eBx/nFAHAavGdpOOBn868e8Sx/u3Yc49uT7CvcNUU&#10;YcsM4/I/48V434jQbHLf/roA+QPiMRFbOV4H9D2/pXyZa239savsdyfNk28Y4Hcj6AV9N/GG8jto&#10;WjJwW4xn1655/T8favOPhL4btr/VPtLJv8tQqHGSC33ue2PYd6APr34YacLLTVMUPlxsFCgDGMdC&#10;e4zX034b0yZ8zv8AIijceMZP+RXnXhnRoY4obUZOSO/A/Ef4V7VLJDpOiyTZ52kfgKAPi79q/wAb&#10;rpujjRYHIkvW2kDug65+v9cV+R3ivVZdR1iKBWykLhQAe4/XA7V9ZftBeNLjxP43uVDb4bTdGqnO&#10;N546e3rXxBq5aLUbiVj+8jOAPVvT8/f8fUA9HttULPbwq2EIy3TkIOSBn26V9ffDbRX1N9M0hBhp&#10;mDSHPP7w5JAHcL+Ga+H/AAVBPd3wlcghSuzOP1Ht1/8A1V+ov7M3h/8AtrWTqrxkxRARx56Bmbnn&#10;HfrigD9CvAmjppmjRqo6hVX2VRgD8a6K7X92QeK07e2FvCkC9EAA+lZ9591sfp2oA891kcHP+Rmv&#10;EPExBV88dvUnHt6e9e4a0RhuM5/Tn/CvDvEpGJMng5+vXsP6UAeGayp3NnnJ6+w9OmOv5c4rn4E3&#10;XK45IIy30PY/h2rotX5kOTgcfU//AFz6enSsPToy10mOCST1BJ9eOv0/GgD2/wAKxOVTPXjt2z/n&#10;6V7royY2Dqen5V414ViwqE9Rg/8A1/8AIr3HRYzlfXigDubIZA5rdiHT/DpWXaKNoA6/n3HfitmI&#10;cDHHH+f8igAu51tbd53IAVSfyHrX5h/tSeOYdVvR4eEoKK2+QZ44zx9K+7/it4rtvDfh+4uJH27E&#10;LdvTp+J9a/JS+kk8Ya9c3hUyyyyMPXlvT069KAL3wd0C213xIJZLdmih4Bx8pAHXOOcn+dfqd4I0&#10;a1S2gW3i2hF7cY+vrXhPwc8ADTLGE+SEdgC3HPPPt2r64ggTRdOac4VVUnOOnFAHinx08cR+CfC8&#10;8yEZjXaqg/eZugA9a/I3WPEU2p6v5TvmV3Yscn7z8k+4HvXv/wC1b8Sn1PXn0mKfdBYgytgnl+QA&#10;Pfn/ADivinQdTeW/lv5WyYwNp7Fj1PJ6Afr+gB6v4k1qO0tI7GB8twnH5n6c/j2rsPhjYzarLHFb&#10;/NLPIsKeoUnkk9+ma+V9Q16fV9bFnFuIRtoHrnr0r9IP2bvBY+S8cbzEu2M4H3peWb2OOAPxzQB9&#10;yfDHw7DpGlQiJQI40WKP/dUcn6k5zXtcKYwOuPf/APVXO6NbJBbxwxjCqAAOn9PaurjX+Hpj8aAH&#10;hfb9OnNPxxjGKcF/z/nNLt9Bn8KAGdcrVSf5V69Pf1q+eR16Vl3jfKex/WgDjdUkzlRxn/PrXkni&#10;GchX7f4/5Fen6u3ykDjP4fWvFvEdz8zfNnGf/r0AeW6nLl375yPbn0/z/MViQqWkLEdcVp37FpGx&#10;zuPH+Rj/ADxzTLCNZJAccZ68Hp9f88UAeg+Grfc2cdPp/k+v617bo8G1VyOc/nXm3h20Earxknj8&#10;P1+leuaeEhg3ucADJPT9aADxBrlvoGkS3k7hQqs3p0GBX4Z/tQ/FK9+IHiu406zcmytX2r83yk+v&#10;A7nivtn9rX40/wBi6e/h3S58XU4I+U5IAB//AFf/AK6/KR/tN9clkHmTyud3rnPOenHpzQBc8A+G&#10;rnUtUii8vGTz/UV+uHwV+H9lounxXEsYDsM/16+9fMf7P3wwaNI9S1KLIYZAIx9f/wBX+Ffbmra9&#10;pvhnSiGYR7EwBx/njNAFf4pePLfw3pD28D/OFPAPJwPQ1+eGveKJdb1IxZJedxI2DxyeB+VanxT+&#10;In9o30sk0++KFWZgDnLHgDOe34/XivMfh9bS6ndG+uiSXIYDOO/yjmgD608D6f5FikRwSdp6/wAR&#10;Gccdu/6177oWjjUL6NGG+C1w2O0kzdAe3HWvN/AemS3FutwicsQka/33PBJ68fh+NfUmj6VDo1gG&#10;xkoCB/tPjlufcce1AGJrLpYWS2UbZJ5c46sRXl8zeZLvUce/T16fSux1658yUjuScnjp/n/Irjgo&#10;lIyM5Pvn8eef60AammW4d1I5zmvZPD1o+ASc8CvN9FtCWTA4HU/p69a9u0K3UbFAzjHr1xQB2ml2&#10;+AAR6du1dpbxYXn9Kx9PhOASPeujiUgfT8KAJApPXr/n3qTbgen+eaUADvx+f8qdtP5/pQBHtOaa&#10;wx81S47ZqOQ7RuIwPr+n1oAzLyTap9q4LWLnaOuOveus1CbCnPf6/jmvLtdvducHnn3oA4TxFfBd&#10;/OD/AIV5NduZZCTxuPHt/n+RNdZr92ZGZc5PTn3NcUzEsQDz29PTp3/HGKALVpAskgZjgA/NnOBX&#10;hvx6+Mln4K0SSxsnU3EgKqA3TjuPbv8A/XrtvH/jmw8D+Hrm6kkw4VsHvux0Az1Jr8efiZ461Hxr&#10;rEt9dSFwzNtUk4Az+PQH2/CgDH1rxHceIdQlvLqTe8rFuee/T8z/ACrc8I+DrrW7xAE3k85I/Mgc&#10;Y9zXM+EvDdzqd5Eqrv34zyfx+n4/hX6N/CD4YJZpHe3CYAHp056jp+NAHSfCf4XxaNbR3Fwig7R1&#10;GefboR6jrXvVw0Jli02ywzueeOmCMk9Knv7i20ay8qMgMFACj2HHfr61P4M0pnJ1W9GXY557L1AH&#10;v60AdfY2MWkaOCRln56fjn/AVyupWtxKRBEubi9wCM8qpJxzXeyqZFN5OMxQ8Bf7zdgK7HwH4Lm1&#10;G9/tG/TLklj0IAOOAfWgDQ+FPw4ttEtkvLhMsOee579a9j1KZY1KgYA/rWwUitIBDEMBR2HTA/Ku&#10;D1m8ILbTyOnP4f5/DFAHIa5d+WDlsD8OBXjmr3fmO4zkn/P0/PNdZ4gvyzEbsZ9+v0rzydnlfdnJ&#10;7c9z7/5/HigAjjMsi45yfy54zXb6NYbmTjqR0Fc7ptsWlC+vTH9f/r16xoOnfdbb1/8Arc4oA6nR&#10;dPxt44GMivSLC1wq5H04wKxdIswgUdz/AJ7V3FnDhRx/9f8ACgC5BFtAqfHbtTtvbGB/OnFc9Ov6&#10;UAMwc464ox70/A/D0o4OO9AEeBj2qvI4VDzg81YbgdePyrGu7gKD2HP0oAy9QutgPNeaa1ehQxLY&#10;AB/+tj0710OsX+0EZ4/xrwvxr4pt9LtXnlkAwDgZ5JHoffPf+gyAcr478W22mRs8jfMRwP8AP+fa&#10;vhP4i/Eq3tknvrubEaZPB5JxkAf1pvxS+KQuZri6e42Qxgg4/l16+/vX5yfEf4i3viC9ISQi3Qna&#10;OxHcdxkjp/nIBqeOvHkvia/e6uHxGMqi+in0Hb615M8E2qTLFAhJ57dD/n8KyIVvtTmSOFchyBjJ&#10;6n1/Ltmvsn4JfBq91a4guJ4Tg4PPOMD8Pw70AWfgn8EZ9SuIbq4jJ3EHpnjI+n1/Kv0t8P6Hp3hH&#10;TEgiVVfaOcHI49Dx2p/hnw9pvg3SQqRr5oXr+Hb/AA4rlNZ1ma9uGSDqzADGMk8Agc846f8A1qAO&#10;om1lZXKoc4+XGev19a5/xR4tOg2ZVPnnlwFUcnP4fTnP/wBeqTyJotoby8P705Kr6e/t6f5Fdd8I&#10;vhXqnxF1tfEetxH7Gr5iQjqOgbtj24oA6b4CfBq/8Q6injLxMhaSU5jVs/Lzwee9fpDpemQ6bbJb&#10;QLgIMflVLw74ftdCsI7O3jCBB2/w9q6QcAY4x7UANIA60n60/AprcA9u1AEbfKv1rFvLgAMB2q5d&#10;TAAgH1rjtTvfLB5xj8aAM/VdQCKzE4P5/wBK8r1nU8BgGx179vf8619Y1Pbu+bHtwM15Xqd9JK5X&#10;PGex9ucf59KAM67ummkJyQTnvnj0PtVeCF5OSOh6Y6+uadHEzscjr+v6+9b9hYlsYBOPbj/6/r2o&#10;As6Xp/mMufft+IH59K9Q0jTFVRheT+fvVPRtLwEOOP5V6XpunhQCRjHtmgCxp9jsRSRXUW9vtHv+&#10;VJbQdOOn+elaioFHTn6dDQAKoAxSYFSbcd+aAMf5/pQAwLj3z70pHUd/0p+B9T/WjGT60ARkZwcc&#10;mjHbPWnkEe9IwHNAEZwM+lU55toxnBqSeYRj/P8An9K5DWdWis4neR8BRnntQBBqupxwIzM2AOTz&#10;gfU18QfH39orR/Aumz21rMJb2QEIgYbiT0Nc7+0Z+05pfgy1n03S51e9YYCq2SD2yP6V+KPxD+J+&#10;peItQnv9QuTPPITkls44wAPp/KgDp/il8XNT8T6lPe6jMZJHY7EY/Kuf8M18u6vrs9zK0krkucnG&#10;e/Of8MUzVNVdiSGO+RgSRn05Az39f/1VmaZpOoazdpGgyCQBnPHH5+/FAEOnWd5q0yxIuWbI4Ga+&#10;rvhR8HLvWLqItbsQSO3TPf3rtfgt8CLrUp4JpYCc84Iz+PT/ACO/av1i+GPwg0/QraKSWJSyL3GQ&#10;O59P8aAOC+FfwctdFsoZ54sOAO3OPx9OoFeteJ9TsPDGnlIwC+PlUfxY/p713niDVLLw9YHGM4wq&#10;9CfYf5/PpXjOh+Edd+KevBcMtiCPMcE4255VfyoA828NeB/EPxa8SEsHjsAw3vjgjuqHjrjB+ua/&#10;Tn4afDDSfA+lQwW0Kxsq44Uce/vz1zWp4C+Hmk+ENPit7WFUKAcADj6+9embcD0P0oAjVQo4/DtS&#10;gY+makAB96btPpigBuPb9aOMnn26U8jJ6dKKAI8YPP0pTx3/APrfjTsZHTFIfX0/z60AMOOo/wA9&#10;aqyyhR7CnTTqgO081zt9ehc4P64/+v8ArQA29vgAVzz/AJ/+v+VcRqWpAZweBk/X1NO1LUwAzZz3&#10;/wDr1wOoaiWOAeB1P+TQAahqBOcE5PH/ANf/ADxXL3ExlbfnBwPwpJbhnbGaSNGbO7nA9elAEaJ5&#10;h5Gc+/ByeAfoelbtnaN0I6n/ADjpRaWm7tk56fkD+I+tdnp+mBsEjp9fzHHOaAItP07kZHWu+07T&#10;FVQcdfr+dOsNORADjJ/zx/n9K6u3tsY4wB/hQA22tVUAAcVpLHt4X09qlVB6fpUm32zQBCo/A0vO&#10;PTNSEHJwePwpRnt1+v60AR4yc46/pS4GKeACBzyfbp+VBz9P8/570AMI454B/wA5pD05pT2459Ka&#10;eRz/ADoAZxweg/8ArVUubuK2RnlIGPpWbrGu2mmQPJM4UKMnPb/P1r4L+P37VOi+DbW4tre7HngE&#10;AKcsDj0H6UAe8/Fb446B4LsJZbm5UFV6AjPHTGf88V+Kfx+/a11fxXc3djpE7RwEsvDfX27/AP16&#10;8C+MHx+1vxxdSy3N05t3/h3c+uevXp7fpXyVq2vSTs6q5Yv6jIx0I+v5UAbfiDxbc6hK88khdnJy&#10;xI9Pbr/XvXB+Ve6jMY0UsWxjHue/+cVraXoOo61OqwxM+4/3T0bt/wDq7fr9wfBb9m+91m4gluYG&#10;k3bT90gAD/P/ANYUAeGfDD4Ial4juoZJYmKFh2PJ7cV+uPwN/ZZtrZILrUYcAgNtK9c47mvoT4Q/&#10;s+aX4ftYJZ7ZQ47tyRxwOg6+mK+ytH8P21hAiRoFRAOw/wA/lQByHhTwBpuh26JbRKu0DoMV2l5d&#10;2mkQFpGCkdB3qrrniOz0pTDAd0np/TFeazG81eYyXTEKTkL0wc+1AFi/1m91hzHFmOHt7/SrunaU&#10;gICrjp2/U/j71f07SQMMq8dO/wBK7nT9MWPkDB/p9f8AGgCnYaWBg4zn2966y3sFAAx6VbtrQIvT&#10;OPatiOIDnH0x+tAFeK3VQM8f0q4BjpyR7U8A4HHH5UYOf8aAP//U/Fuwu3sbosc4BbI/z/TFenWe&#10;pJdxZJ2hhgdevvkVJ8Xfh1feDdduUKYiMh6g9Nx6f559q8w0rVJ7eZELkqT39T2A9vfigD0We8WB&#10;wIyTnn9eT196tW88UqBXOCTjd/T61h3YWe33oSXwOM546jPb1zWJa37w/KzgsCR6Zx/j60Adbdz7&#10;GLE4BAyDx27e3tisb+0VMpYM2B6Hoc8479qia7iljLKCSR+hrG+0IHwSCcnPPp7+3f8ACgD7s/Zi&#10;+O1z4H8RWtlNOxhlkUNltvBPI57g1++/gfxhYeK9JgvrR94kVW65Pr1r+TzTp5bWZLiKQhwwYevB&#10;54/z0r9X/wBjz9oZrS4g8O6vcYRztBY5wfy/Pj6cZoA/aMAeuCf8/wD6qkAAxgAEYzx1IHFZej6h&#10;Bqdol1A25XAIx3zWvtzjA6/560AMKkADbkjnp/nvQI+N3Yfn9etS7eef8574pcZO0dfp/n8qAIAm&#10;On9PypwXOAOCc+1TbeOmM/rx/OgLu6f4j/PrQBGR3zjPt71IrHHB/rmlCnb70YHHp+HPpQBIMN7Z&#10;+lRSQJIhQ8qRTwcEH0x+FTKf1xQB4X4z0a5sZmu4B8uPm442+v4V43r+gDxBYzwy8ZUqGABYDH8+&#10;+a+xtYsI9Rs3RkyQPz9R7V4bPpwsJzYqhwTlSfTP9DQB+Ev7QXwmn0XVbm7VHMbuWBZep54/z+tf&#10;EmoQI7PC0eevUYH19q/oc/aB+HVn4m0GaSCANKQST0wRnkD/AA7/AI1+I3xB8B3Wg6jPG8LIpY47&#10;LkYzgfnnPTtQB8vGGS2nLEEKT69sjitP7IJot46c9foeOO/of5VtahaSZPHGecAY/wD1dz+lQQZX&#10;92RgMRke5HYds0AZlogQlAMAgkdu/OenSr81upTdggkfTP8AnmrEts6H5RjOef6H/P8A9a8U82PM&#10;nG0dcc8fjigCLSLh7G8jnjfa6MGyOD+Jr9gP2UfjYur6dFo9/N86gJyc9eMgH8vzr8e3jaKRZCOD&#10;+OMj/I6V638MPGd34S1u3vYvkiYjf2zn/PXHTrQB/RxYankIyNwQPzPpXYWOpbwrZ/Wvkf4R/ES3&#10;8WaJDIsuZo1XOT+Rx15/ya97tbwqRySDj2+uOuKAPZbS/Bx6H3roLa6/2uD2/wA/rXk9hqWMZP1/&#10;D2xwf85rqrbUOVDHJP49Px/GgD0y3uckL61pxyBuhz+NcNaXmcEHIrftroEjB46//q//AF+tAHQ9&#10;Rnv9KcQDnHGKpxzhvvHGPcVbVh06jj36UAZer2Au7R1xll5H4dq4JpXkibSiCMcrj0PavVdoOB6k&#10;4/8Ar15/r1g1pdC6g7/MMen8VAHzN8YPh5F4i0G50/Y2TGwGB049etfiL8T/AASug6xdacwYOGI6&#10;dweuP8P61/R7q6LdWXnRY/eLkdz09O1fmB+0v8G55Zn1yyUr5pGWx15OBwf8/U0Afj5dwvb3bxEk&#10;lsj2GOcDJ7f/AKq5m4fFyWJBDe2OnTjOeue9eueNvDU+nXRabO3jHXj2x07ZNeMXeCzooyRnPGfX&#10;Hp9D17UAJdTK6gYyT16nkU1JjGQQ2F65yOMdfz/pWfLLhMMCAOx9/XtVJ7lo+COBgDnGff26fj+N&#10;AHZRX+dn8TE4GOf8kV+uH7BvxsEcw8J6o+GBKpuYn5exOfzr8YrS9YupHDduRn/P4GvYvhV8QLnw&#10;V4vs9YgfYEZd3X7ucEY/rn+VAH9Z/kRXMKSRfMjc+mePX9KyLuwBxx0z9Dx/SuC/Z/8AH9p4/wDA&#10;1jepIHcpk4PvjA/rXts9oCDxkn/OetAHkl9pYfjb/hnt/wDqrhNS0fGcDqfz9gO9e7XVjyePwrk7&#10;3TVZSNnQent2/wD10AfPF9pjRk5XpkeuPT8K5qa12sQwweTz+n4da901LSN2flyPTHX/AD/WuA1L&#10;SihL7cEd+nHv+lAHArKY2GByvfpXY+CfEg0DX4rpzuR+GHvkjHoa5y8tnjJbBYZ4/wD1c4x1rIdv&#10;JZJMZKd+oH5n368UAfojd6vHq+nB7MZbaGyTkgetfKPx58AW2v8Ahy9zFmdBuXA5VscHP4cn0r1r&#10;4V+IUvNJjtVZQEXYx9Qeufof/rV3+u6Kuq2LwmLeQCuW4yO2f8/lQB/Kz8Y/Cb6Hqk6vFtLk545C&#10;k88DqQf8a+a3vmt7eSzRMEbgxPXPb656jNfsp+1j8JksL26nkgKK+51CDGQeCMj8wD071+PfijS/&#10;7NvZMfKpbbyD1x2/z19qAOM8mQxmVR8o69+vr+FRoSM5OOvStiS8VbEWqKBlcN05OMZFYuRj8/8A&#10;PegC3FIB23HoO3PXr+HpXoHw/wDE8vhjxJp+rQt81rMr9cdCD+lecJnjsPpnJ/z71eicbw3IOQc+&#10;uPWgD+tv9lX4oWfxA8AadcxyAsYhxnODjkZ9jX1koyeOPp2r+fb/AIJ1/Gf+zNX/AOEQv5/kJ3R5&#10;I74GBnk/49jX9AdjMtzbpOhyJAG/P3oAn2Fs/wAvWmNEOQeKsheg6/hSlfbGM0AZM1vuU4GawLyx&#10;3HpweeR+FdkUPOe/61TntgwOBz9KAPL77TuDkcf56Vwmo6csLC4xjY36Hg17bdWW4lSMH6evSuV1&#10;HTN8bqBjdkew+lADPCzre2axuuCMxtnp9f8A6xrF8WadFeWLwOoQL8pHf2yal8M3a6dfPasMGUbv&#10;YMh289z1z/8AWroNR0ia+ne5OW3A9TwfUev40AfiB+1d8PIDeXV/YxNKJC26Q52AHg5z79Oea/Jr&#10;ULY2N3Nb5X5GKnByD9Dx/wDqr+jn9pn4dS6loFy8R3BGPGcKqOMgkj3Jxn061/P38SNEGieIZ7aP&#10;BAYnd2znHGOPzyaAPN4o0ClRzhsH6+v9au2a7Qdo3A56HPHp+Hr71HFlgPlzxknGM/57f0qeBGzj&#10;GRxjA/r/APqoAbcBlf5AeD0B/n7cV9i/sd+PD4P+KFnazSmK3vT5fUDk8qCe57Yr5EmhYxbVGMDq&#10;TkcnrjqfcV03hPVJ9G1m01WF9j2siOpHsc4PPfpQB/Yd4S1pNY0S0vEOQ6Ln645rs0IIHc+nevjf&#10;9lXx4ni7wDZyNJvYxRsPxAzn/Pp619c20/ABOKANQdaUKMAZz/Smqdx69ce9TKM9f8+lADdo7cU3&#10;y+Mnt61Nz+XWjHXIwP8AP4c0AcL4rtn8uKSI4JyvuDjg57VlR2ryaNFOzbjEdrcdiefyrs9dtfP0&#10;58csnzfl14rG0eHdZ3MDHKAhhnspBz+uKAOMmgaXKEEDIG7p14P5+9flj+3j4Nkfw4dZsbfcY4wz&#10;MxGC8L4PzHrlT0r9T7uVmcMV3F+Tx1A4BP5Z/KvkD9qvQLrXfBUysp2AyRsduQFlAwTnpyuKAP5u&#10;Lyxc+ZcsuEZsH6nnGPf1rn7hIkzuGSc8Ak45ru9bikttQlsZnx5MhRue6dM/iB/k1zF7DE4LqCTj&#10;kn17Z/zxQBz+8nhRggEZz2Hr/X9avQ3pt0LAAn5e/b1/z0qkVfcUcYP8xjn/ADn8qk2rJiEkgYA9&#10;/wA+nvQB+m37DnjdrDUDYu/+ruEc84wrghv5/ma/brSNSDnrwTke4PQ1/N1+zN4lTRPGccIZQLuI&#10;oCeTvTJB49O3r9MV+93hfxHFeWFhdI+8TwRvkDg4GDxz6f5NAH1Bpl2hxz+XOc/4V2Vlc7gGHTvX&#10;jOjaoJAnzZDe+fyr0XT7zIXnkUAehRMHXI5qyB09/esS0nBxxmtuNsjpmgA2gD6de/4Uxl9qsqM4&#10;+Xk+/wDnrRtAHpx6/rQBk3MGQeOnv/n0rhfEFmJNOn3Lkqu4DHcHg/1r0t4wOgGKwNVsxNazxjgv&#10;Gw6dMj+dAHAeDpZJJrq1QDAG4dONwA5Hb1610r27QqFeTJChcA5+71/Oud8JwCPVpImO0Txr8uMZ&#10;K8ZH88H8Oldpc2wtyvkKXL5DN6g8A/hQB8q/HW1Nx4Unht13E5U47jPIA/Cv5cfiLph0zxtrdiVw&#10;YL2cAdeA/Xr1Hf1r+rX4mWbSeHrvzF8141duCMdcjI79uPrX8v8A8frE6f8AFXxFCwGHuZJgMcAM&#10;c4A64544/KgDw5nABVTgkjnufU54Az0qN2bBwcAc/wCT/n0qO4YKxUDGOeMVCrbiOgHTge3+eaAO&#10;z8Luy3gAOACvOfU+v6V+yX7DHiKOx1OWwhb5VuIZM8And8pGfXn6+tfivo0vlTbWIOSMdf6E/lX6&#10;ffsb6n9n8UuiuMSxBjk8DDr+v05oA/oosbjcRzkHn/CuijOSP8/hXnWj3YlhifPDonT0xXc2kxYD&#10;jr+P8v60AagAPPb+dLtOMdf1+gpVxjIHT/P0/SpQvTPIH5UAR7ODtPAFU5Y+i9s1pY9B04pjRg84&#10;/n39KAPAfHtuwuJcNt3eVyT0+Ydq6qxWGBEkYtI5TOT244Aqj4+iUPM5H3Y0P5HkE/59qmezuZFU&#10;wkbFjVufTaOR70AaE8plhAIyAvPII4HXBxivmr4l3qW8snGzFxApYHLY5J6cfl14r6GlX7NAIJXL&#10;koWzg9x+Oa+Zfii3m3D5yQJrduT8p9AfTueMCgDnL6WCe9wRub7rFskZBzjH071t20vlhEUZzgNt&#10;HTOc5/Dj9a8z1fVY7a9igEuWcE7R3TPUnnueD1rqYdS2WAuC/AC5PH5HPXn8TQBpy3UEsrMrkBGG&#10;QD1C9fTvVmzulXVVtlf5IQQD67hubrzxkDAz0rirHVFmLRo6hHfBbqcjDHH544zW1Zqq6hE2Czvv&#10;Ejcnoc7gOgzn3/CgD7K8PXGbC1UdPLH9ex9K762fKjB6dvwryLw3dhrO354CDPt/jXpljPlc/p/n&#10;+dAHUKCw9/p3p+3j/P8AntUMLbl6561ZwBzQBC6gg8f1/rzWHewjafb9K6Jl7Yqjcx5BB/z/AI0A&#10;eZ6tbblOe/8AL3/lXjviSyDI5I9cV9Aalb7gRt6/jXluvWg2PtGD/n+XrQB89eDbL7J40nuYAVMk&#10;RU/mMdce3TNfT17I5a0VgSdoBUnsABx6c14p4RtI5/Ely4iJxsiyT82c9hjgf0r2rUFSC/CEZ2qV&#10;VQOpHXnmgDqLCJfIYyMuScdMnHrnsa+Ff2i9VSG7t0ky5iuBLgddmeSD2I6H6j1r7XhaSC0dmcJh&#10;CRzgjd9K/NL9prWYpPE9taIXdlQD5RjluTkd+g9BnB7UAeC3l19m1KWeEgoxMseePvtlQM9SM5Nd&#10;0fEBFjHGspKvhAzDnbjJI6V5ndIsMXm3Py7VBUFsknOMYA4OeKybjWPLiVpZMFELFRjIZ+vJ6YGM&#10;H8RQB9k/DXUWkiLoh3yIXVsbsbRgZ+gz1719S+AbWRtReWU8rHGoXO4DJ6jsOuTXxF8J9UeSMBZM&#10;iNWfJzn5j0I7j1Ir7n+FUn2uchSCm6BVwABjknH8/wAu+aAPqkxYiUf3QKwL+EH6CuqIyD2P8/es&#10;W+j4Pc0AeVa1bhg/45rwDxhYAoTjgZz9M9q+mNWgGCMZPH+TXiPiqzLQv2B9s8dMf/qoA/P/AOIu&#10;nAea3KnBxx1r5okBttQ4H8XTPTvn/Cvtf4hWHE7MMYzx6jpjjivjjXbcwXpOCDuOfcHsPp2HH1oA&#10;9/8Ah/qLCNAG3HgcfpivsrwdeDylUgqD+ZJ/wr4E8B3mCmD6c59+a+1/A938iDcWORz0z9ee3/66&#10;APU/F93cPpktvbjc5jCKPV5WAwPQ4rvvA/hsWumxKAzu4UZI4AjUZz9ScV4/f6n52rwWwBcNKX45&#10;AWFep/HHHFfQ2gXN0YYYI49gES9cgfOc9+47n1oA7HR9Puo8cYDksecYA7/4V86ftI6zPY+G57eJ&#10;lM0zCNT0KqeSPy/Svp2GSUpvaTOBt4GB78n8q+DP2lNUe6nhs43yU8xsA5wMBRnH17Y6460AfFmn&#10;6Mp02S8kO7zWZs8cbj2yefr61xnhXw8suvvKOWd93TvngdsY6/WveYbDbogjbhWTGD64yRz9P/r1&#10;meGNOFvckleVz1wCGPGfYk/096AJPFdsf7OFuhwCQxA4J4x17461yXwv8OWk13JKEM0k0oiBJ4PO&#10;5s/h1PTrXceI8TRNHIdo+4uTkhj2I7Z9enauu+EmhgzRXUiqTH505A6g52rn3xg/TOeaAOe+I1qp&#10;muGkGFXO3A6YHHTsB+GK+aF2R6gMcAHHr+f419afECEFJiq5BY+vP0OOBnH+enyhf4h1EMOAD36Y&#10;9c8d6APpPwBM+IGLEAjOOoGR6/yr7I8KSDyo8HJC/l/njFfD/wAPZdwi5Dcdf0x2x/QV9m+Dpg8a&#10;EHgL6ds/5NAH0JorqQmTwfbkcda9LsuQAehxz615johOEx7Dtz0zXpNgQVGOD/X2zQB0q4IAA4P+&#10;elQz42nIqeLoD6U2YfIQPb/INAHE6ovBA4AryDxEi7GzwB+mf84r2TVF+UjPT9T/AJFeK+M5Rb2F&#10;xLjkKxGcUAfnr8XL1rzxBHpzNwWL5PZR6969t+Cvh22Gm2kqJy4Lk4GACeMfhxXy/qcVx4o8cSuk&#10;m9XcRpt54HBB655r9APAujR6ZpKOilERQo3ZB446UAez6HEsbnyV3E4Vfqf6+tYPxq8UL4Y8Half&#10;O/MELheccheoxXZ+GoSNkjkARAt9W7enbmvhj9s/xlJFZW3he2cj7a4EmDg7B68dKAPgHWb+6vpZ&#10;9QujkndM/uTyB2+gxzXzzdma+vZWJ+UyHHB6g+p4575r3zXQ1rpToeC4AGRyc8Yz34/L6V5gumLb&#10;2hkfd8uRgDkg9xnOB7//AK6AOw+HOnebOE3eXERuOOwzySOfTFft3+zP4KGkeF7O5KbGl3XBGOnm&#10;fcB98dfSvxr+Bfh248V+ONM0pEwDIufZcgsSPXAPf8K/oa8EaUmmaDboi43qMcY+UfKO+BQB1m0k&#10;Y6fpWRfcK3fpW2RjnPH8qxr84B4xmgDzfWsDP+fxrxDxMV5JBb8P1r27WQcn2/z/AJ/+tXhviU8s&#10;c9M9M5xnt1oA8U1gck5HOf8APufWs7S0H2sFgBk/5yf1rT1c4kfcCB17ce//AOuqWir/AKUB1HTO&#10;Ac8880Ae9+GEOFz1GPy9eP5V7Zo68r/nJPSvH/C8Z8qME859f5/57V7XpCEYbGentn9aAO0tVyq+&#10;v8ulaTusMTStwFByc/jVS2wFBzxjp6+tcj8QfEUGg6FPPKwQKpJ6cgdvfnFAHx5+0b4jk164Hh21&#10;YkuQ7YJ6ZOB+nNec/CfwQjaojGLKoOfl4LZH68fSsu51Vtb1u51GY8yuVUDnqex+nT3xxX1f8LPD&#10;62tokhiw78nI6A4JoA9u8KaKLKFCRwvbHpXF/HXx5B4P8KXUq4DAFRzxuIOP8a9mtwtnYGaVuAua&#10;/KX9rX4mLq+rnwzauCkTbpAD0Y+v0z9aAPg34o+MZNQv7m6lLSS38mWOei54HP48D+tcjb3L2OjO&#10;/wDfXA+vQ5Az071VvoW1rXtqneiHHUEAjHOP8+/SjxixsNLSKMYz2xzj0PuaAG/De1fWfFcUcZ8w&#10;IQ0nGc5IAA+tfu98E/CX/CP+H4IZE2yhQW4AOSOR9QMAmvys/ZF+HMuoa0mr3kRbzCk2COyn5ee3&#10;PPP4jNftj4dtBbW6IBwB9O/tjvQB6DYJhRgcGt9R6/5+tZlknyge30/xrYj/AM/4UAOAwPpS47Dm&#10;n4Gc0YJ780AREnr3NYN82Mk/pW65wCR+tcxqcqqpUdT1oA4PWZiqH3z9a8O8RzZdgD0z6/5Fet67&#10;OArDPr3/ACrwzXpiZWUHB9Mc/j+PbFAHHTtliSf0wOgwf8//AF62dGQPMM4AJHfuKw5AWlPPU9h3&#10;/ED/AB/Su10C23FWBBJI+vSgD1fQbb5EIGMY+v0/niqnxN8cWXgrwtdX1xIsflRseTgng4H49q2r&#10;OVbCxa4n4CjPpz/Ovy4/au+LU3iHWH8JaZKTDGwMvfJHbt/+vjjFAHzp478R3XxB8T3Gp3Um5Hkb&#10;aM9FzwAP89vSvT/hL8LRrmoQXEkf7vPTH+e4/wA4rzrwF4cfUbuFWUvvPfk8kYH6j9fSv1Y+Cnw2&#10;itbGC5kixIcZ64GegHT86AO28F/D4afpcUcQ2IijPtgYr5e/aJ1KHTVl062m3TFeADzn8/r7V96+&#10;Nta0/wAG+HJZpGClE+np16+9fjf8YfG01/f3+tXOSpJESE47cH0x/OgD5y8TXwvdRTT0IIT5pcDO&#10;5geM9K95+GGnS30sFvAMvM4GecgD7xz2A9fbtXynpTS32oGRiTJK+44yAM9TX6bfs7+Amu47a9lX&#10;mZAvHZD149+fw/OgD6p+GnhXyYEu9uxAoSHv8v8AE/17V3uv3CwxiKLhU+Uf/q69q66G0i0bTUiQ&#10;BSF2j2UdAPSvLfEV1ud1U8sT7Z7cfmaAODv5g7Hnn/PpWdAm5jxgnOaW5JdznjPToP8AOa09Nt95&#10;XcBnIHHHfgHr/nigDv8AQLQkJuGD7c49ea9i0W22ADbgcVweg2Z2KSMn+Q/z1r1nSrZlA449/Tt7&#10;0AdNZRBRx0AFbCj8cVXt0AQEcDiryqAAf5+/b2oAMDtx60v64/CnYPNIAO3BoAZgc9qoXUgEZBH+&#10;fStB8Bf/AK9c7fz7Q2e3brQBzWr3WxGw3XtXj3iC9wGz25/DBrvtbu9oIzg8/X2rxDxFfZZwGwRn&#10;/HFAHI6tdAl5CcKPp+dcDrniS30Wxlvbpwu0buccAHJPWl8Q69Hao7O2FT8CzdgP0z7V8FfHL4n3&#10;N8JdG01zsB/esDnJz0AHagDz342/F2bxdqMtravi0iYqoU9eOv5mvnXTrG41O+SFRw7HgZP4YP1O&#10;asLZTaldn5TuZueT1719VfBz4WfaL2K7mi/iDAH3HFAHpHwT+Ew2xXV0gA4JyM8DGAv5V9mh7TQr&#10;RY49qiNSM5Ht046CoNMt7Pw1pixoFQKvHr+J9c88V5drniCfUr4QQtgscYx0AP3jx+AFAHX2HneI&#10;tUjMmfJjJLdeT2Hoa910+3KxJaxcFu/GRjqePQdK818H2C21sH24LDjqSQep9efqfbivc9D8Pz3Y&#10;Sx5Dz4MzKD8qHooPqaALfhrQJNdu4MJi0gYiMMPvtjlj/SvpOw06DSrQRRgZ78d/8iq/hrQINItE&#10;KoEbbgD0GOBV28nCgg9Tx7UAY2p3W1SK8k17UAoYg4z/AJ612Ot34SIhTz+GK8W12/35TPHPB757&#10;+34/p2AOV1C5M0xz7k//AFv8aowQ+Y+4HB/HGf50zJkY88gntnPPU/5xW9pti0jKjDk49cc/Tv8A&#10;j+VAHQaJp3mMshH5ZPvXsWkWOFAwMDH598VzOhadhVGM5xk+vavUtKs9qgYweKANjT7XGCec966O&#10;NAAPX/CoLWHaBxxV9VGO/b2oAUL2x/ntS4/CgAjgdelO69P8KAIyuTyf6UYHOR/k04nt0/WoHcKO&#10;lAFW6kCqccf41xuq3oiRgeCK2L+4Crycf/W715P4o16CwgkuZ22omc5wP8aAOY8XeJbbTLWS5nYI&#10;q8+ma/M/4yfF9tVubi0tpdkMWdzZ4GAMgfXHH51s/tAfHI3txJo2lzYUbgxUnAHfP8uK/Nrxh46e&#10;4d7WCUiMMd2Rlif/AK9AEvxC8bT6pKbaJmWBOgyOcnofrXhItJ9QuhHH1JHH16cdB/WtdmuNWm8i&#10;JSST7evGPQ819YfBX4KXet3EE88THOCRt4PpznOOhzQBR+CPwVl124hmuIsqGHbtjvX6keEvB+k+&#10;DdLTy0UOEHPTHr+X/wBetbwR8PdM8J6ZEFQKygHoBye/HHFVPEd8zKUiyFHGcDnjPfseMUAcb4o1&#10;i4vJWt4CQp/u9/b/AD29as6J4ZNvD/a+p/ePzBem2uu8F+EjdsdSvVyP4c8AYrvh4eufGGpR6PYL&#10;ttgQGbnt2H0/CgDzbwl8Ob74j+IkldGXTYG444fHr7fzr9HvCXhOw8M6dFaW0YUouOAO3aqXgjwX&#10;p/hfTYrW3jCso54r0EAKP89qAGbfekIGalyByOKYRnr0+nWgBrAc1TnlVB15qxK+wf8A1q5q/u9o&#10;JBxQBS1C8Cg7Tg85/wDrV5xrOo4DYOD2/wA/zrT1fUdqnnHX1/8ArV5XrGplsgEsfb39KAMrV9R8&#10;1m5yT/jXLn963XBPHH581JLJ5rk8tk/gB347ZH+T1q/a23mNhhk/54IHf/PPSgB9jZ+Y4wvIxj/P&#10;p/SvQ9H0zcFY9Dj6GqWk6aZCGcdf8a9R0nTwEXjAH+e1AFzTNOCqnGD9OR9K7SztQBnqKis7XAGB&#10;xW/DFtFACIgUYx/n/JqXBPXpTyuPpRjJzQA0cde3p70FffH+eKfjse/9KMYzzkUAN245PWkIxgZx&#10;/WnkZPWkP0oAZ0qrPIIwcnJqSWQIMk5rh/EfiGz0q1lubqQRoik5J4FAC67rcNjA00rhVAPfHavz&#10;S/aT/aosvD8NzoWgzLLeMGTKtlU46n3zXD/tP/tcQ2i3Ph/wtcBpMFWkU8AYOcHj8/0r8d/Ffje9&#10;1O8nmnlaRpWO5iQSeecnj36UAbvjvx5f69eXN5cz+fNKdxYkkg9/5V4beXsk0pCk5Yj8PYY69x+d&#10;S3l5JNlVJy3pjt09P8+ldL4N8G32v6hGiROSxAwB2A459vegCj4c8JX+u3MaqpO5gMAYAH1/H+tf&#10;oH8Ev2efttxBNLFgHGcjjHr+dd38Ef2e7i4MEs0BAyOSAcZ/z/nrX6jeBPhxYeHrSJIogNo79jjn&#10;A/SgDkvh38KNO8OWkRMQLoPQDtjj0r0nWr210WxaUjBA4UDGTXU6lcQaVb+aw5wcD/OelcLonhbU&#10;vHepia4DJZA5PPX2A9KAOD0PwlrXxI1gNMGSw3ZY4PIz0HP6/Wvtfwj4K0zwvp8VraRKNigdPQVp&#10;+HfDVhoNmltaxBQgxx/n2rqAMcY/z+tADAoA6cilxz71IQfoBTc4+v8AnpQA0g9B2zSkd6cPyzSE&#10;fiKAG9Ovem/r7U8jPU80wsBjPagBDwMf5+lVJpwgPYikmnCj0rmr++HzD6+1ADr6+2555xx/+uuF&#10;1LVBnG7p+VN1PU1AIz16eh4/D/P68Ff6nnOD0/yf85oAdf6gWz3H6/561zE0jyH5jx6c/wCfwpss&#10;7yMFPOPX+v8An/GnQwuTnGR644oAbFGXcDPH8vzrbs7PPbPt+VPs7TeQccn+X1/z/Ou50zSicfLj&#10;P9aAINM0stjcCAeen9a73T9PUAZHH9KnsLFUA4wOK6e3t9oPH8+n0oAjt7UL2wOPxFaSRYHTp29K&#10;kVMAcVKB2FADFB9Mf560Yp+MnmkIPPrQAzB78UYxTyPqaToDQAwjkdv6D0pGHcU84zwc4/zxVO7u&#10;o7aMtI4AoAldwo3Nxj8hXnXi/wAe6V4aspZ7qdY9g7kDtnmvMfit8b9E8F6fNLNcqhQHqQM4/A1+&#10;KP7QX7WWq+KLy50/SZ/KgJIJDYzxx/nv060AfTf7RH7Ykdv9o0vQpcudy5VumOnHpX49/ED4oat4&#10;n1Ge8vLgyPIxzknj1BH8q4fxR4vur+eR5Ji7uSWbnnv/AJPr271wEMV3qk+2IElj+H+fr/8ArALt&#10;zqNzfS4Qnjt7+n6V6H4H+HGq+JLmIxoSshHQZHPU/wCelegfC74I6l4juIXkgfDEZJXg/hxke9fr&#10;38Ef2Z7fSYba6vYAHG1unI/E+3/180AfO3wQ/Zea48i4uoMbufmX07H8/wCtfqn8O/hTpPhi2iRI&#10;QHAHYH9f6+ldr4b8J6fodvHBaxAFAAP8ivQPMtNLgM90wBxkA9/8BQBcs7K3tYDJJiNEx7D8P/rV&#10;yOu+LSxNnpoz2z2/z7Vi6r4hvNXlMFsSkQ/X25//AF/zqOx0vOMrnOPqf8/hQBm21jNcSCeU+a7d&#10;yc//AKvyrt7DSu5GAPx/rV/T9KOeBnH4f5x/n0rsrPTxGBuGcGgCnY6aqgYGMV0ttahdvGB7duas&#10;Q2+McYA7VeVMDA4H86AGrGFwAMk96mVacBg80vTHegBNufc8U3BJ6VIMEelLjBoA/9XW/al+CUfi&#10;A3N1b2mDhiCoGfqSOK/FvxT4UvfDOqy2t4hBRj1xzX9Wd/oNp4o0hop0V3Iw2f8APINfj/8AtX/s&#10;+z2s82o2lsVQFm+XoM9+n6UAfl5a6jOw8pzkkYHTp1wT9P1rN1Jtjjk7jn+XfBq9e6bcaXcmNwQF&#10;OPX8uOPpn+RqC5CzL5ijGf8A9fHT6f17UAV4L9whjboMg5/w/r9ab57eaXByOSf8n9fWsmYNCCMc&#10;4/L6YJ/pUcVx8yluR3+g6daAO+sL0FR5hwc//X7/AFrtfCniW68P6tBqdm+xoWHPY89q8ehumwcj&#10;5jj1/wAnj/8AVWhBP5hByQD7gc+tAH9F37Jf7RFt4w0i30nUZ1M6BVGSMscDgjPNfonDKk6K6HIO&#10;CPT8q/kz+DXxP1f4feJLO/tbhkjEi5UdOvH8q/o8+AHxg034heHLaaKdTIUXcoPOfpn1oA+lwPyP&#10;9PWnbem7+dIjAgEnj+YxUoPT1/P1xQBFt575/DilC5xxzz/nFSnjPQH0/wA80bOenB9KAGbQeg5+&#10;vSk24Prn9e1TheOO9Gz8j6e3+f8A69AFfGCPfvTgP1Pep9h+8ePXt/8Aq+lOAIwM47fX0/woAjXk&#10;A+vbvkiuB8V6L5iGeDhhyMDPzD+mK9BGOx6+3P0xUc0KTxNE4yGFAHzHqdkNTtHidN5PBX0PfPtX&#10;52ftCfCJJ1muxBg+gBwPf9B0r9TNZ02TTLx2+7E5w3Tj3xXm3i7wpZeI9OmglQyEA7SB7dP8+vSg&#10;D+a3xb4cOnXL7kYgEq2ccH1/H3rzdo3VixTaoI/Ek+nuK/Qf4/8Aw7bw/qExaAqhzkYwOvT3/X39&#10;vhPUrEJIylSyKxx29MdBnPr09+lADYUFzFtUcgdx0/8Arn2/Co2tiC6ZySByMYPJ68fy/rWlYEBc&#10;E7SOucfp/wDX/KpNgecbicjvkfhjjt9P60AUHg+QMU3Oe2MfjnuafZK6EZAjLZ9OeOma6EW24crw&#10;fcfmDVOa1EbjHyg5+pHcdePTt+dAH1x+zz8TbjwzqMFnNKGhJC4Y4BBP+cV+tvhzV7bWbCK6gYEO&#10;ueDkD9c/4c1/P3ouovYzJNE+CCG4I5Pt/wDqr9MP2b/i4t4kOj3s3zKMLu4zjt+fTPX3oA+/kkaI&#10;HB6HOfXP6c1u2l+wX5ieOPz61z9uyzRCVOUYDHf8u/1q2mR2wD/P/OOv+NAHe2eolWBDcHj1/wA/&#10;1rprTUVYdQCP6df1ryWG5ljJAOP8/r+Fb9lqHI5xn/OT9KAPXLW+Vsc8n+Xat+C5Dc546+leV2t/&#10;kjac8j05/Kups9Q3fx84/n19aAO8hmyPl4qDUrRLy1KYG4cr9azILzgFvbv/AJ/pWtHMCME/Tvn3&#10;IoA8uh8xbh7CQBQSWUdwTwVHSvPPiH4Ji1/SJYbscIpK98Y6j/PSvXPEtk8Mn262yCMNxxkjqM0w&#10;f8TDTxIUyCOnpkYPr09fzoA/n6+N3gyaz1O6gaJhFlmHbDZ5PTp6d6+GNU0k2V1JlTgd+x9Pf/P4&#10;1+/37RHwwW4tptRjtVdh0OPU9/p09K/HTx94MW3upHZdmCflHb1B/l/WgD5gvNgkP49e4/8ArViX&#10;Crvy3GMjoefcn29810uqReRdPCvIXdwMcjGPp9MEfWubulPDYK4GOTn/AA9+30oApea0TgrwQPzq&#10;1HeeW4YcHg9fyPvVKTO1jnOOPX/6/wCVVdxUkdMf560Afs//AME8fjvJptwvgzU7kbQ37vcR0J6D&#10;nmv3ns2ivLaO4jO5XUEEH1r+ML4V+Or3wJ4ustatXKiORQ2DjjOSSf8AP41/Vp+zF8VbH4jeArC7&#10;jlDv5ahiDnnHJ/XoP1FAH0PPaZJyMisC60/OTjr/AJIzXdvECOg9PSqE1vkHjKn/APXQB5Re6aGB&#10;yOo//XXE6lpKOSSMk5r265sQ2SBjOfx/kK5W9045PGf/AK1AHzxqekcliOfb24/+vXDXlgykqy5+&#10;nfpn/P6V9F6lpZYHI+uRkH+X5153qmjuC7gZ79OP8+1AGf8ADLVX07UvsznAk6bugb0A7jNfYtqZ&#10;JLdLgvv3dewHGCfxr4YjgnsLxLiI7WRww9tvPT6d6+y/A2pjWNEi3sCTGAOev1/kaAPmH9prwNFr&#10;/h2dwozEd+7HPA+Ycdc+ntX8/Xxj8GnT7q4iZGXJbaXAGTn5SO/Q1/U74t0NdS02aNlLsQVZe2Ox&#10;/wA//Xr8Rf2sfhdLplzPPDFmMHICKcbG+6fwPBoA/GWdSoKnqOPT6mqgGD1BNdb4l0ySx1FyV+ST&#10;nuMc8j8OnH51y7KcZx9f/rc0APiVRgsePqen+c9qkLAY2jH16VCMbWwefz5z/n9KbuIJYUAe0/BP&#10;xzdeBfHOna5C+wJKgc54Klhkn0wM/rX9ZnwI8eWfjjwVYX8EgfdErZBHGRxnqe9fxqQTPHMj5IPH&#10;v/hX73/8E3fjZ9t01fCl/dZmgYIFZskrgY49v8MUAfteADgdPw6CnHnAHBGf/rUkUiyRqU5BqQ84&#10;oAjwMnjOP1pGj5wBn+f41Pt6e3ue3WlIBPSgDLmt9xIIxn/PFY1zaHBLAE/yrq2TPsfw/nVKaHOa&#10;APFdYsHstRSeIfdcN7FW4YH2r0i2hY2AZnUjg8DsRxj8KzvEemmSASKuShwfowqfwzNLeab9mcgF&#10;Qy/8CX8D6UAeM/E3RLTW9MurAkxpKmN3HOMdjkY/Cv57P2nPA0ei6rO1tHhIWOT1wBwc9ue9f0me&#10;KoYJI3VYhIWUE7ugPpj6frX5E/td+DtPurS8ukZQS3+qAy3I5Pp6DnJoA/GNIgiYJwep9Px/z0zV&#10;n7PjAB+719/6VfvLM29y8DgqYyVCscHjHOOnT/H2qqYzGBnJXHJz07j1z/KgCVgsikH5j2HHGPb/&#10;AD3qBT5DhlPB6ZI6g9xx1+tTlm2HOCcD8M9h65B69ulVkwJM+nbtjoB3/Pr0oA/Zb/gnp8TdtiPD&#10;99MN9s+30yjkY/Uiv2asbsMMZ5P+T1r+Xn9lvxlJ4T+IdsskgjgvSsbdeoIK/qO/PfqOP6P/AAdr&#10;yapotlfKc+ZGue/zY5H+TQB7ZbS8Ad600IIHvXH2d2GAw3zf1xXSW84bGTmgDTA9DwP5c80qpz0z&#10;/wDXpEbJ4/zj8PepRtPI7/yoArXEPmwvFjllrhNPnit75LadyPO3xYPGT2NeikEnn/8AVXmGuW5t&#10;9T87OPKYSD2PqM0AQjSZ7uYOHEa4cKD/AHkPIxx27+1eXfGfww194M1dEj3qbdZV3cfcOWz+GeP1&#10;r3C6uLezumnlw4LblBJwRKuMAdz+HrXE+NL2XWNMltLxMWssPlSIoy2HOM56gduKAP5Y/jToVrof&#10;jbVzsw00omij9FcfNkA9uvX6DrXi0mGDOq4BOfoQTgdcH2r7W/bJ8HT6F43S9kiVGcyROBySYxxk&#10;89h0/H2r4za2iWLac5A6Z4wfUdc8UAco65mDEAMcf5/z0qOZZAn7sD64zjmr88L+aUYZ9/ft05PP&#10;+eaWeLEJCjABwT2P+f05zQB0Pw8lfTNfsNVDlGglVsj6+v8Ak/rX7s/CHxEbjwpbyM+RBIVyeMhg&#10;GAH5nvX8/Vlc3NvODEMYb5c+uckD/wCvX66fs4+MDqvho2xk5eFGGf78Zwec8570Afpt4e1wFVO8&#10;Fep/xr2TStQDKMNn8etfIHhXXMqi5GCB3z0r3zw/q25Vy2T+hoA+grC6LAHPp3rq7WffjHUV5RpV&#10;7uUHPp7f/X713FjcjAOeR6foKAO1TkDHX/OKmx+OazraYEAHkEcduvvWmoDcZzn2oAYVycenHrjF&#10;VJYsqR/k1oYyeDz/ACpjKCPfn8z6UAeLWnl2XiWGWVuF8wEDjBVjgfjmvQ7kRzKXkfYkT+w3en0r&#10;htYgS18QW8sgGBdFcs2Bh04GO4J7c5r0CRnkhLonVR2IU55wRjP+e1AHjHjO1jks7+DcAqg4A4HK&#10;+/XtX8y37XmkNZ/GK7MQyLyNCPcsSCce/H61/Ub4mtlJnTbuLDK5HPuAO35Zr+dj9vDSl0f4i6Zq&#10;zRhRKrqQo9G4Of8AD15HagD89NZ0drC2gnYEeazAfRenb3rC8nEJyQDkZH16V1et6n/bAhhRNioz&#10;4Ht2JrlpVCAoTkjAOe2D/SgC5Yti4RgN3IweO3X09O/pX3l+zBqUuneNdM+cqkyvGOpyQMjP4jjH&#10;pXwZaYFwC3ABGf8AHnPTNfVvwLvV03xjo9yr5K3AUHt8x54z3BH9aAP6ZvA+qtd+H9NuSc+ZAmcf&#10;TB7165ptwGAGev8AhXzB8LNVFx4T01txyismOM4VjjI+n4ce1e96ZdA4GaAPToHBxkdfwq8q8ZxW&#10;BYzghc9f8/St+Mgr04/zzQA7B9MCkIBI9RUu3kUYz1oA8d+JETeRPjj9yvTn+LtVzQXUCNiSzeUm&#10;AeoO309PUGpvHqp5cu5S2YenTofWs3TL2Ax27REMQv8AyzIJGABn0/L3oA1tSg85Rs4Qx8MeMH6d&#10;fzr5C+NUsFln96xIlhXa3yht393jsK+urm5liQ+aVXCkhRzx+J4r4p/aFvE8ny2G7e8W0jkjByeT&#10;jHpgdvxoA8G1bU1kubCaMBIHVlLYwwVGA569f/r11cusRS6TDECS8o5J7nOR7Z46e2a8F8S+IN32&#10;FQwDPnI7hQeMjn2BNb0esY0pZRkbVLkHqGxtHHOMjn39aAOvs9YMVxE8GTJMA3Hb5ucj36+1eteH&#10;J/tV3btevtIkfC5yxVlyce3YY75r5p8Naqf7YAmZVMSyBWJJzgd+efp+HFe7eGtSSS6smhICsq/N&#10;3ViDkrjnHGM/j0zQB9heGbsCztljPCp7D9P516rpV1lQM8D8f8+lfPnha/DW8BV85Tn3GeD079TX&#10;s2kXPTsD/hQB6rZuMAZrUXpx/jXM6fOCBmuljbco9B70AOxj8ahkQMuMdf51Zx60MvGCOv8AKgDl&#10;7yDKHIwRXm2uQKFfAxxycd69cuo+uR1rgdeiVInbHAXP5elAHlfw30xpdUnuiSVNxuDfwkDJODgE&#10;9hgV2OpQtNrkkmxiO5PYscHA688dulV/h8snmvLOdgYvIo9T0wCe3PpXTwPFdalPJG28giM9z0GT&#10;mgCldRJHZTOR/CSB9emMj0r8ufjl5l/8RhBbRiSVJQm488hOdw6YHTFfqr4hXOnSxRjCnACj2HGP&#10;8/hX5d/EPTbmbxxJcmTLi5n2hsEMABn5fXr1/pQB4B4ltJY7YKSVJLFmxxknkgZPAHT8favJwkl5&#10;cbV+Yh1Jz0Bz0x04GT+P4V7t43tpo9PjRlYkNnH95c57fh3/AArzLT9MncGVkAeRmI9lHcn6/wBa&#10;APYfAGpNYyo8TI5UFst8wHGAp7DJz096/Rz9nlp762iup4tglm3gdsjgkexIr8oPDWr29hdRMJlc&#10;3hWNMcqu4lVDduSeOnFfrf8As0b5fD0U7LgfaJlHsIQEBHOeuT096APrYf59v/11nXkJYbvStQAH&#10;px/WoJ0yCeuKAPPNStwc15L4ktcoy9hnv+X+Ne3anGc8DPWvMNdiyjArwevHT6/54oA+MfiDYbw4&#10;xkAce/oP1ya+IvGtmYbhj1HrwCMHJH61+jXjmwVoXG3IwTngfh/kV8M/EPTwJX4wQMNxjGP88c5z&#10;3oA4rwXdhJUU/KUP/wCr6+2K+0/AOoYhDychV3+ucDPP+NfB+gzeTfBcnI9MAY/l/nrX1x4Nv8aU&#10;4wP3ihRk5+9jsPyAoA+jPCFvNqepPNjfsRUAP96V9x/pX07pcNwspMpwAAUA/BeQPbp7V4V8Jbc7&#10;Z72X5Q0uFyRkbQFAHWvomCJ2uTzwn16Dr+dAG1NHFDYTzsu0AEjPA47EfWvzr+Md1FqPiq9iiI8u&#10;HyoDjAw2N78/Ue/6190eLrhrPRyjSMrNg8Hkqeo9q/OrxFdLqWq3NyTvSe5llH0zsTrngDP6etAG&#10;VLE32IRg4JUBTnneTxz7cn0qpaxpD5jZ2g/j93pz+n1rWumSKFTGchQw49ehx6fliucM/wAhIO0Y&#10;CnnPPcZA4+vagDI1a4jYl5WJAfccDIJHAB+v+eK+lvhto0Vvo7zquzyoUjPqWYbyT789PpXz3DbL&#10;e3dpahPmnuEyByNqnkHOe3A59+1fZnhbTEtvDruBgzuW/Xp/9c//AFqAPnn4g2YJlQDnkD1/xzXx&#10;v4lQwXpGDncRz6Drj+v6V9y+PrZiJT3GR6Z9fT1/z0r4u8Z2/lXQwOCeP8459fzoA7/4eT4liVRx&#10;6/Tn19v519r+DWwkag9vWvg3wFNteIBhk+xOBjj/ABr7e8EygxRfp26Z680AfT+iOGWM98fTpXp2&#10;nPlRj/I/SvKNAkzGgB6AdM98dq9U0w7lyBx/L8KAOuhOVGTk+nv9aWVfkPv+tNh+4Ocfh0qaQHbx&#10;yR7/AOetAHG6kAUIHb+nNfLfxr1yLRdAnkc8qjHGP4gMAfia+qdTBVWPp+tfnL+0prU2o30GhWpw&#10;biTDf7ideBnrn8v0APNfg9ostxqT6lKqsUJwSPmDHk446+9foBotklxbxRMNxwD05/H8a+f/AIQe&#10;DV07TrR7ofvZF3sDxjJyOPYev58V9baFawswZcKmcL+XOaALsqxaPo7TAYZwx+mBwCe351+M3xt8&#10;QXvjH4nXdzKSba1bZGvUFQcH2ySDyfy9f1Z+O3iyPwp4OvJ0ZVYRlV+bHzODg8/QV+MlvdrdXst3&#10;MxkeRzkk9QTyM/54oA53xJElwwtmyyKNxx79MfpXE61DAEFm8rJszkKfmJ7DHof/ANVd5f4nl8xx&#10;yCOAM98847D/ADmuFvponuvstunmySHgjoWbG38z2698c0Afbn7EPgSO816bXFhYJFiBCRn5jhnO&#10;cdR7dOa/aG3hSGJIk4CKAPoBjrXxr+yL4BPhvwXZTXUQSYxiSTHTzHHPNfaS0AMbpycf5/rWFqBy&#10;G96326HisDUM4PrzQB5prmFBOeK8M8SfNvbOBgf/AFvwr3DXwArEHH9PTH/6q8J8SDG/+HH+RzzQ&#10;B45qpwxBHH+fT0/yad4fQPcrtyD7/Xv+VQangk4+YnHHb6Z7960fDaAXIJGSMe/Xp9OtAH0F4chw&#10;iL0B4wB1/wA/rXsWkr8q8ZJP+eK8n8PJgAgY/wA+n1r2LSEICjrk9hxQB1UTrEhZugz17fjXxJ+0&#10;H40e9uo/DNmxd5W3NjB+XsCO3rX1f4t1uPRdGlnlcIApJPTA7/5xXwfbSwa54juvEF6ckdM98/cA&#10;HbA5/wAKALvgLwTCbqAzIA4w7H375r7m8JaXBFBEFTGBz7EV4X4I0dmP2nbxgc+o/U19LaPbfYbU&#10;yy8ALnP0oA4n4x+MLPwb4Qvb2WQIY4y31b+HvX4W+NtcbW7y91h33vMTJls5+Y9x0HFfcX7Y3xHb&#10;UbmPwdp025i2ZgOwOMD3wOa/Py/heQJbOxwzA9P4R0yMkYJFAGV4X0cIXvJRtP3mIz+H59/yrmNb&#10;sG17xHbaWg5kI3eij0OfX3r2C2hitdOCBdowWYk9Wxxkeg64/TvVn4S+Ej4l8Xm5aPLTysu4/d8t&#10;PvEDH4fnQB99/s4+CYNB8OQXITY04BAI5CqcKPbOc19taNBgKF/KvIPBmmx2VpDBEoREUKOOwHH6&#10;V7jpMYCjByB+n40AdVaphRxWmg4+lVYF+Uen86vIpPf9KAADA5PH+c0oHp1+uKdjtj+lI3X/AAoA&#10;qTnCnPauL1SUhGPUf5wc12Fyw2k56ciuA1mQgH9fWgDzDX58b8HB7/59+1eL6s4Lkn178n24/SvT&#10;fEMynerDOR+I+h9a8j1BwzM397n8/wBKAM+FWeYHuemOe/Q9f8mvVfDVouASMnH8q81sE3yrx1+v&#10;ft6f59a9Jl1CDQdIe6nYLhSck4AHqfYe9AHAfHv4nW/gjwvPHbyL9qmUxxrnkse474GetfkwkE3i&#10;HVpL65YyzTuSx6/ePOfX2r1P42fEC98e+KpXgc/ZbYlIvQYPX/Dp711/wW8Cpq+pRvPF5nzAn3x6&#10;n/P40Ae8fAn4WJ/o17cxZb5WOeQM46D86/SDSraz0DSfNbjy1J+uK4zwB4Sg0yyjPlbAijt0AHQ1&#10;yvxs+IFp4Z0eSzgdRO4CquepJ6dfzzQB8v8Ax1+JFzruonSbaXMCsd5BxnA6enrn6V+bHxM1G41H&#10;VTZo+YoeuDwW9fwHevpPxPqM32WbUJ33yksRzwXbPbv2H86+ZZrGbUdRA27nkbOSD+Ax3z+P5UAa&#10;Pws8GPrWtW6CJpGkKjgdiew9Sc/rX7ffB7wND4c8P27SoAyovPtjgV8i/sxfB4JLFrF5Dl0A25A5&#10;ZuevoBjJ/DPWv0ieKPT7JbVAAEUDv2A5oA47XLtQrYrxLW7gySnHODj8fX8K9K1+5G1znkfT8P8A&#10;GvIdQmLyNng5PPXPt29KAMfG58gYGT7j24rttDsyTG4Hp+PP0rl7RPNl+U5/Dr9K9W8PWYGzIwQB&#10;/wDX/wDr0Aeg6HbBVG0ZIr0zT4DtXIxgf5Fcno9vhV2givQLOPCgsMGgC6iqMe3r9KsLyPp6UijP&#10;T/P41YXGOR/9egCEg56f596U1KR7/wCfeoXOMk8d/wDJ9qAKty+1fTP+fwritTuNqnnnvXR30oVS&#10;M8f56V5trN6FUjP6/wAxQBw3iG/IV88A5H+Jr518X69DaRSLvAJBz7D1x/TmvQvG2vx2FvLLI3IV&#10;v/1e5PrXwD8VPiTFbQ3DvKNgOOv3yM4X/PFAHOfF34npp1rIls4M0isFXrgYOWPoa+JbjV5dUuGM&#10;jbpJPb3zn6VU8TeI77xHqrzykuXbI56DsPYfSvQvh58P7/Xb5JDExViD16En8T+NAHTfDjwFc6td&#10;RSiIsC4PIy2ep7e3PrX6N+B/BkHhvT0nlQA7QT7ccZH86j+Gnw2ttAsIp5YgHA4PXHrn396u+N/E&#10;AsI2iicIoJXr1/L6fzoA5Dx14qEMcqI4IHGPfsBj69a4bwjG+pXYnmfn+PHr2UenHOa8u8Qa9/a2&#10;pC3glLohyT6nPp/X0r3b4a6JcarNb6dASGlw8rY5VB1H1Pbr/WgD6c8A6ZNfPFcIm4BgkY/vMBy3&#10;0Xn2r678H+GEsYBLKMkneSeNzHqfp7Vy/wAOPBSWVvFcyx7Ng2qP7qDjge/59eea9u2pFEFQYA7c&#10;UAUrl9iYB6Y59q4nVrvaGUHn/wDViui1C4Vc9gM15prV9wecDj+fXmgDjte1DG4A9Px6+teR38/n&#10;zFmPT8h7YrpNdvi7MgOASe/T2z/n+tcmB5sgAHIPfnn1/Hv69OtAD7WAu4JHOfoPevQtD07ewwMZ&#10;z3+uK53SrMySocA/h2x6fj2r17RdOwUJwD7e1AHS6PY8gqMD/CvQbK3xtIGKytOttoXIya6yCPCg&#10;/wBPyoAmjQBc1Y4GAKFHQ9hjvTv5c80AMUHtyfpS9c8dKXPyjHUUhPGc4J/zigCFiVz7VkXc4UHn&#10;jv8A5/Grt1Kqj0P5fWuI1rUUt4mZ3AA68gUAYev6zDaxOztgKD1/lX5nftKfHkWfm6Do0wMpBLEH&#10;7o5HOD/n0ru/2lfj/a+GbKTSdJlD3s24DB+7jjJH9K/Gfx58QLvU7uZ3nMk0rEuxJ655Gcn1/LvQ&#10;A/xd4wkvZJ0WXmQnc2fmJPX8+1eQ3SyX9wI4xkk9BzgHoM98/T+tRxfatSnKIrEnjk9c/n74r6g+&#10;D3wevNcvIppIGwSP4cAE/pk/5zQBP8Ffg3e65dpcSwEhiPvD1wcjg/Sv1s+HXw+svCemo3l/PtHP&#10;T/Hjjn/61VPhj8NrPwtpkbyJhk5/wx9K9Omu2ZjBGcAYyQegxzQBm6veBYSzHge/p0Hv06VxejaO&#10;/iPVRwfJQ5PHp6nken/6qvXxudbvxplhkhmwxT2PJH/1ua9z8OeFYdGsltolzM+MkZ5PpzQBlQ6R&#10;JcCHSNLTO7CscdAT7cV9GeCPA9l4ctQ2zdK4GSefzo8HeE4tNjF3cRjzXwe3FejhQPw/z/L/AD6A&#10;CbAo9eKX1z+HpS45Oehpent+vSgBvoCefSonfAHoPzp7kDn9KyrqcDPr7mgCrd3IAOTwK4HVL8BT&#10;tP51qanqG3I3Zx+I/p3ryzWtTUBueB6nGePX160AZOsamTu+bGc4Hb6GvPrmXzpGycdfrjP9Knvb&#10;wzyMQ3Xp/nPv/wDrqlEGdhjjOMnqRnp3HT/OaAJre3Z2GeenXr9R/wDWrs9K04yEbhwPT/J/CqOm&#10;ad5zg4z07dcd8f4V6hpOmbQuF2jj0/Pp3oAv6RpowCRwO34V6FY2oChQOmM//Wqrp1mqqvHH0/P1&#10;rqraDBHYCgB8EO0Djp7Vc2gZGKcANuB/kUoA446Z/wAmgBmBzRwTnt+WacTkH0+nX3pPX/P40ALg&#10;de9NA5zTgOg6fy/lSNj1xigBnqehHb/69V5ZAgJJwBTppQgLHoK8t8b+OtL8L6dLe386xqgJ+Y4H&#10;59qALni3xdp+gWEt3dyrGsYyckDoP5V+NP7Un7XtxfveeHfC84EQDI8g79iAc/UZriv2n/2t9R8T&#10;z3Oh+GroxWgLB3BOGx2znPt/jX5i69rVzeyF5JOTuPzE9+2T1/GgCTxL4uu9UmeWeXc0mTyf1P4/&#10;/q71535017Jszkntxye4P51YYPdTBFPJA/ixn24+o/xr3T4XfCa88SXkDyQsycdenXnI/Hr7cUAc&#10;t4F+HOqeJL9I1hYq5B4zyD6k56dvxr9Svgh+zrHCLae5tsYwSSOv5DnGcV6B8GfgVY6UIpZ4AT8v&#10;8OPr1/n19elfoR4S8IW2noixpjb3x0Hp0oAzvBXgSz0e2SOGLaEA/D2HA616DfSW+mQ7v4h0HfNb&#10;Vw8OmwgKMv8Awjj061jaR4fvfEd2bi8ytupPt36A80Ac3pXhm+8XXomusrbA9ckZ+lfQmjaHZ6Rb&#10;Jb2qBQgwP5/1q3p+nW1hAIoEChelaQ4/izQAwL0xT9vc8Cl9O2fegjHtigBCuQOcY7U0j36fzp+D&#10;jJGB/ntQeuP/ANVAEY7e3+eKB3JPT8qfnn8qY7YOSeKAGE46DbmqM9wI+9NnnC55rltQv1QEBuR/&#10;L8KAH399jKk4/pXC6pqahT83H9f89KZqOpnkA49f89/88VwmoagXJyc5ycdc+lADb7UndWy3J+nb&#10;/P5Vzckplwy8j/HpUkrliecD9T0z/nNSRR7mCgY/n/n6UAV4bcsQvr+P+f59K6KysvMK4Gc9etS2&#10;Fi0zA7eT613emaZwNy8j/PT/ABoAh0zTDwSvXvxz9K72x0/aBxUthYKgXaMniulhtwFHFAEdvbBQ&#10;CRz/AFrRRMYGKeqY6U8AZ60AJt4NB6/Wnnjr1/ljtSYGDmgBmMDrxRwc+hpxPUfnzimnHcdPy/8A&#10;rUAJxwQP0/z7U0kDmkdwoLMcY9+wrzjxh490nw7aST3U6xiNSxJbGMDnv2oA6jV9dsdKgMs8ijA7&#10;kdv/AK1fBfx8/ao0jwhaTwWtyrzqGwAew645618z/tF/tkJam70zQpi7gFdyt169s8A1+RHjr4o6&#10;v4lvri71C5aVpexJwMngj/P5CgD2X4v/AB58Q+Or6aW5ucRMcAA/iOeR/nivjnXNfuLl2XduLHPt&#10;we3PtVPUtXub47Mkg8cf/W/Gux8FfDbWfFV7EYoGZHZRzxx/nvQBxujeGtR167EMKM5Y8kduce/1&#10;r7r+Cv7NdzqklvNcwMdxz8w6YPcEZ+le7fBb9nKGDynurfLDGcjPA7Z56e/pX6efD/4c2Gg2UOYQ&#10;gQenJx70Aef/AAk+BWk+G7WCaSHBQYAOPTr04r6rsLSC2VYLVMBeM4qGBVKhIhtQeneo7rVks/3F&#10;mu+bpx0Hr/k/pQBt3OpWmkIHY7pSMhev8veuKupbzV5jLcsQp52+2e9OitZrmYzTt5khxycY/D2r&#10;rbDS24fbjHsO9AGfp+lAlTjp/U13Njpa8fL0/wAgGr9hpm1Q3Tt+NdTb2e0BcYH86AKFrYKg+VcZ&#10;/r7VuRWyoDxnP4dPSrEUIUY6H/OasbQOtAEKoADjvUgAp+MYNGPb0+poAaRj36UnpTscYPT6UmCP&#10;fP6ZoAPoKUnjFKMduaBnqefyoA//1v0zsVbS74O2TE3XPGRnp/Ks/wCKvgfT/G+hPbJAsgkUnIAJ&#10;9evvXb3On+YChHPPboR3FN0y7exc2VymYn7n1/z/APqoA/nU/aM+BOp+E9ZnljgIjBf8O/8Ahivi&#10;Xy54ZPJuExtyPm4zjtn+tf1I/Hv4RWHjDQp547dZZ1U9F6gjof8A61fgt8ZfhXe+HLmSGVBbGLIx&#10;t6+xP0/zxQB8l3kPJIyVIznA/I9fxrJyULY4J7dOn+etdg9sihoSQc8dfw5/HpXMXkAgd0Y8DHv9&#10;ef5dKAK6zMzc9PTngf54q/DJtIwcrz2yT/X8KxWcjJByOfyz/wDX/wDr+tmCchx82Cfbn2/KgDq4&#10;7oookQnI7gdvb/69faf7Ln7QuqfD7xHb2t1MTaysFIYnkenXjr/Ovg6Gc5yCRu55/n+POP61s2F9&#10;LZyRzoxBDdRjjHf1oA/r58AeObHxfolvqNlKsgkVTkdDmvSo5QxC9+a/Cr9jP9pdrC7tvDGszFY2&#10;KoNxHHOMjnj+vSv2r0nWbfUbZLqB8rIoPB9R7f5+lAHbIynAzyasYyeOv5fiaxIp8gehrUikz7/i&#10;QKALIHA7j9fzpqgEdKepBBOefzAp4UDv/nnFADABgYGR0/HFIB6EnNS4PTuP6U79P6f5/wA96AIQ&#10;mM4PPFAG4E9j+vrU+OcdelNC46d+n+NAHN+IdIjv7R9y5Iz27V4vcxyWObUHay9D65/z/Kvo3YG5&#10;Pf8AD9a818UaII5VvY0BK8j8uRg0AfEPx1+Fcfi3RJbkQ4lUE4AHoenfBr8XfiX4Fn8P3lzaTJt2&#10;M23PT2z/ADHf8q/pYv7C11mz8gr8rj2445H9PWvzZ/ac+CMEdpPqdhFknLEgYOQTkAc/5/KgD8Zr&#10;e1aO583dz/PI79enrxWxPFDkS5Jfgc8j8vX6cVe8R6NdaTdSJInlgFuRzxnv/h+lYsMjvDskzkHI&#10;Hf1z/wDWoA3LLa5V2GDj1OT7enH+FF5GqsGOQBxn1wc/p2rLtpmhmJY4x3x6+h/+tWzJ++I3kgjO&#10;cdORzx0/KgDDWURNsyc8e3f+nrXpXgLxfN4c1aGe2OxVYk+ox0PrXmGpRbOVBCkDrzn/AD/hUVlc&#10;wjMcxzngYHTHYntjuevbpQB+9nwN+Ill4y0GJPNHmKFGM889v8K96eLv1wT9e44H+e1fiz+zz8U5&#10;vCevRR3EpSKZ1DAnHfAx29q/Zzwzq1t4h0qDUYGz5gBOPX3/AJ8/1oAcUGenXP8APn8KWNmUkqTk&#10;fmM/571py27L0xj6cjHr1qk0R/D9fb/P+FAF63vjEVz0/mf8+ldRZakcjnJ/+v7VwGWVhzzjr6/S&#10;rUN00ePmAAwOP6/XvmgD2Ky1DIG44P8AP6V0lveZA28EV49Y6k3Ck5x6V1lnqJbC5wePwoA9CugL&#10;y1MR5OOPXI6VyGkX/wBhuprGVQFckrn+8B8w71q2uoAjlsfhWFr0BSVLqD7xOenQigDk/HMFtqmn&#10;3NrMnmRshIyOqdxnHbtX5C/HjwKlrLc3FvHiNupA9eQQfcHmv26GnW2o6Yk5G9j97vg9/pnP+NfH&#10;nx4+HUV5o889rbNMFXoqjAPY4PXpz6dqAP54vFWgG0vHmQYx04/hOMk//qrzPUYgCzDBC9xn/Jr7&#10;Z+KHhKaKaZp4AkqH+I9P15FfIniize1eWM8Z5yAPy/Pr0+mKAOHYKQFzwRVV0wSG7fnyatFTg7eA&#10;eKgbJJGMk+/50AVg5V/lOOn+RX6zf8E8/wBoSfwxrqeDtUuMQOw2biTn/P8AXtX5LFQCef8AJrrf&#10;BPiq98IeIrTW7Fyktu4ORxkZ5B68cUAf266Pfw6lp8F5A25ZFB45+nP+FaToOewFfEP7Gnxqg+JX&#10;w/0/z5g1xHEoIzycL9Pb2r7iA3dP6fyoAypbdTkqCf69qxbqxDA44POP/r11zRgA+h9aqywqR0zy&#10;e1AHmF9pgO4Ywe34/wD6q4u+0rIZcZz/AEzXtVzZbgTXL3unnBwMe/Tt3+lAHz1qeiEEFVyQeM11&#10;XgC81C0vBYQHaCQw3k8KeuBjHXmuq1DTFZScf161yq20+m3cd1AcNG3b0PX/AB6UAfStxpzRwKrt&#10;vDjk8Z6cdfyr4W/aU8CSahos92luJWXI6c+WR1x6g4P619q6Bq6alYIjNucZXJ/vD2/XP5VynjrS&#10;7PVLKWO7QyF1KlcZxuHJ/wAelAH8oPxk8MzWOqXKOjLsZ2AwAABwcCvDjorHT2ui2AFLds59P8a/&#10;VD9qb4aHTr+7ukiCby2ePm3A9eeoIwa/L3WGubGY2jk7AP8AgJz0/wD1f/WoA5LyWiyCevH48ZqA&#10;8MT16fyrbubVltjOeM44/wA81iEYPPGPb2oAex98n68Yr6g/ZZ+Jtx8O/iTpl+s2yCWZI5ATgYYi&#10;vl9QCDnk/n9PpV/T7h7S7jmibY6sCCv3hg8UAf2r/DLxTb+KvDNpqUDiQOgPHvyOea9IK/r+fJr8&#10;pv8Agnz8ak8U+DrXR7yXM9svluCcnjoT/Ov1Wjk3Kvof89qAJNo4y3+e9KRk8dOvX1p+Mcdf8804&#10;D16/54oAjK5znp/hz1qFogQQOT9at464P+fwpuB17/0FAGPe2izwyREcMp/+t+vevPNKuBp+rPbO&#10;2Ek+dB6Ov3h7+4r1tk3AjGM15T4rt4tOu474KQInVwR7nB56getAE2o2guN2SPLkGU4559P1r4s/&#10;aE8Aadf+HdQla3M0pjLqAAWPGDnI4FfdcC2rQrcu3UttGBwCM4ryfx9p0t3aXB8lAGQHLHd14Yfj&#10;zxQB/LL8StHuNI8R3FpPEYnJI2nHUdQK8+aEAFgQCeeo6Z5/yRX3R+134IXRfE093bwCJATJ8gJA&#10;Oeec46duvtiviBsAAsuDnOR7/n70AUfJAVyvIyeepPeqe7DBiCDxnOccnkcf5zWs+zBwcggHHP5+&#10;3f8AA/lkXLEEKxB6nA64z1HYf55oA7DwtrA0vVbTUIDtkhdXPqdrDr/n+lf0Mfs0fEe18TeEbSJZ&#10;lMnlrIAOwYYYH3B/z3r+bizk8twSw659P1yOtfqv+xD48S2lGmzOQ0beWcnja44IGOPmx9aAP210&#10;7UAygqcY/Wu2s7oMBg46fhn1rwjRtVPA3Yzx6A5/A+v+etelabfZ2kEgH0P6UAeowShgB1zWohDd&#10;On4YrjbO7B2n/PX6V0sM4bHOf89KANIAEehriPFVpuKSqMF1KnHJOK7ZSOMfTp09qx9ciMlqJVGW&#10;iII4Bx60AcBMVube2upGy7xAev3D/MVR1Iwm2Kk43xtkjg5HpkfyrasYJZLKeJIuYmY5z2fnAPH6&#10;UyG0tngM08PneSf4ugyOoHtQB+LP7dvhSK6tm1y2g2+VtmPq2VwWz0A9uvfmvyRu2EshJAAIxx6D&#10;vgmv6G/2xfDlt4i8MXNqYmMiiYLtwvyOuVbPO7B7dPpX8+N5ZtaSvCQWeIshyBng9x6g/wBKAObu&#10;JAH+QBiefXtz/wDXxUL+XLDjOcHA/L1OKkcFo8r1BwcDpx6e1VVYodki7gT0xxyeo9TQBBFARMzE&#10;YGcjHUfXP86+7f2X9cisYYbWQ4xO0XTqsg4x26npxXww0m1y+ehyBzjP65zX0F8Ftekg1o2ajcJ8&#10;P/uumOn16Y60Afq74f1ZradoyQArHHXp/jzX0N4c1wlFYvhe+e2e3/1q+R7C4aZYbvOfNWN847Mv&#10;PHf649a9T8Oa40G1M9B9enY46e/6UAfauiauHVcnnj19a9Q029yo6k+/cV8u+HdbUqnPXGf/AK34&#10;+le0aNqn3QDwemePSgD26yuOAuevPWult5crzzXnGm3gZQo9PXvXaWc4wDnpQB0AGeCMUoGfqKii&#10;fco56/5zVgDOO9AHlPjK3Ed4bhuAjwyDgHAVhnt6V6EV82xLIvVVYZ6GuS8bxqYyWHDRN/PP/wCq&#10;un0eVrnS7XD43xKM8cHHHp1oA4zxNYGJxMVLbgx25x97vx/WvwO/4KOeHXhWx1SV1EkVzKmE4K8c&#10;Z9+K/oQ1+FmjiUDcGVlO49j3B78/Svxd/wCCi3haafwPeao43CKaI7sfICSVPHGPQ80AfhTEwVgj&#10;Y3A4Gece1V71cEe+SQPTP5/4Uso8pm3HJ29QR145JPt/nrULyE5w3B298dOv0696AJYFKxhwO/Xn&#10;n1H4fyr2r4f6+tnqloobY6zxEY5PLde3b6enevH4dpRjtODj72Dn/wDV/wDqrrfCPlR6lEzsC5Zd&#10;o9ffP9fyoA/o6+BWt+d4SjV35jkPf++oYH6c/wBK+r9Jvw4Dbucf/rr86P2ffEJm8OuvQ+XbyY/A&#10;Dnt15x+VfbXhzUxIqHdkcd/w6fhQB9C6dclgNvJ4/wAK7K2lJGM8c85rynR70YVSen9enau/sJ84&#10;BPWgDq1OffNLgYK4xUMT5HBqzz36n/PtQB5R8SY2axuChwRASOPQ5HFc74Vslj8qEnmONFIPuMgg&#10;D1JzXV/ERYv7OuWlOE+zSFvoM/T61geEoFlit5ohuRoI3U+oZPlPv75//WAamqRJsTauFMWMnBOc&#10;n6Gvh/8AaZmW10h5t3EbwngcjJx1/H/E197anaAvCrkuWBUgfKoyPb/PevhX9q2CC18I3s0bpHKq&#10;xHI5bKN68jgD8elAH516reySuk8Ls/2ZXw4+6d/XOffj8KdF4ikk09xGWKyMkf4gkgDvyR/+uuSv&#10;9XC2skDb2ViCAeowMk+/1NctBrJEMVqvy7mMhPU5Xnv249PX0oA9Q8Oa1ObyW6L7T5sh/wC+Rg/4&#10;f0r6X8C3ryXNuC+MMwDeuEPUdsZ4NfGnhu7WAhiSGIyVXG7DNyec9cdz+FfS3gHV4Rq1t+84WRg2&#10;35shhjvjnP5e9AH2p4avltltoQf4fp39Tivd9B1DeEDdDivkjRtWxPbLISTsA3Mck4Y9PY/SvoTw&#10;zf8AmFFzzx9fagD6H0244xnJH+f/ANVdjaSbl+mf8968w0i5JAH+eO/vXfWU4IDZ4P8AnvQB0QHH&#10;HPvTgBjPb/OKYhHHPX3qUDJx1J5zQBSnTcvqe1cT4gTy7GeQjG1T6A5rv5ASOlcV4pQrpVwx/ugf&#10;mf8A61AHj/hVbuW/nhkPyIp24/iG3cc56fQf1rqdIjkluAwUqJVLBR32kZzx371j+FLe58+7lH7p&#10;T5nzZwegBOT0Hpj8K9I0O0gg062l3De0ZywJPOeck9/50Acx4kv3tdMOdqqW/i9B1r83/EMDX3iS&#10;a7GWQSSyDHGGZjgZPXjn/wDUK/QrxcsdvYKznIBkkPPJ4J6DJ/CvgQwh7pHLchctyfvHJIz/AC9K&#10;AOB8Z2Ec1ijYOM4zwcYAH8/XmvKX0hoNOklUEvs2rkZyT14/TP41754pt0lRYEClSNo6gHB5/M+v&#10;tXL6np+7SJ22bcxHHIyMdfz9/wBCaAPkS1gb+3Hdi0caeXIqlgN4R+gHJ5r9vv2bBEnheyWFSqGM&#10;y/NjO6TkjP49a/GK60q1h1g20MuySUKiEcYfPQjqPb14r9o/2dLWKz8IWflHpAgx02kEjAPpx6UA&#10;fVEZyB24pXUEH17/AJVFbEMo9P8APvVkrwR1oA5W9j35A6jNed61D94kdfw6da9UvIQCe+a4PVoR&#10;g8ZP/wBagD5n8Y2RcOAOmfx4r4l+I+ngPKWAJP655OT/ACr9BfFNp5iuF5x+H4ivjr4iaam2TADC&#10;RcZ69Onv9e/07gHxF5jWuqHll6ccdiePp6V9VfDmQXsNnC0uA8itjrlQMnI9e35V8xa9aGDUXduu&#10;fX/64/L+dfTvwVt1udTsI5ASEUMR1A3tgH/P4UAfop4C0uz0rR4zCpZ3Kv0zy3OO/f1r2XSrWQh3&#10;mQoScDPXn+QrkvB8Sx2No0gVQ7OxGewOFzj+dej20quA23oSfbjp1oA8J+NuuRaJpMs8a5eGJu3G&#10;W+VfrzzX54tM6bI3bEoUYzk8H/HNfXX7SepH7LcWsPDTPDEwx8vrwT79f59q+ML+6Sa+kKnKbiow&#10;cfd6An/63agDcu5VMSgEnnuTg+nbjp6Vz09wCBGozubP+PP+NTXlwVjCg5JwOOnP1H8q5KC+SWUy&#10;Kp/DrgHr+Y4/CgD1TwRbvqXiSzijQuIEdzj7vQjn2HbFfdcdh9j0K1gYYIjB9Mlh096+TfglZNf6&#10;vezKmFUxwq3rk5YHGOvFfbmuQ7UC9MAD8v8APpQB8m+OrceXMeh5PX/63pzXxT44gVbiRiuF3Hnp&#10;3PPH6fhX3l44hGyUgcc+3cnnj86+J/H9riSRx03H8wPx/wA8HrQBzPgefFwmTjBI/Pv/AJ5r7e8D&#10;XB8qHbznj0+oP9Pxr4R8Iybb0ZPKn2z7889h6V9teAJS8UXJPYnv+Xp/OgD6z8Py4ROcg47fl+Ve&#10;uaWflAxkn/OK8a8NMCsfPoBxg8ev+fzr17STkL24+nbn60Ad7b9AO3H5VM4ypxyfSq9pygz/AJ/D&#10;mrbAEE0AcH4mnFpYT3BPCKf5Yr8zNf3eMviZcW6ECK2lEO7JPGQz4+pOOfp719+/GHXYdC8O3M8h&#10;AEcbyHk8gDj8zXxx8HfDiy3NzrVyAZ5WxnGSXkO45HsCM/pzQB9BeHrBrVWkU8DAzgcD27V6/oG2&#10;OMHBwgLE/XqRXI6dYDMUBJbB9OMD17816BeOmmaK8jgIHGPTHpnPp60Afn/+1947iMcPhu1cGVyZ&#10;ZDk7h/CgPavge3dYoTIpJIRcH1Y9Tn/P612vxy8anxX8QtRv1m3wBmjj2/d2Ido498Zry4Xixxoj&#10;ggKoPcdfxxjp/nFAEk8x8ncc43Ek56jnoe2atfDHwrc+K/iTpOnrGXja6jlIH3diEFsk9gB+NZEl&#10;15ybIIs7gRlvf3Pp7elfZP7Inhf+1vEkushA0SFbeFsA4UnL46j6n6880Afq58OtIXR/DNpEF2l1&#10;B9OOwr0DBPUcevrVCwiEMCQqMKgCj8scVq4BAHrQBA+Ntc9qOAG7+/8ASukfocfyrmdRJIZfSgDy&#10;7XeAxIwB+teE+I+d/cg8/QGvc9dYkMe+P5dMV4L4iJYv/EB+vP5+9AHkmo/618jC5xj04/zzWx4b&#10;AWZWA4BHTuPqeKxtRP7w4Oeg/I9Pf8K6bwpCDIBg8tj/AD+dAH0F4bBITj3+n+c169poVEDA4A5y&#10;eMV5f4di+RFJ5B9K7PV9R/svR5JyfmweSeMdyfpQB80/tJeP5bSzTRLCTM14SAo6iNeSePXpzXkX&#10;wwsbm6miS5haXzT5hDHOBnuKZqbxeNPFsup3zeZEpIRfSNM4x7nrzzivpT4d+EAGWdUCGTkdeFzn&#10;GaAPdfB2ghLSNpVVQPm47cdD68U34oeKE8JeF7u83ANGmRk+3Axx3rttMtVsrUPI/RefwFfnj+1/&#10;8TJooP8AhG7CUrJMQz454PAB9M0AfDnjLXL3xX4n1HWbt9/2mTCnOcD+Igfy5rjlWO6vw3YN0x2H&#10;AI9uMirHmLHEZHPzEFOh5JHPUjGKfpaIZDIQRkkZHb0wf/re9AEuprJcQxadEcy3Lqvqdvcf5/Gv&#10;rz4E+ErextvtyrkH91G395V5dvXk8V85+FtJl1nWPOhXLoyWkPtM5GT1/hUkk9c/SvvzwRplvYwQ&#10;Wlqu2KFVjXjqB1P4nJoA938PQnYnfPf/AD716zpSEIAOcfrx/SvOtBi+VcDA/D/D8a9R0yPAG7kj&#10;npQB0Ea4AGeR9KvKvvk+/TioEHTn6VaXn3oAb+H+f8mmN0x2+v6VLgj6n8PrUUuQn/6hQBiXz7QT&#10;jj/PavNtbmI3ZPH+Nd7qUpVTg+/1ryjX5yAQOvNAHlPiCclm5yQccn+X415rdgPJk54+nf6967DX&#10;pwHO0nHOfx6D/P8AjXDsUZ8Dpke2f85oA6DRIRJN5rn5Ixuzz69a+d/2jviY9rYjw1psu2a4U7yD&#10;91McAY9cV7D4r8T2fhLw/PczPh0TLYIzz0X69+ea+Ary8uvF2tT6ve7neZuBnoOwA+nb/IAMPwb4&#10;SvNe1NERGwx+Yjnrz+fbNfqj8EPhfBomnQSSx5lPfjjHTtXjHwP+HW+YX88eQ2Dgjr/n8ulfodou&#10;nQaVYCQ4BUdfp60AV/EGoW3hvRpZmOAik9cdBxX5b/EPxhP4u8UXFwXzbwkqgPTOOTz6etfRH7Rv&#10;xPkCSaBp8vzudrcnPI449u//ANeviy4c2dkZCxMrhuvXnqc+39MUAcf4ln/tC4j06DHlxkg/Ueh7&#10;g9vXHtXXfDL4cjWNWtnYbnmbameSFB+8f8/lWFpOkyz3Csy/NL39FHUn6/Tp71+jfwA+HCR28eqX&#10;EHls4yo64QHgDvk0Ae8fDjwlbeG9EiRFICKAuR1GOT+damsXXlg4PFddfsIIhDGMBBjGeleXa9d7&#10;d27kc98f0oA85167LuR0OR05z/n/AD3rze4bc55znP4f/qrpdWn3OxzgZ6c/QVzSqGkGTn1A+vT1&#10;/XpQBraRa75FUAg57D/9de2aDZlURQcH8h/n2rznw9ZnerrgA/8A6ute4aJbAKnT9aAOr0u3ACr6&#10;flXYQptXnp9KydPtyMHHFb6IRxjOaAJEA5/z+dS4ytIBj8adt6DPrQA3GOg5qncPjIHH9auP8uef&#10;T3rFvpcAqDweKAOc1WfAIB4PWvG/EupLbxPLK2FXJNeh61eBQcHAHvXwn8f/AIpwaFYvY2sm+V/l&#10;CqeSfT8hQB438avihH50tjbzKAA3r8qjq3H6fy61+dXjPxHN4iuygLeQnCL7dSc9yf8A63Fdl4w1&#10;m61N5nmlLNMd0jE/+O47D/8AXXH+HPDkur3yxIpbdjke3bPbpQA3wj4Qm1a/jVUBUkZPqM/0r9J/&#10;hL8O7fSreOeSFcrg5xyfX681zXwn+C7KsFzMgAAUnIxjv0yf8+lfT+o/ZfC1gYVIUgYx0x+ef845&#10;oAyvE3iWHRrI21sQH+77AY/w6e9fFfxI8XSyM8TOd8jfw/wjHXA/T8a9G8a+KNvm3k7eYDwBnqOn&#10;0/z2xXy1rV1PdTmdwHd24GemTjHPf6fj0oA3PC8Ml9qUcMQ3yMQCOSST0A6ZJr9af2ffhQNP02C8&#10;v1zK/wA8hx/Eew+nSvkv9lj4L3Ouajb+IdTi2xBv3S46nPLn9cA/XpX6/wCi6Rb6RYx20CBQi44H&#10;H+TQBdtraK2hCoOBj/JqreS7Qw6VoTMFXrkiuU1O6VASTzjtQBz2r3oClSf8+teQ69qW3Izwf5ke&#10;ldXrd7tDEtjH+e1eP6veh5Dg449hz24/z2oAw7uZpJSqnIJ6fWnWkJdwfVh+OarJiRx+ff14/wDr&#10;V1ek2RlcYHcf55oA6bw/pxG0sOOP8K9g0qyARcDmuZ0OwAA46ce5r0zTrX5QCAPwH8qANSygA/Dt&#10;W0q9B0/z/wDXqOCIKBxVzB7/AOSetADR7/5+lDd8dTj/AOvT8HjngU0gDn1oAjPQZHTFQTOFHT/J&#10;qZ329uaw7+6EYJJAxn9aAMzU70RIXJwP5AV8I/tI/He08E6PLb2coa8lGFX6nGcZ4HvXeftA/G7S&#10;vAGhzPJMDMQwVAc729BxwOeew4r8Kfit8T9W8Y6zPf307M8jE9cgL2U9sdv6CgDlfiL8RNT8QajP&#10;eXM5mnmZizMT8oHocnt6e1eHpBPfzhM+ZuweO+eo5/KrU8j3dztQli35819K/Br4UXOvXkL+VuDk&#10;dvU8c+3+fYAn+D/win1q6inlhJjBBBIz/P1zX6v/AAz+G+neG7ONzGAUUZOOBgfzz0qb4bfDCx8M&#10;6ejsgDjbk4HHHQH09a9A1DUUiYWlsehx7k+o6d/egC/d3ysfs9uPlXjrz+PauH1nWRBIukWAzczH&#10;5mHYf/WqPXtfh0Kxf5s3MnQehbjBOevNbXwo8HXOvXK61fLkyn5M+hPPpj/PrQB3nw+8LyWVsJnX&#10;fcufvHnH446+1fT/AIb8NpCEu7lcsMYBA6+tSeHfDMFpCgKjCfqa79VRQNowKAI1UDt7dcU4gnvT&#10;h9c596Xgg9qAG4zn1/qaYwH06fpTyduRnp7/AONU7iYBTz0oAr3MwQH/AD2rkdTvdqH5sZ/yP8ir&#10;uoXgUE5x6V5xrGpLknOCMj396AM3WNTILjP+A9a8p1O/aRmUHg8n8+a0tW1DzS6hs5z2xj34/wDr&#10;fjXKn96eeSffg/SgCFU3AtggHj3561v6fZF3C46+uf0qC0tNxUAen/1/5d69G0bSclcjHTqP1OMf&#10;4UAaOjaTtAyOoH6f4V6Vp1hsA4/z3qHTbBVTp6dv8+ldhaW2CCwyP8//AK6AJrW22qBjj2rWVMYG&#10;KZGm3oOR+dWPegBvB79OuaTA4z055p3rxg0vX6jPegBv9f0pD7CnHJ7YppPPr/n0oAaSQOlV5ZQq&#10;7icCnTzrEpYngf4V89fF34y6B8P9Invb+5WIxqSMn2oA2fiZ8T9G8EaPc3+oXCxrGpOGOPy9foK/&#10;CX9pT9rHWfHN9caVpUzRWCsRhTywBPPHrn/9def/ALQ/7TmufEjVp7aK4ZbGNm2p0BGOp9fp/Wvi&#10;K91FpZSzvuJJHOMewH06/ryaANC/1iW7meSZt7Z6k5PX+grBK3GoMkMR3M7YHfPTj1+tSabp95qt&#10;yILfLE+3b/PT8e1fZPwe+BN1qt1Bc3sLYGD2PU5OT7fz70AeafC34I6hr95HcTxMVI7j168Gv1f+&#10;EvwStNChh82LawAGOOwFdj8Ovhrp+gW0IWIF8DoPQdSf896+rfC3h4ttbb8p747egH9KALPhHwlH&#10;bou1cdOcHjA6D2r1VvJ06FUQfN2Hue5qaNIbCAJGo3Y4GP1NXtN0WW8mFzcj5MjAPXigDI0vQrjV&#10;rg3V1kR5/QHoK9Rs7KK1iWOJQgHtUtvCkKBFGAP0H9KsqB247UAJj8v89qTnv1HNSHHH+f8ACkK8&#10;fT/PNADOSP8AP60LnGAcGnDA4B9aXt/P86AGkEL06UgAGMilJGOuevTr+dQu4UHPagBWIQZPH41l&#10;3VzgEZplxejJTv8AlXK3uoAZ+bgf5/zigB2oX4UEZwTmuC1PVDg45I/XPem6nqZJJ3Z/H8a4a9vS&#10;5POCPTt/n0zQA6/vzISM8f59awnLyfMTn2x05pxZpGJzwf6//W9KsRQlvx+vWgCKG3Lnnk/5xg10&#10;Nhpu8hmHHfn0/wAatWGnOzDcOPf68dMAV3um6XjHGduP8/j9KAK2naWAFJH+c13FjYBcDHI/lU9p&#10;ZbFGRiugghAHTk45oAjgtgvb0FaKR7QPUdqVUCjHf6VLjkdcUARjt2Pf604gA57/AM6Mc5peenU0&#10;AN45z2pP5f55pceg4H50hYDlh196AGk4+gqnc3UVupeUhcev/wBes7VtbtdKhaSdwAPevg/4+/tS&#10;aP4QtZra1uA8wB4XqOvPH0/x9aAPcvir8cdE8F6dPLJcKGQH5c85/nX4s/H39rDWPFVzNp2mT+XB&#10;8wOCehPY8/p6V89fGT4++IfG+oSvcXTLbnOF/hIOcH179umOvXPyRqviGe5kOx8Fj7k8c8HOP8/h&#10;QB0HibxZdahLI0k25m6nJ9/z/wA81w9vb3upXBihVnJwPw7E/wBK3/D3hXVPEN0iQoxBPBxjrjn6&#10;/l2r70+D37OrTiC5voNzEA89uTwKAPn/AOFvwG1DxFdJLeIyoWGe+R05+tfqb8KvgPpuiW1uBBmQ&#10;Y7DP1Feq+BvhlY6RBHbWkClgBn0/l719IaPo9ppFuHcgv+fP60AUPDHhHT9GgR2RSV6eoz/nFd7G&#10;yFMttVE5/AetYv2gNiR+h7Zz09P0qVVmvAN3EXZf5k880AW5b+aZTDaHYp4L9z7Cp7DTSfmA5J5P&#10;rWlY6WzFTjg9K7ew0heMjn88+5oAyrDSQNo256Ae4rtbTTVUDP8ASr9rZKuOME+38q3IrcDHHPsP&#10;SgCCC1VAOMe1aCxgY9qeq4Ge1OwMc8D60AAGPpR6f560env6UoGPoaAE64owD7Y/WnYOOuOp9qT2&#10;60AN/X8OtGAP8akwPTpTDxmgBO/PGfypQMc/5+tGR+NKBx1waAP/1/2Plsxzxk/SsDUtPM0LOgw6&#10;c5x27V6JJbBj65qjLZDaRjg/54oA8xs9YNzE+mXSfOgwCe4Pavhj9pD4LW3jiG6+y2xjeNSQ4XO4&#10;ehPrzX39rWjiI/b4E5X07f8A1v8A61Z0mj22u6e8aABiCDx0Pv6/5+lAH8o/xD8F33hDW7mzdSFj&#10;cgdfxOP5V5LeRRyZwcsAe55/D+dft5+1n+z7LO1xrFhbKsoVizBffJPA/wAK/GfXNFn0zUpbW5Uj&#10;5iNuOmD+X0oA86dNm7YCw57dPeqRkORt+Xb059OnFdddwxx27SMpJHGD/j3Hr+VcdIGVyMcDPp/+&#10;ugC9FKfvEYA44/z3/GrUM+D8zDufYdKylY4wDgZ5/P0qVHZfmBJ/zjv6/wCfWgD0zwt4lutB1W21&#10;Cxco0DK3fnBzz/n/ABr93/2SP2j7fxZpkGh6rMBPGoX5m5J4GK/nst5gVHJBB5HXjHr/APXr2f4V&#10;/EnU/AWvW+q2srRpGwLYzng89cdB/X3NAH9YltqO5QQQVI9fat23veRzx9fX/Gvi34B/GvT/AIge&#10;G7VvPVpwq5APU9yOa+orXUV3BVOM+g9u/PFAHpMdzkD1FXo5wcL3/wA9K4i3vgABnrW1FdrwM9fT&#10;1oA6hWDgHOal25Pof8Ov86x4rjkc9fetGOYN3x+tAE+Mgc9P84pQMkdj/Smrt4yOtSjoMfyx3oAZ&#10;t3dBx9arXdot1C0bDk9PY/rVzFLxg9z/AIGgDxG7hk0q/aKTiOVvQ4B/pmuQ8aeGNP8AEuky290m&#10;4FSR7f8A1upr3PxJo6X9qXReQP6du/8Ah715jEywq1tc8yp1HqOgP40Afiz8dvg/Fp814r2whiYt&#10;tx1BJ4YHp7dq/P7UdMk0q6MUqcocYzxx/j+Vf0U/G/4b2viHQprpVzKACFUdeuc98f1r8XPix4Dl&#10;0y/usjBUjkr198dcj/D3oA+d54UMImQjIwehHXrnv+dZ1vfzACHGAcj368datjdbSmKUZJx2/hHc&#10;9h6d65zUSsEjMBwcnGeO+f17Y/nQBv3cqTQkqRyMdOv4f1rklkFrOQCw9cE8Dv8An61q210kyIrg&#10;n6nk+nPHf1rC1Iqh4HGMkde/T/D8qAO50vWHtpI7oEkoRg84HpgZ6+v51+uX7IvxnXVrWPw/qEoL&#10;IAvXnHQE9fp+R7V+Lmm3kkgEbHKn09cfh+NexfCfx/qHgvxRZ30Em1Y3XOSeVzgg/wCfegD+ltrN&#10;JUDAfKRn/DBrKnsypOBjGOMf56VzHwU8f2HxB8J2t1BKHl8tdwBzzjkHp09q9YuLA44HB9cdO/8A&#10;k0AeZzW208ggd+uPzqqU284yBj26D1/r0rr7uwKZUjHvgf54rFntwjccnng/mKAM1ZGQcDA79vx+&#10;lbNresGGTk/4e+KyZISD9R6ce57UwEjHccd/8/570Aeh2mpkkDoOM/8A1vat55hd25gY9RwenPr/&#10;ACryyC62svPH+e/1robLUc4ycE9Of85oA7jwpqQhun0y6IVZDgZ67h/jVvxVo8VzbvD5e+OUEcg4&#10;zivPb26EM8V6jYBYdOx/oD0r2YXcGr6PFNE3zLg445IP+f8AJoA/HH9oj4YSWmo3E6wkRMSSSvyj&#10;3+n/AOqvyg+J/h+7trmWNoz8mTwMYGeR/XH9K/pf+MPgJfEOj3DyxZBQjpyq88jvkZ/lX4q/HLwB&#10;NYzSwvGf3Wd7e/QH3z6CgD80zG4b5xkjGRn/AD+VQzq6OwkG0j/61dHr9k9lqMsDDaAeASeB+n5f&#10;yrnpj13CgCiw7r1yD/hUeSpzjH+f/wBdWwe3UVWdcE9sZoA/R39g39oG5+H/AIxh8NahLtsbkgI2&#10;TheeQefQ5r+n/wAL6xb69o9tqFs4dZUBzkdcZz+Nfw86Hqt1o1/BqNm5jlt23Arx0r+oD9g349W/&#10;xA8C2em3lyGu7ZVjYFstwP58daAP0rxjORUbRjjtUinOMc/jTyucADgfh+FAGY8AJJIzisy5s1cd&#10;ODiulKDGf8iq7Q5Yg9BQB53e6eDnjNcne6acnC8HP/18163c2gY8Lg+57Vzl1Ygg5H+T/k0AcN4V&#10;aa01MQSSbEfCtnruHTH1Feo61FEIxkZEvHbr2rzu+szaSx3kYwV4/EfdNeh2l02t6Wsjx+WRgnJ7&#10;jrx2oA/P39pD4RLr1hcX0IG9lYbmJJ3HpwB/LvX8/fxa8IT6Nq04ZCCjHkDsOOn16d8V/Wj4t0ex&#10;vdLltAA8pXcvGSSO1fhF+1l8Jbmy1i51SKDNvclm+UcKT97pjGPb8+lAH5QP50qjB3AcEZ6H9ODx&#10;isyVPTn6fn19s1015aPZXbwN1RiCwzgnp9efb+dUZ7ceUSACB+P04+vFAGPEu488Afh7Y/xqQA5X&#10;t83PHcccGnINrkMM5yM9ev41Y2KvQYIJOeAf8MfSgD7U/Y0+Ldz8OviHbQPOUtb5gj5Pynnqcnrm&#10;v6jvBXiKHxBoNpqETBw6Dpjriv4tfD+py6VqNtfW52vA4ccYxz9f1/8Ariv6Yv2JfjFB4y8F2lpc&#10;zgzooUjOfmH8/b/61AH6RRyA45z/AJ96scken1rDguA2Cv8An8q1YXB57elAFoDJ6ccUoBH4/nQO&#10;/wDM04Z6/wCRQA30981zHiawW7sS2cYyCfQHpiup24yaguYRPA8RGQQe/wCVAHl2jOvklJzueAgF&#10;T6dMge1M8UWS3Ni0aMPkGDx1/wAc9eKks0eLXZINuwSrg5GfqDXRS6coDKzbicYJ+nQf0oA/JL9r&#10;DwMt9oU968W4qjfeXoAMH6e3/wBavxD1JDazSpINhikZOnTHc/hX9R3xl8GDXfDt5a+SrkIw+cZG&#10;AOPlzj269ea/nE+N/hWfwv4yuoWiEayFgNowuV4yM/nx+tAHi0cu7O4gEZ6AHjPH9aoXhOA74GfX&#10;+VNkchjGASFPYnAyeeev5/8A16jndnB5POMDnj3PrQBUimKsTwAeo75xX0l+z14ufw74yhHmeXFO&#10;vlnJ43Ajbn19PX8q+XZZpkJYnPzHnHTI/T1J6/16Lw1qlzpupQ3kMmXRwykdeOTjkd/yoA/pc8Fe&#10;LRqem2V0GGZYwTj1GO/THGfbNe66PqoKjBz05J/KvzZ+BHjttV8PwRtJuyolXuQCPm6Y+v4fWvsz&#10;w9rhfa27JOB16e5A/wD10AfUmnX4YLz19/5V2Vpd9B1ANeGaNq24A55zyOnQV6NYX4I60Aen20+7&#10;HPT/ADz+tWbiPz7aSPruX+lcxZXK44PX3roreXcM5z+GMUAclpc0bXLWpLEzRkcdMp+vtVm3UoXi&#10;zwcg46Y7c1BFELTVwzfKElz/AMBfr9cdTV7U4vs9wrxscEkcYGfT86APm/4y+HbbU/DV1axwmWQx&#10;Sr8uM5TJ6+pHOBX81vxU0j+wvFWq6csTAs7MvPRWORjIz7fWv6ivGdvfyW1zFaxbwcNn/eG05J9A&#10;a/nn/bA8Iz6N4/knZOLmMqcHI3Kxyd3H5CgD4fkXzGZlG0tk4OTyQOc9f69arFDGSpBypGfy/PPP&#10;6VfZJIJCsq4wenQdM/8A6vf64rOaTCN0JOe5OfUUARMnIOcgZ9f88YruPh9qn9na9bT56SDv0BIF&#10;cE0x/iPP0zjjj8P85q1aSvHKjKABkEdRjHv29eP8aAP2F8A3X9oaFbFW3sm7oei9R+leiQySQTBQ&#10;DnA6n9fxzXzh+zdrcmsWCwSMSHAIzz0xnP8APOc9c19SahYSQt8gyfy4bjPX36fzoA7/AML66yCN&#10;JHwBk5+nX619AeH9XDhVLdP15r41srx7eQcY9eeT+HA9q9s8K67uVNzdMfQZ9f8AD8qAPr/SNSBA&#10;XOcY/L/J616Lp93uALHj61886DqocKd3OBn/AB/rXq+l34wuCc/zH/16APXbafJ65BrYRgwHY1xF&#10;hdKyjn/P/wBeuotpgcD0oAx/FNus9vEzckFh6ZyOlZHhy5uJrC2RH+SOREYAcY2kEE+1dProDaeX&#10;bkRsD+vNcX4NYDz7VE+ZJznufvcEjtx+lAHV6ijG0QyJlozn8QcflX5i/t36K2q/DbW4lZnzbySK&#10;NvyqUy3AHfjr25r9UNTjQWY+XGT39fp15r4Z/ai0hb7wDqkcqlvNtp4+Bk/cPHH+f0oA/lUvLdhP&#10;tfkq2SPY9Mf4VmzwsXPy7QQDjjOPU4+n0rvNYso7SWVNpykmCCcYJ6+5H5f1rkpovMZ2IwPyAwcc&#10;8n9f0oAsWy4QgjOMcY/LPTNaelyINQSL7vzBuOOM5wP6VnWW4hVckHjqTyD3q7bNFHcpLtHXuD1H&#10;b/P50Afr5+zvruzw7bR7gQ1sQT3/AHbcAn+Rr7z8Ha75kcYcgHAP+H+e3evyk/Z58TZstOgd8AtP&#10;H145GQSPx/Gvu/wT4gDFEVypHr/n1NAH3TouoMQD/kV6hpd4WA5yBx/n8K+bfDmrqyKC2c9P8/zr&#10;2fSr/cAQc5/n2oA9jtJQ2AD2rYU9vX3rjdPuQyj1GK6qCQOP880AcN4+RGsyJACDDKDnkYK9Mdcc&#10;5rO8FmBbC0XBB+zqAPQIMcZ9a3PGqq1mcjI8uTjrjj0rmdDgSCysWVMBYRgZ9+cex6DmgDpddieR&#10;EZeQSGbnHQHByO2eor4R/afcDwXfRh0Z5I0Cqq5Vm35Iz64H9K+95IRJboroHCKVABznnOe2K+N/&#10;2l9FjuvB1/5hwCiN6cK44JHJwfQ9hQB+On2O91PzREN5ii5wOF3Hkkf7PvXAa1FPp18YEO4BN2Rx&#10;x0x7Z/rivp+zhhs9OurC1i+eezRd+Ccvu/eA9hnPGQe1eDeIrAR6n5kgyA20deVj6ZA7Z5PvigCz&#10;o0bQLE2dpwSCe+B09iO3XFe1eANTFtf2uwDIwrZ54AOA3T6k+tecWensLAysm3YpcKRzjOAP5n8q&#10;7LwhFENaT7V0CY2MQCTn5CMd8nJGfagD6c03WWS6sRngKykdRw5x74r6Y8I6nuRQWyRjp+R5r4l/&#10;tLyZ9PcyEkqwIA9SOOv9frX0d4H1lCEG7BGOBxjPQ/15oA+z9CvP3anIJAH5f/Xr0zTJwwBzwcd6&#10;8C8N6j5iodw598/jmvXtHutyg5zn+tAHpts6sg5zitBRkf5xWFZy5AyevvW7GQR/n+VACsvX271y&#10;nidQumyEcnPccV1vbnn+f1rkfFoJsoo04Mki/iPxoA890G0kmkuWcHYkSxnB9WycE+3WuyaSIpb2&#10;0AAQKz9ckqBhQR71zunI0eku4G555gpG7sgJOTx2NSacxWMZIVwC3H3hk8D8OKAOQ+I80VppLuxC&#10;hLeRhnk5x6dR14r4ajuBMsc8agAR9TgYYnrxnpmvs74w3Udt4dvmL4CW568Yye9fEct+AUWMhUKg&#10;BgCTyo4z0/HHB/OgBt1GkshGMgjBx2A/Duar6jbq1iY2TIwF45bvyR7f4UrXyKrbUJYg9Aei9SR+&#10;g96nnm81NpBLyBRtHG305OaAPm3WNChfWrSQLh5LgHkjAKYC/wCOO/0r9bfgkfL8NouQcEICOnA5&#10;4xX5r6rp63Wr6czDyEkuSflAJ/d/KBnt3NfpV8I1+z+GYhyCzkkYHb/I/wA8UAfRdo4wAetagOen&#10;XP8ASue0+UnH5+/0roU5HGTmgCheR7lPPJ7f5FcTq8Pyseo/Q16FMo2+v+f1rj9ThJU8cUAeGeI7&#10;bAcdB+Y/xr5S+IViNj/L13dP888CvsrxBbAq+Rnj9a+aPHNiSsgGSCPbj6HP+RQB+dPjSzePUNoO&#10;CWH4Z9P6V9Vfs66QL6+lmjh/1OArEnjYoA/9C6cV4T4y0z/iaJhOjZ7dBzkeoz/XrX2x+zVoFxJp&#10;KOsRQTbZTtHJ3E4Bzx2H1z9KAPsvQ7QWsUcKY+SMKcDvjpn8ea6i4k+x2ruBgRqO3U5qnb26WjeU&#10;vzO7DPOevJNQeJbiWHRZ5j8mN2D644/xoA/PH9obxSLrxDbWEQ8wrI1xKD0wi4HGeR/TpXzPa6g0&#10;1yFUA7/myBkcHPP59a7L4u66JPG95MpyIIwobcPlOckEf56/jXiWkatJcXG9gEbaxI3FhnPGOB+R&#10;5oA6/XtWaCIpnaTtOfTjr2xWNod7DO2eQrkADOAOeB7c15x408QgSiLJJfrngDsPX3zz710nhZis&#10;IdsB3X3OW9frjt/kAH6X/s1aAjadb6iRzdSTS7skkhDtGT6cf5xX0rrcYwcjAOffmuA/Z80N7Dwh&#10;Zl0K7LVOvrJ8xx+Br0/WkyhH4/57flQB8xeNbdSku7Oef05GK+J/iHAQJeQB+XHH9a+8fGMC7Jcj&#10;B5/L8PTtXxR8R7dSZMHGeR0/z6YJP50AfPOlM63yGB9mC2QeuSf8/Svtr4eXGRGo5A/ryR7+nNfE&#10;2nnytTO7jk9Pb/8AVzX158ObkFY2U8ADPXIxnoB6jj8+tAH2r4aY7UIyQP6817LpLDC55IH5Y6fn&#10;XhnhiZjHE2eoHHTmvbdHPTnB7/8A6utAHolocIPT19f/ANVX2GFPoP5VmWfQcVZv7hbWzlnY4CLm&#10;gD4l/aY1ya4S30O0IJvZgrd8Rwnc35tgCug+GPhdNL0a2iB3yhdzso6u4BOT14zXi/i+5fxX8UDB&#10;vLW9kwiHcAr+8c/iePwHevp3w8fKtEy54bjHp7/QUAdRpgENwcgt/Dx9ea4T49+NY/DHgXUb/O0p&#10;Ayrn++/yj8q9U0NI5FEoTOCzFsY/LNfm9+3D8Qok+yeE7N8mRjczqCeEUYTI+vr/AI0Afnpf3ayX&#10;zl33FiOM9eckZz19aikmaVgEOQcLyOPT174HFcfBfo9wWwCVG7HII64556n3rXtbpp3YqclMg9Bj&#10;nk5wf/r0AdIszMBCjE5yB2Jz3H4cCv2K/ZU8Gpofhu1Zkw0Ue4/70nXPTnFfk34C0ybXPGOk6Qsf&#10;mRtIssv+4uTg/wCfrX7xfDDSP7J8O2sbDDyDefbPT8hQB7HbYCjnIHH4VoBRxn/9ZFUrcAYz2/Wt&#10;EcAHrQBBIOOOK5TVGyj5Oa6uXG3getcjqh+Vu2f85oA8q19lCPjjg/pwfzrwfxAx81iOMcjA/mK9&#10;y8QY2tzxg45z17mvA/EDDzH7Y755I/l/+qgDzO8BDYxgEnjvz09R9K7bwpCwKO3Az9fp/hXFXRDy&#10;HdwOP/rA/wCe1eh+E0UFWJG0dsYH/wBf/GgD3vQQAgJHA/Hp61wXxd8Qn+zn06Btvm/Lxnpnmuyh&#10;vE0/TnnbAOMLzxnsfw9K+bZfEB8T+LmRFaSCORlHp+7Pf8f8O9AG74O8HQrNFbKvzy4aTAyfUDOP&#10;8/jX2R4V0OC0gTA5AH1wK8y8DaXKx+0yoE8zr68e/T8q9/sIFig3cnaPoMUAc5461+y8LeHLq/up&#10;AiQxs7HPRVHP8q/Cf4o+N7jxp4svtZlIO6Yuq+ig4X8utfoN+2N8Uf7L0UeG7M4lv87ucYiXqM54&#10;3HsPSvyjWUs8k8rZJJIPc56Y+mf/AK9AGtNcDaF34A+7j9fz5x/9ati2dzFGsSEtxtUdSxwAM/Wu&#10;HN7++3KdxXAGB/FnkZ9/X1xj0r134daa+qassxQulmoYDH353OEXnpycn9KAPoT4W+FbfS4llPzP&#10;aAxhsE755hulb/gIJUHtX1j4StOBgYHHbp+v8q8l0fT106ODToiW8gENz95ycuendj+QHTFe5+FI&#10;Nuz1OB/n/P5UAevaJDgBVGScV6XYR/Jz1H+f6Vw+jxHAbpj/ACK9Bslwi56UAaaD8v8APera4x7D&#10;v/PiokB69DUw9+p/zmgBMdzxn8OvtVS4bGeauNxn0FZl22ASDjrQByOqy8Eg4A/XrXj/AIhuAN2T&#10;yc//AKq9O1uYqh55Hrnpyf8ACvEvEtweR35+n4+1AHmOsSbyTkttz/8AX/L0rmVmjtQ9ywzt+6D1&#10;Ldhj+daGpzgZGMk+vqDnJ/E/4V4T8RfG6aTYyW9oQZXJjQ+rHgkgc8etAHlHxV8WXniHWk0a3ffa&#10;wtl9ufmfJ+vH/wBftiur+FXw6ufEN5FJLDiCNh2PJ9/8+tcT4K8N3Wq3hmZdzyfNnHUsckkd+p7D&#10;9cV+jvwi8Fmxs4leIISQenUUAep+A/BsWl2saIgUL146VB8WfHdj4L0GRncBwCFHcn/AV6nd3dto&#10;WmPK5AKqfbtX5P8A7QXxMl8UeKLjTLWQmCH5Rjue5H6/5NAHnGq65c+KNcn1W6l3I7FgT33Hr+PQ&#10;e1Y8+dQuwmcRqBn1wO1V7XFtaRQrnLqM55Py9/04H8uldXoOhXN0Y440/eTMMLg5JJ4H+NAHp/wk&#10;8Av4j1eLzw3kp87Y7KD8qj2P8q/U/wANaNBoGjxwogRtvPH6fSvHfgd8OofDujQyXKbpdoZyR96Q&#10;9R0HT+le+X0wVSo4H+e1AHK6xdAA55614z4hvCWfnBHv0+lej63c8HJ614nr12S7rnGP88CgDj7y&#10;QszZGAcc8n/PbPWo7KEs4GOcnnpnP/16hmO5ip7d/UcED1710ejWvmSABc4x29f89jQB3nh+yCqu&#10;4YB4/A9Pxr2LSLY7VyOlcZodpgAkenQdcV6hpdvjHGen6etAG9aw7FGP8mtJRgZPNRQqFAxyDVzH&#10;T068daAGgc0mQc55PqKfgdT2/T60xsDqM/nQBXncAHn1/wD11x+q3OASzYAz+FdDeyhFOTx6+9eU&#10;+MNct9JsJrydwBH64560AeQ/Fjx/Z+FdHnu55ArhSfp681+OXjvx/deKdVl1S7cgEnylJOFUjAPO&#10;Of8APevSP2jfjBN4w16bSbKbNlbOQ208O4zkH1A/+vXyO0k91KIkyzk47j6k5/znFAGq8FzrGoJb&#10;WwyrkfNg49eB/Svsz4OfCuJDDcyoSRt5Pt3/AMP/AK9cP8HPhrNf3UV1cxEgkk8Yxn8P/r/hX6Ge&#10;HtFstBsVVRjavPB7fmO3Pp1oAsLcQeGdMLAAbE7jv/8AX/OvnvxL4hudYuZJ5pCkY5GfUd/oK63x&#10;34mN9K+m2o+XHzHphf1/CvGdduTBCY4jiR1AwD91QOnHf1B7UAeT+Kbtr1wGO2JG6f1x/I/Srfwj&#10;+GepfErxPbxGJks1ky+OcKrcjPrXPzW1/wCJ/EEHh3SEMks8iqxXsc+uOgzz61+wv7OfwYtfAnh2&#10;2eeIeeRuZjzliBznH19PwoA9g+GfgKw8HaNBawxCN1UDGAMYGBjGK9PYgA/ypVAVRtGCPpVW4kwD&#10;QBn3swCk9q8+1a+ByucAZrotRu1UHnB/zzXlWvahjdtP4en+T3oA5LxHqJOUU4NebTOGYDOSf1HA&#10;9fb6VranfmV3Gcj6+np0/wA/lWPGm5woOR9Oo/8Ar/5xk0AXbC13OABkE/Xr0NeqaBp+SOPTj05/&#10;zmuV0ax3Ojqv3v09Oa9i0ewKgZ4J/wA/h+FAHRaZZBQq9SK7a0hAxxgmsywtgMHHT8810sEe0CgC&#10;VVxjin4AzzSgfhQeM5oATrio2OCDnkfp71Jxjiqc0oRTn69c0AU7y48tSx4A/Cvmf41/F3SfAGg3&#10;V7dTqHRTgZwSccAfl+HpXX/Fj4maT4H0S41G+nWLy1YjPrj0znJ7V+AH7Rfx/wBT8fa5PsnItEJW&#10;KM5Ixzzj1NAHNfG34zax8Qtemup5PkBZYkBO1QTz/SvnS5+0XJ+UEkj14PsTz/8ArrOWa5u5fN+Y&#10;s5PXJHPTHP4dsDvX0V8LfhfqPibULcywEoT8oI6jPfjnrQBnfCb4RXfifUlklhYgEfw9c9fX0r9d&#10;PhX8KdN8IadDPLFtkwD04Gcfj/kVb+Efwl0zwnp0d3cxL5gUHJHt/nH14Fdt4n8TQWqmztTggYGP&#10;Qe3T8OKAE1jX/KRrW24wO3PH+Fcnd6lbaPZnUbxuQPlUkZJPA9z+Fc8+owW1s+rai/7sEkFu5HPT&#10;+XFeUf2jrXxT8TjR9FRjbIwDEDhR68cZ/p7c0AejeCdF1D4l+KDcXAY2kLjOOhPYD8OtfpF4L8H2&#10;+i2MESoEKKBgDoOuP8a5D4P/AAwtfB2iW8bxATbdzf7xH8/rXvaRKihVHA46d6AGrHsAUDgVLzxx&#10;yaME9eDQOeg9e/FADSuDn+dKw6Z7U4D1OMVDKxAznj+tAEE0oGcGudvbwLyxxmrl7dBc89K4HVtS&#10;ADAHn8e3rQBQ1jU8ZUHPX/61eVaxqe4ld3Of8/57VoazqgAYZ6fp7V55dzNMc54H6f8A6v1/IUAR&#10;SStIxHTOf8/lVq3t2lO4g4PUfr+dQwQlyWPf29K7TSNMaRg/U/5wD+tAFrRtKLYZh1/P8+1eraTp&#10;m0A4wen1BqlpGmiMAY56dfx/zzXoFjaBAOMf/WoAs2dqFUAjP+Fb0UOMZplvDtA7/XNXQePQn+dA&#10;CBMfX1pcD/P+FL+H60oz35AoAbtNN2nPH+FPbOP6daaTjIoAbntn3+tVbmdIULk4H5U26u0tojI7&#10;bQo9BXxl8f8A9pLw98OtKuF+0q04U7VDck47d/SgDo/jn8f/AA98NdEubu6uF85VO1ARksPQZ4r+&#10;fv4+ftFeI/iZqs7vOVtgx2RqTgD37E8Z/wAK4/43fHjxB8RdWnu7u5bZ1CZOAOwHOMdP/wBRr5oe&#10;6muCV5ZiT6/of885HvQBavLmWdzIW3FmPb5voBg/nVnQvD9/rV3HGiEgnnA4OeOh/wA4rp/C3gnU&#10;tfuoooIywJwePQYwf1zX6K/Bz4Bw2ccFzfQgYwSWXqTjp+VAHAfBv4DEvFdXkBCkBhkAD3J/P9fr&#10;X6OeDfB2n6JbxRRRYZeOmQCD/XtSabplho0Ait48tjjjjjpj/wDV/wDX9Y8J6HPqkqyMMRAgsfT2&#10;B7+5NAHY+GPD5uXUsOF68dPp+te2WdrFZQCKJcscfWs3TLEWsSQQrlgO3Uf/AF67/StHCMJZxlj1&#10;B/z1oAr6doxmInuRwecV2cMIQbAOBUkUezHGKlxgcjkfjQAm30pdp4z/ACp2Pal7dOtADcYI460f&#10;T/OaXuaOOAOMUAIQABSHjHv6n8KUsM+v+e1V3kVQccf5+tACO4Xvwax7u7AJ5yf5U27u1VDhufy6&#10;Vx+o6kBkZ4H8qAJL/UQmTnBJ/p0zXBajqm7Izwc1Hqep5zz+f9K4m6vPMPByR7+npQBLd3jSZGev&#10;P51lE+ZlvT68/wCfpTcs+M8n6f5/z+FaNvASRgfz/wA/56UAMt7UMORnHP8A+rH0rqNO0wuenA/z&#10;zU2m6czEEjJ/zx/Wu/07S1GBtznnp3oAr6dpYCg4z7/1rtLKxVccZIqW1s1UDjj8etbkUO0Djr/n&#10;rQAyKLAGef8ADNWgpXH+e/rUm09un+e1Lj8qAG8/gaXpn0HpTwDn1/8A10Dpn/IoAbjByOT+VIc/&#10;59qU56g8/SqF3dw2yGSVtuP6elAE7ShQSxxivNvGPxA0vw3ayyTzKu1STkj09+leW/Ff456F4M0+&#10;Z57pUZAeNwB/x/SvxR/aF/a11XxLdT2el3LRQnj5WySPfBzQB9R/tE/tkrbST6Vok6lhlSVOfUV+&#10;SPj34n6n4kuprvUJy7vnGc/hznj2rzPXfGF1qE0jtKZSxznPU8557+3SsCw07UdcuQkQaQt2wTn8&#10;Me/agClf6jdajMVg+bzMDGPrwa9X+H3wg1HxNOkk8MgVz0Axjnn1/KvavhJ+z7favcJNdREoMEZG&#10;M56jpj/Hk1+mXw++EWl+H7ZGFsokXGMDHP8A9egDxX4Rfs9abpEKXV5Dll2nnnjrjkA9B+tfa3hf&#10;wZDCqwWaBIlxk4x/nFdVoHhJ5WUuBHCv88Dn05rt7q7tdJjFnaLulA/L3J7deBQA22s7TRYCFOZZ&#10;OP8A6/8A9egyvcOqp8x/l9ap2lnc3snmyk4PJJ7+uB29evTFdnY6YFAVVx07c8e/+cUAUrPTWYqW&#10;5PT8O+B1rstP0ktg4zzWjp2lcDcMn+o+g5xXb2GnKoXK/rQBn2Glqqj5ck/5FdZbWaKBxVm3ttuO&#10;OeP5f571pRoB359aAIo4VUcfpU238QB/+upOCD60EenegBOQfQj/ADmkA9ulKQf8Pajof8igAwBy&#10;OnPT1pRgnrj8KUEHjp/T/wDXSY46daADr+P+eKb0+Uf5xTux9qacduKAFxjjr1pDgA4FGfw+lMZh&#10;jk9KAAkc1G0ij61DLMFyc8fXpWRc36LntQB//9D9wcg8/wCRTDGp4bkf4U459eD/APqoA59Mf59z&#10;QBVktllUqwyGrzrU47nQLozxA+U/X3FepY7tzj6cfp+VUdS06G+tnhlUcj260AfPHi3wyvjCxkZl&#10;8xHUjbxz65zX4r/tP/ACDRL6bVbRCgbOQRjv/IdvWv3j06ObStRks7lMW5bjngfTr+NeM/H74WWf&#10;jTQZUtoFeYg4wOoIoA/lz1G1igne3f5yvBx0Bx3zzx6/pzXnV/aMs7MEwoP+een+fwr7U+OfwU1P&#10;wVrM92sLJEWPpwMdcdePX+VfKepW0zIYnUjHbuRjt9Pp9AKAOCC8/MMj/wDVyKkGdgVRzz16Z/8A&#10;rVYmTy1wRgjnP9O3NLbIrPtYkD68D6mgBIrgDGRyPz/CtaG5bBdWOQ314xyf8/41kzWpU7wQRxzz&#10;j/P+FMjlEf3jg8//AK6APsb9nP436j8OPEtrFJP/AKK7qCpbgAnnH51+/Hw8+IGn+MdIt9Ss5VYu&#10;Bke+PTiv5Vbe4eJhMp2nOR06+vTFfoh+yn+0Rc+HdSh0TVJyYiQBubA9Pz9P5d6AP3ztb/oQev8A&#10;k10NvqAJALZ/L+VeJeGvE1trdnFeWrhlkUEYPXjP0rt4b1gOTgf57UAeqW18Dj5sj862Y7k4GD1/&#10;L8fpXl9rqOcc5x/X6muit9QHHOSPp+v5f/qoA9BhuckHqD7/AMq0UlU9+a4q2vxxzz2/z/KtmC5B&#10;wwOegz+H6UAdCvP1/GnqvGMc/p/niqEU6kDn/DFXopRgcUAPaMONpHB7Y9v1ryTxfostpIb20GWX&#10;nGCMr6fhXr2Qc+3+fSqV/YpfWzRMOTyD70AeFRRQ6nYtDLjD5r87P2k/g8uJtTsomKtkHA4Hf2xm&#10;v0jvrF9KvTBjbHIT3/i//VyK43xv4RHijSXspFBUqeMA57D6f0P6gH82njPw7PpF23yEKMjd156E&#10;H6V5FqMBlR22sSue3bHHTn8a/R79o34Xy+HL6VJ97RNlhwT0HB/HoelfntrMEkUzxKDhSfbqMAew&#10;6mgDz2K7aGVojwD68ipLuczocDB4zjvjuPXpWfq0DwSiYLtBJ+oxxgj+tZq3TBsNyGznryOv+NAG&#10;jb3f2dzGDtBPOe2PStuK8KyrIxbAJx9f68ED864yRmLHnn6e1XbedcDJOB/np2HtQB+pP7Fnx6n8&#10;M65FoF/NiCfaAWbjk9/TNfu/pk0Gr2EV7AcrIAeP8f8AP9a/j/8AD3ie90TUYb60lKPEwbr6H1zz&#10;+Oa/ol/Yr+PFv4+8LwaPqM+buH5eT1A6c9P8igD7Tu9NJDfLwR3rmLvTMdBgjt/L9e9euS2W4Ary&#10;PYenSsK70zcDlcg+vb1zQB5BPZMAeMe/fPoP/r1lSwFTjbkdPT/H3r02803qxHPv6/8A165q6sCM&#10;7hnOf8/4UAcY+Y2wQcEjnp/kVPBcFSApxg+uOvrV+e2PORgj9fSstoWBO04Ax0+n86ANWSdbiAwS&#10;Dg8dOn5dK3fBfiF4L3+z52OHPX0Y+g9+5+lcTuKt157cdaqzSS2Nyl9EdrA89vb9f/10AfQ3iO2l&#10;u7cxEfI46H0x0P1r84/j78O28ydraDeFXnjnYen1I/Gv0o0KaPXdBSVH3yFeuejCvG/iP4ek1Kzk&#10;hSLJYFSQOeeuep6UAfzT/GHwHJpeoXc7IAAQRjHP+f8A9dfM1xtAK4+bPJxX7GftC/DGdY55Giw6&#10;cEjnPAwef/1fSvyZ8XaRLpepSRuvGSB8vofX/wCtQBxbZ5x2/wA8U0cnk/8A6qlAOdo/xqEDDEno&#10;D/nBoANyqDxz9f8A69fZn7HHx2uvhR8Q7WK4uCLC7cKwOdo7E/rXxmy5+altZntblJoSVZCGGPb3&#10;oA/uF+Hniq18W+H7TU7WRZFljVgRgnBGR+NeggEZz+ftX42/8E6/2hE8SeG7TwxqdxmeBVjwzZbj&#10;H4/Sv2PhkWVFYHO4Z+o7UAPwBwBRt9ByaeM8HP8AkU7Gc9/0/wDrUAU5IQ3bHIrNmtwRyM4+hrcK&#10;+nX8qikiyD3/APr0AcPf2CyxPGB94HGB09ORXL6LNcWt+1s7EK2D9GHBHPrXqE1qp6jOfauD1+wl&#10;glF3AOQd3pkj1oA0b+3jMZgUYABKk9T3FfCX7TXw5g8Q6Lezpk4QvkDr64wPSvuhLlL6BJXbHTjp&#10;gEciud8W6Ba6jpMyRxLIzqwGeQT7D8aAP5LPij4TudC1WXMWERip49+v5eleTrFuQoBjBx36+3Ff&#10;qX+1V8Km0XU7iU2uIpP4wccHpkex71+Y13aS2krwSLtYY56/iBn+v19KAOaMAVixHI4OR39fWrSI&#10;PLDKOTx6dDzjtx2qzME+bGecZycZPfPXv1qNW+YL028EHqP5/hQBEoKnKrgcHqDn3r78/Yj+L934&#10;L8bW2hTy7ILg8Ano2c8evH9a+CkX7wY8dMAYIB68/rXReEtbn8N67aanDLse2lVxg89c/pQB/Yx4&#10;f12HUbC3vImyJUUgg8ciuztrvPGef85xXwZ+y38VbTxr4Lsws4eURqcZ598jnHPrX2RY327HPPSg&#10;D0aOYEHP+fSrykHtXK2t0G6Hgf5+tbdvNwAf8mgDSAH1/lSFc9/0oVsjB/8ArU/BOeaAPNfE9rNa&#10;3i3VsMMGDHPQqeorS09nk8u4lJYvxnPXA4Na/iO086zEgGSpx+Fczo92ZYTBIcGM4OTn5l/x9qAO&#10;d8ZW8cm6BlYJICeMD6/Uc9/61+Df7c/w9t9G1A63YwMFeTexOecjBx249Pev6BNbszcwi4x865ye&#10;nbn3r8/v2vfhtZeJPBMt7IMvErEdycg4/p/nmgD+b++AjBdSMkj1xgccDj3z61VZm2+/r359/wBK&#10;39e057K8ns34aCRk/Xg9fT8M1zh+RAW4z27cHp+fFAGLNhH245+vc/8A66ns5HDhU4PPrzj/ADzV&#10;a4KnDqMceue/Qn+lVUO1i2ce9AH6Gfsw+O5LWeLTpZABEduM4JXke3+etfqFoGvEAbjkcAEHrX4K&#10;/CXxAdE8QQOHIVzhuRkDsen49a/Yj4fa4uqaVBPGcllH4H0P5UAfZ+ga0DsJPXHX/D869e0jVCyg&#10;cjOPyr4/0bVmhZQ/UccY69h7Zzz+Ne0eH9c3BQX6d89j0/XtQB9N6ffqEGTn/Oc12NpdZxk/rXiG&#10;j6orgZbrgf8A6vpivQtPv9wHOAfzoA2PEN0tq8VxsMjP2zwccc9+9aMt4lzpsFxNHuO0qcDG1lxg&#10;isDXT9psA2MmM59cA9fWq+gX1xcW0sLkAxFSMgZGOCQPf15oAXxDBc3UCLFESXDIx9enb2r8YP28&#10;fA8lrYHWI48zW5yfQLIcZP8An+lfubmAW8vny7QhO5j1+v8A+qvzp/bI8MWPiLwfqqW0Xml4GUOw&#10;z+8GcEdAOvb2oA/nE1Vp5JpLiUYA5PGMDoD1/wA81iyPuwRwB7Z/Ac10moafdC4kilyBFuXg5Hyd&#10;sZPT35965k/eK7ScYHYYPbt3/SgCCXDNtGBk/N/+v8/0q3GRvQg7yTgd+Pfv61lST/MOcAn09xjJ&#10;z09vr1qRJQgwRkflx3wevHWgD9A/2U/E8cGqW+nbRzIUPXPzKMHH171+oOoaIbqxjmKZDJ1z26Y9&#10;q/Cz4GeKDo/jK2QOQHYbeRyVbjt6enUDNf0EeDtmu+ELW627sxj1wcgdv50AfO2oWb28xwODk8f5&#10;9Ku6Jqf2W4bJOBjjJ/CvQvEmgMpfb/jnPr3ryieJ7WRgvG734HHPpyfU0AfSnhrXslRuyDj2x24F&#10;e56Hqu9EweD9a+IfD2tfZ3WN32545yRX0T4Y1vzI42Bzj/PAzQB9S6ZfbgATxmu8s7gFRz6V4To+&#10;peYEPb6f59q9O0y9BwCcZ/zj/PvQB3GoHz9MnjzztJ79ufrXE+EJtupXsKHLiQN1xgMMj/61dZHK&#10;JYZEByWVh+h/z0rz7w47weJpQRgPCpHGPmQ4oA9mliIgbcASSTk/4V83fGvTILjw/c7vnHzEjHBy&#10;p4J4A/8A1V9MwlZM7uQy9M8HI9e1eCfF+KKbRLyOQZJh3qM8Dbk/z65oA/ko+Jlgum+MdXsQNgtr&#10;uZFyOmHOAf8AOOPpXmbIW3vnHTPvk+nXnPSvob9pDTTZfF7xGGTas1x5wGMY3g59O/tXz8SrOQvz&#10;ZA/wPH48UAMhwowvUH6/mfb0p7K5xt+6COvHPsP/AK/pUiokahgQSAT15z9OmPbnr9KbEFGN3GOM&#10;Y5HrjHT/AA9hQB9WfATUzZOFkIPkTI2egww2nn1/+tX3p4X1n7PdeQx5DHn9cH2/lX5pfCuY293K&#10;qnIKqwB5xtbIx6/yr7qsrvy70SAkB8c+uRkdPywf0oA+9/BviBZIo8naTtB4I6DqOv419HaHqQcL&#10;z19+RmvgDwZr53R5fHrg+g+n5mvrfwzq4kVCrZDD+v8AkUAfUWl3eQOea7mzuMjpXi2i328g55Ne&#10;l6fd7hwemOfwoAn8VkmCJj02uDg4PIrI0OO3ksbKPaf4kHHUL0z29eat+J5c2MRPo4/DHArM8I3M&#10;UmmWpcN8jlc55zk4OP8AGgDsbuUQ2iYXBZTx6Eev9a+R/j5F5/hHU5ZPnK26n5VO0bWBPzN0z0OK&#10;+s7+6sooh3dyeOpPHfFfKHxxW9vvDl2sQ/dm3ZWJ7DPOBx+f14oA/NvRtMubh5WEbAAN8xB47jr7&#10;nArzHXvDb/2mAYuEDE89cHOPbnHP/wBavpjwzp0wgFveHMsUbRSZYEMVOQRj145/CuZ1zQ0OoOkM&#10;RKSGP26nv/WgDzO48PAaPJHcN5SLGgyOo788c49PwrzvTblbfxJEltEHIdeHY7T7+3498V9Q6jo8&#10;b6NLJIuM8EDJwCcLuHv6jivFrfTbex1Nbq0gQMzMGOM4DHv+poA19WuJbSKwZiEkRpFOOwyOvX16&#10;17F8P9bQGNXYAjA6np24/nXhevl5LOB2cOYpGHy9gMYzjt+P4VreEdTEdyscpIOc+gHQdPT19vSg&#10;D9GfCWqbkiyePbB578+le+6HdgKvP+A9P896+M/AmrCSKIbtx+v4ivqHw9d+YiLn5h26j3P5UAe8&#10;6bOWC9/eutgYMvAx/SvNdKuhwG4+nf6V31q4wOaANfnHJrlvErKsVuX4Afd6kdOf8a6gYwMHOfWu&#10;U8TkHylODhXbkdMevSgDgbSZpdHiUDAM0jNuPPXqPrVy3EUakRDJC9hx8xBzj0+tXxBDDpNihXcp&#10;UsRjjBz37c1ahjE0IWOPACj274Azjp7UAfNvx0nnOhahEQcSRpEB1bD8dulfE2r37wlIogAhwnsp&#10;HAz7gn9BX11+0pdTWWgXLLINomt0G3jDEk8nP+fXFfn/AOIPEcsWoXFlLDsO8jA4DhOdwPX5ifpQ&#10;B61p9yPJZ3G4/d9cDueTVm0nMs5X7wTjnnGPeuP06/eTTt2cA8+4PU49s/TP61Z0q9hmnZZW4AJL&#10;E5xg5B5/lQBtyQG513TotmHAb5VHV+uPQfjX3x8P3SPRbZEGVPP6/wD66+GtHu4jrlo2PMeLcxwu&#10;egx06c+tfaXgqZY9Lsk3f8swe3fr+WeMe9AH0DpkmVU55P1/X8K6+BuBz9K8+0mbKDnk4+ufwruL&#10;NsoAen+PpQBecZXPTNc9fxBgcjAP6fSuk65Hp/nNZF7GSpOM0AeS67Dwcjr7c+lfO/jSzysuBnAx&#10;/wDq/wA4r6g1qFsMe3OeK8H8W22+N1A4x+VAHwZ4r0f7RqkgVOg2noRhiR+Hp/8AWr7u+COmX2na&#10;D5J+UK3RTnAAHPTr7V8k+ItOkk16CFRz5yngcEL7cHr/ACr9BPhlpRi0KFOMFFzzk4APU+5/lQB6&#10;HpiO1yZd5OFzk9Me/vXK/E/U2sfDsoZwRgkjJ7DPFdxBanazL0IwCO/P+e1fNn7SXiCLRfCN7ITk&#10;pE2BnAy3A/yKAPyd+IXid7/WtZvo2wJJgo+XB6dMHuetee6bqHkW077scbRk9SO49ORjP865/X9V&#10;nuVMq/KA8jN1OSzcHGRwB/nFchBqixWhVXByW5yeg64x+Q//AF0ATanfz6prOMl0LKOM8gfkfSvd&#10;/ACNrGqWWkIhL3UyR7R0y7AYP9fx9a+b7HKkXMoILEtk/wB0dfb6Zr60/Za0lvEHxD0uKVCyW8pu&#10;jjkDb0zjGO3WgD9vvh9pkdj4YiCLgHagx6RgLwPwpdZjJyPX8K63RLU2mgWkDLyEyfqxJNYOrxfK&#10;WPH/AOrv/SgD538WwMI345GRx9ev+NfF3xGhTdOeMcjJB7D1HfP58Yr7m8WwqY5MjIPv1/nXxr8S&#10;bYr5obGDnjOeP8/h14oA+O1Pl6gxByQcDnkfp+VfVXw0uCFjQ85A/wD1/wA/89PlbUP3WpsGwCG9&#10;B69+n+e9fRvw1uf9VwcEYHODnHPbv3zjFAH3V4UmyiBRjgV7xo7ZA96+c/CMpCopPXHT65/z/wDr&#10;r6E0d8qOOCP88f8A16APTLI8ep/l71ynxF1uHRdBnllfaEQyHnsozjNdLp5GBzkjHavmT9oXxCXs&#10;l0a3I33biE84/djlz+PTFAHhnw50uK8vLnW72UyzTysdo5xuO48/jz7V9OWEqRrBEo5P9a4nwb4f&#10;tNO0m3iUqX272wMnJ9frmvVPDmkGedCRwGGMjqcZ6+1AHRTzJp+hy3FwwUbTnk9hz/Kv58f2jfiD&#10;/wAJf8QdX1O3c+UZTbw85wkQxnv1Oa/bH9pXxj/whfw41a+ik8qRYWhQ4/5aSfKuPpn9K/nK8S37&#10;TX5k27y3JLdm7kD1z3oAuWN1i3kbIBkIX3IXtz65ro9I3MrMoJ34wegx0zk/nxXBpMzHy92cY+bo&#10;Mnr/AJ//AFV6Bo0cnlxpEN7yYwBk4B7Ef55+lAH21+yp4LTUtcbW5QT5kiwxkAEBFG5j9SeO/fNf&#10;sxo0KxQxxR8Kg2j8OlfBv7K3hN9I0K1uJ1wY48dAMO/LY9+1ffGlnIXPOf5/5/SgDsrcgAeg/lV1&#10;ePqKpW3YmtDtz3+n8qAK02MHjpXGarwr56V2dwRg+hritWztc9x0oA8k15wFckdM9/avBdfZSW7Y&#10;P04Ne3+JZAquXPHJ/l0/z+teDa3Jlm5+p9/8+1AHnspBnC4ycn9Ow9c/59/W/CaLlAoPDHB7t715&#10;LIp84MvzENgY5/Pv7V674adbG0a6k5VPu+/JxyP8igDY8caxNFY/2fZNiVvlBOeD3OPQfzrlPA3h&#10;OG0aNY8m4uG5ZiMqn9M1oobfWtQQOGdRu3Y4xjqc9cdua9Y8EaDFPdNqDRHH3UH+yB17euBQB6j4&#10;dsBEiRqeBgf/AK66XxRqsOgaHNdTvsVVO4+gA/D0rc0yzigiVhGFAGf8nmvif9sX4mf8I/4Vk0ew&#10;n/0q/byVC8kLgljge3HPrQB+Z3x3+Jdz418YXd7I+YNxWNecrEpOMcnk9TXjEUsptWnkG3cNwJ65&#10;I6enTp+lYuq3LXdw8sz5aUge+1Tnk+vX/CquoagG/cRHcG6c9geM5B9eOKANywdp7s7ckpg59WPH&#10;OfTqa+8/hF4Uj0vTEu50+cAXDf8AXaTIRce3WvkP4S+H5dd1qLABht28xyB1C84J6e39M1+j9tpo&#10;0nTYbFlw7ASy8fxMMhfwH86AL2lwq0wYgnnHX8/rz/nivdfDUH3SRySPpivIdDhLXCbjk/lz+PPF&#10;e8eH4Bgdefp2/wA5oA9P0mEEIewFd1bDAAA49v1rlNLj4HPp/wDX/wA//WrsIVPHvQBdUHHHSp1x&#10;j6fnUa5PfipBwPX+uKAGNnHP/wBb9KwNRl2q3PH+elbkxAHNcnqco59f0/woA4DXLrCt6c+vUHrX&#10;hfiO6yxLHqP0/GvWPEFx8jHGSP8APNfO/i/Ukt1ZmbBAJPoMHnj+lAHmHi7xAmnW5JbBwduT0x1P&#10;0A6V8jX2oDxVr3mucQRttTrzjoefr+FdT4+8Stqkz2ts5xL8uB2QHj8+/tXSfCr4WXOuXkUsmdgY&#10;Fu+QOR+FAHvfwd8Fi7KSqoKDaexyfTp+hr778PaXDplovy42jv8ASuN+HfgaHRbKJAgAQDt1rc+I&#10;fimz8L6HPcTMAY0JOSBjH+J6UAfO/wC0n8VD4f0eTTrOQJPOSo55VAfmb/CvzGt5n1G9lvpmJLsW&#10;9yM8c5/nXSfFXxvd+NfEE8s0uUbovPCjGAePof8A6xrm9PjC26qFIc89T36f55oA7vQ7J7+4EwXK&#10;rtVe2PT8h1/+tX2h8EPhxLql/Bq92mUQkRcdSOrHPpzivA/hr4Sk1i+ttOtgSWI3EY44GSTz/h25&#10;zX6qfDzwna+G9Gt4402kKAPp3P1780AdfZ2cWnWkdtCMLGMdevvWBq1xtBIOAP04rprpvLB55/z9&#10;K8+1m5XBz3yOlAHnniC7IDjOQM9+a8f1S6LM4z+R/nmu68QXJ+ZScYz09vbpivMbuRmc+v8AL/Pf&#10;rQBDEnmSbMHBx/nPA616V4c0/IRtvB61xGmQeZISwztIPQ/57f8A1q9j8P2rYRW6DBzjvQB3mj2m&#10;0KOmfSvQrKHCAHmue0y22qBjB47Yxx1/rXY28ZUD196ALaAjHoP0qcdOlMUH1zUoH6+lACfhVadw&#10;gP8AnvU7EDOef6msm8mCqSPr1NAHN61erDG8jnheevWvzC/aq+NzWcT+GdInAuLgYYg/6tD6EfxH&#10;n/Jr6g/aD+Ltj4H0G4cOJLghljjB+857Z9u9fiD4t1rUte1K41TUJzJPcMxY+ufbPbpQByGoTXN1&#10;NtyXJY7uScDOc9epr274Y/D2bV7mCW5iIBwxz+Q5OTx6evesH4d+DTrt9E0ybw56Y75Hv3NfpB4E&#10;+H1npVkjLF8+O/b/APX2oA3vBvhay0WyjSCIKQo/D6fQ1T8aeKRpkLWURy7jBHfr0HWui8Q63F4e&#10;sCxIUgYA6ZwPr06//Wr5sa+udcvpdQumIQsdhPoerdhj0oAuy3BhhlvHOZWyBznJIz09K8z12dzh&#10;wweW5banqSerH6dhXdXTi53eYdsESnJHGEGSMe7Zr034JfCi48deIE1/U4MWqMBChBIAHt7f5xQB&#10;6L+y78BYrLb4o1iHdcztuBYD5Vz19ieK/R23t47eJYohtVQBwPSs/Q9GttFsIrK2UBUHYYzjqf8A&#10;61bJ4HA69KAInbg5ByPbj6Vg31xjIBrSupQuf88fjXGardhAxJ9f0oA5rWr7aGOf1/SvG9fv2k3L&#10;nr2/z7V1uv3+N3Oc/n7/AM68mv7lppDg5Bz6ehxzQBnyOGbJ5/Tkfj1rX020M0gxnDH/ACP1rLto&#10;jI2DyM9yefc16JolkWIJHH+cUAdRoenY2HB469uterabZjAGMZ/kK57R7IkLxwP0r0Kyt9oHGM0A&#10;aNrCFRT/APqrTUcDH/16jijwvWpgMD0oAMfypDnt3pfTHSmscDNAEMrhVPbHvzXlnxB8cad4R0mf&#10;UL6dYxGpOWPQD1roPF/iex8O6bLeXMioqA9fYck/rmvxF/aj/aHvPGWoz+H9FnxZRHDH++cc9sY4&#10;OOfUk80AeaftPftDan8QNZk07TpdunQsyoASNx7lj/LtzXwbdRS3dyHdvmdu5655/wA+1dlqDIXL&#10;FvMc+/Jz1zj9M/jXZeAfAl34k1KFfKJGV/h6j6df89+DQBY+F/wzufEF7Ftj3Ekdec89DX64/B34&#10;Saf4U06O8uo8SgZyeMDrn9ePxrM+CvwfsfD1hHfXcfzkKeeO3fn/AD7V6B8QfHdtoVq1lZMAR8vG&#10;Py/rn/8AXQBZ8b+N7XTIfsVo4JIOB6/Xj8jXhi6q90sl7dP8gO4/UDgCvPLjWrjWLyWVpCznjrja&#10;PT15+lcr4v8AEt3ceV4a0ANNc3DBMJlifpx/nj6UAW/EnijWPHGvweE/DaGY7gmF6A9CT9Md6/TH&#10;9nj4F2PgjRYbu9XzbuUB3Zu7Hr26entXmX7LH7O0Xhm0HiPXIi+oXO1nZ/4TjoOg6nnFfoRBbpbx&#10;COIYCgD8ulAD4o1jQKowBUvt/wDqpQMUnNAB9OKbjr/n2pf8+lIxwOvH1oAYzAAljWPdXQAK+v8A&#10;nNT3U2AfeuQ1K9ABAOPxoAo6rqapkA8nn1z+HtXlus6oQGBPPP8A9b61p6xqoXcQcA54ryzUr5p3&#10;K7id2ff6en6ZoAq3d408jZ7deO3v/hVFEMjZxjPT/HpRGhYrxkn8eP5/54re0+yaYjA6fifbH+TQ&#10;Bb0rTjIwyvTPT/PavUtJ0wALxj9MZ/CqGi6VtVc8Hr/gK9I06wA24GcZ+n40AWtPsQoGRiuqtrYA&#10;An/Pc1Ha24Cgd61UGB6d6AFVQB0pehp3QfrQOgoATI4xzSHGDRxnk4FI2O/TmgBpJ6VQvr+G0iMs&#10;jYAzUWp6lbafC807hFUZ5xX5nftSftdab4OtrnRdDuVe8wR8p6Z6cdcf5NAHZ/tLftW6N8P9LubK&#10;wnSW8IIVA3Qn1weAOpr8Bvix8YvEfj/V7m+1O5Lgk7QSeAew/nWL4++I2s+MdSm1HUZ2keRs5LHu&#10;ecj/AD9K8ojtpbuURIpYDI6YyD7cdf8AOaAKjma7k8uPLnPUDPJ/zz6V7B4A+Gl9r1zD+4Lhjz9M&#10;+v511fwx+Eeo67dxNLCSHOenJB9eP0/nX6i/DH4P6b4dsIZbiABlAJ57+h45xyKAOI+E/wAEbPR4&#10;Y7q8hJ6feA5x+H+e9fTsKQWMQghUKE7L3PsKz9R1i2slWCIeyqMdcYH/AOurXhrS7vxDdAoGCZw7&#10;nPGMcAdye9AHaeHfD51WcSEEg8uccAc8Dsc19O+HdAFrbxQQR4A6Aev+etZ/hHwr9lijjSPaAANu&#10;Mfj+le26ZpiWyDjLetAEGl6PHAA7Dc5x+FdTFEFXAHT/ADxRHEFA/wA5qyB6dPSgAHb1/lRjGMcn&#10;oad2Jo9eKAGZ7UpBOMGl+ppw/wA96AGAYpCcZ4x+tOY9ff3qlNMFB55oAJJlXPOaw7y72qRnBxTL&#10;y+UBs/qSK4rU9THIz6//AK6AJtR1XYSN3PNcBqWqjnLZ/GodS1PORu5HP9f8/wD1q425vGlc+3Tp&#10;QBLdXplJxnH4jFZqqWYE8n2pVGSQOn+ef8Oa07W1MrbR0P54oAS3tmcgAZ57d8/n6V2WmaWTyQc1&#10;NpelMRyOP5//AFq9BsNNxjjIH60AV9P0wKAMcdycV2NnZhQOOn+eaktLMKBwMCtmKLaP88YoAbHD&#10;tx/j+FWdpIwDz/8AWpdvUf5/pTgCOnQUANI6Ac/rS5I5Ipx6c8Ee1M5/l+NABnHf/wDXSM4CjJqN&#10;5AgLE4ArzXxl8QNK8NWUs9zOsYjBySQO1AHV6zr1ppVu0s7gBR34xXwH8f8A9qjSvB1vPa206m42&#10;naMkc5x/+qvmv9or9sLDXOleH5xIQCNw55Hv/MV+RHj74i6n4jvnvr+4ed2JPXoc56AD/wCvQB6p&#10;8X/2gPEXje+uJbi4IiJ4UE8rz2znqOa+SdY1y4vpmiYsSzdT7/jyODVWVrrU5/KgGC2Dn2PYf417&#10;R8PPhBf+JLqJp4GwSD93OfoeevWgDzvwn4J1TxDdJ5cTbWbqenbt/jX6HfBX9nZ3aK7urc7sj72O&#10;OOea93+Dv7PFvYpBPdQ4Iwcf/r6ev1r7e0Hwrb6fCttaxZKjjgc4/wA9f/1UAefeE/h9p+h20cNt&#10;GC47/wCPHT3r23RvC6Rhbm7GFXkD/P0710mn6NBYoLm7IBTn6VkajqVxqsn2awXEQ6np3weuKAHa&#10;hqgjP2SwAJHBIGcfQfzqCw0dpiXnBJbnHr6k5rV0zRhFtbGXbqSO+Ocf4V3enaSXOdvy8UAZen6Z&#10;nAAxjA+grt7DSOmVxnj/AD/hWlZaWq44/wAK6y2swoXPBHp1oAqWenqmOORzW/DAExkfp/WpY4Qo&#10;AA6dqshfXt0/zzQA1UC4wOKcB+R7+9PUEHk4A/SlxjOeh/z/AJ/zkAb7f5/+vSDGPrTz7004/wA+&#10;lACD25oA96B7e3T+tLgnuKAAYA68D9cUEnHvSHjqOn+fwppNADs55x/n8qjzjrxihmxnJ6f55qjP&#10;c7RnNAFl5QKz57sLnnOP6+tULq+C5wcf4nrXK3urKFZc8D/PWgDXvNSQZw3P16+1cjfawME59e5/&#10;zx61h3msDnn3PP5/XH+c1xd7qZkyc/rQB//R/cEjr6/5/lTwO2Ocdf504DGcjP4f5xS9xjgj/PT/&#10;AD+FADOcnuPf0pw4/wA/560oGPx/Cmkdz1/z9PpQBz2vaSLyBnhH71RxXD6XNdTO+m6hywyFPqMc&#10;V6wy+vfj/P8A+quR1/SDIovLYYdOvb8e9AHwX+098HbbxJaT3a2+5ijLke4PB7da/CX4q/Di+8Ha&#10;vKrxsEyQARjGOuPav6mNShj8RWUtlKAHxtYY74/WvzY/ae+AP9q2z31nAGIB5xnp14+lAH4QSWaS&#10;wuWUnHfA4/A1yUsBhJXJLZOc8Z9K988aeDbrw5fSW8sZVEJHPUqD2znnnp+PpXl+p2GV+VfX8MDq&#10;OR7f5FAGFbqJ4ST24HT9f84rLuIdjZHTP0zn/PTvV+zkeCQBjxk5Jxwfbjn/AApNTiQsrg5J64wf&#10;oTx70AZiOVwQcf4Z6Voadqd1pl7FeWzlHiYMCvrnsRjn9Ky26k9Bx/8AqzT1Yhg45P65Hv8ApQB+&#10;w37K37RjXUVtousXOGBx8wH5jn+ftX6q6Nq0Op2qTxOGDgHOB3HFfyu+D/FN/wCGdWt761lIKsCc&#10;HjsPr7nH4+lftT+zT8eYNZsrawv5/n2gLk/TIPXnB+tAH6MJNswx6j9PbH+RWtFdkYycHjsP881g&#10;Wdyl5Ak0J3I65ByPT2q2vXJ5Hb8qAOwtdQyQe/8Anr/9at+3vTkc4HGPr+lebxyFecg4/r0/+tWr&#10;DeMg6fr27j270AepQX24ZU8D0raguQfvHgV5jbahgcnGfwrdtr8gg5644/zigD0RJwevOe/9Ksqw&#10;IxjH4+lcjb3obBzx6VsQXOcZbkfyoAzfE2kR31sZFX51569PfivOLO+lBe2nTLphcev0/wAK9p3h&#10;1KONwOc9T1rynxRpb2E5u4AcdcY6j35oA+Zf2hfh1a+KfC00622+dAWBXk7cH098EV+IXxP+G1zp&#10;M07vERsJUjB+6f8A69f0UXImu4THdANC+cdwPw/pXwn+0R8K/Mt5b2ztgY3BLAKO+ST26enTPSgD&#10;8GPEVjPsc7CAAFJI79jn3rzt1ZGYdSMV9a/EHwncWdxLbIu3ZkDPHGSRkdfof144+WtWsXsrlo25&#10;B6Hp0/H/AD0oAy95ySBk96mikHOBjNVHJ7gHHPeplYg4PPT0oAuCTbypx+vNfUP7Nvxp1L4aeMrG&#10;5huDHbO4V1yNmAeuD0+vavlMuc56Zqa3maKZZkJDA9c4/XtQB/Zn8JvHem/EHwtaarZyB96jOCDj&#10;1GRXpNxZDYcjj+tfg7/wT6/aWbTrmLwZr1yQhYLGWf8ALOSa/fPTrqHU7KK6t2DrIoI/GgDkbnTw&#10;wOByfxFc1d6aOcpnH9eleqzWwK5Ix/Pjisa5sQw6c/49fXmgDxu80zJPylR7cVzU9lgkEc17Ld6Y&#10;pOQM/h0x6Vy15pTYOR/hQB5W1sQTxkY/L+v6VTngEkbRkcHp9QO3p3rtrzT8dsf4dsD+tYV3aMvQ&#10;dOPX09P6f40AT+AtcuNLu/7NZjsc8Dp36jPX3r2DUrJrtF4DCQcnOBnuK+fmQ2t0lzEcFTnj27de&#10;/wDn0r6E8OagNZ0wRoc7ACPc45zQB8c/G/4XDWbeaSEZAXkDgkDt7j3r8Rfjl8N5tK1G7Qx/Ijbh&#10;+HfP6f8A6xX9MniLSPtkEsUoBIBGO/Pr7V+XP7TXwnQ29xqSIFJJGFHAz0IH1OKAPwQktzHNIjLt&#10;Ck/hz0x/SqjL3br+VeqePfDVxpOrXG4FQHOc4/kB3rzORR8w645/zxnPNAFQHI5//VUZVsjj/wDX&#10;9asYOcjg0zbn8f6dKAPon9m/4q6h8LfHVhqcE7RwtKgbnjkgHI71/Wj8EviPp/xC8JWOqWkyymWN&#10;DkEY5UZxj0NfxZWkhjYZPTvnB456jtX7f/8ABOv9ow2rx+CtauPmTaI9+R2XAxnnP50Afv4AMdf0&#10;z+VKQfx/lVWyuYru1juIjlJFB/MD3q77Y9KAGUuCxIxj/P8AWl6575pwz3/lQBC0akc1i6pp/wBp&#10;tWjA57Ct8gEcc5/X/OKY0ake3OeMfjQB5PpW2G7k0+QZH3lGex649xXQzW22FoAfmHc9wR0rO8Ra&#10;dJZXa31sPuHceP4f4hWnDIkqJLy6phSOuQehP+NAHwB+1L8LW17Qrm6jiMjKp4P93qPy61/Pr8R9&#10;BbR9WlilTDo2G+o6Y9PrX9ZPjfTIdSsbiyni8wYIYEHGD3Nfz+ftcfC5dB8Q3FzZxqkDsX24O7C9&#10;CCO1AH53NF5rEquCcHJPp6iqMkYVjtOCevf8f88V0Tw4fgjAA9gcD1/P69Kz51I+boSeCCOMep/z&#10;7UAVfL3gs5yAf+AkHsT2pCuCQDkj8ff8qsRMzoFyD+PXjnHI96R2GQemce31wDmgD9E/2JvixdeG&#10;9cTQ55Siggqpbggnkfr/AF96/d7RteivIIrmF9ySgMuO/Hr/AJx3r+UjwH4nufC/iG01W2c7oWGe&#10;R0J57/r/AEr+gT4BfEy38V+FLZRKC0ahl+bG4N6fQj+fpQB942Gog45yR+nrXWWl2G+XOD/KvEtL&#10;1YMAd2Rxj/6+O1d5Y6iGwGbOPegD0+C4BwGOc8da0UcEZri7S7zgZ4/z/WuhtpwcYPp/nmgDSniW&#10;eF4m6MMenWvLYVNprRgk4SUHPsy16mr59ulcB4pj+w3KagqZCsGOBzzgE/kaANq4tcIUkPGcH3B6&#10;NXz58UfDyaroN7ptzGZPlKqPwOCa+lrW6N7ZpMw4KkH39CPrXIeJNOW6tnGzdkY6feGMjr69KAP5&#10;S/2kvBD+E/HF2jwiKK73MAORkH07Z9OvPrXy3d5AKgdOmenH8vWv2a/bw+E5tdPk12CNQ8R3rt+9&#10;jIyD6+9fjVqjbW29c8+2Bzg+355oAwpH3JuHU9emR65/pWd34P8AKr+4kFQAAO+enrjv/n1qhu5O&#10;e/0oA2dHvDb3aSOcBcfh7Af1r9WP2c/F6arbJp7vuwFPBzzyQB2wK/I9GAYMBgk9PTAPp/n1r69/&#10;Zo8WvpGuw2cj5jmwBk4wAeMcdaAP19xIuMHr0OOo+neuo0PWGgdYy5XBBB69u/TFYlgiahpUF8gD&#10;gqPTn8R/n+tb99CxAGAOeD/T+nTFAH0boWtthMtz+Hrg167pOqFgNrZJ/H618i6Lq5hZVLZAA756&#10;47/57CvZtC1oAAF+d2OP1z/X+tAH0Yt0J7R0Y8lT0/T9aoeEpN+oSxvnMo2n8ew/Gud0vUhIoBPJ&#10;x+PH5VNpF01prTKOArA5/wBk/wD6qAPVpYcB4SoYH5Tn69T/APXr5t+MmjxX+iToYlIAdW3A4/Q/&#10;1r6bmiQyu7kkMAeeRz6eteT+ObNNQgntolxvUsOc7WPf0oA/lW+MOk3Ph7xzq+hWylESeQgkYPzH&#10;J4/lXiL27KSCchsfKT745xX3h+274RXQfH8GoRY/0xWSRl7sp4+mR6V8Gys28YbpwSwPGMkE8fyo&#10;Az51WJyuc9uDzx/9frio1lKkF0yhz7Z5+vFPueWL78EY49P/ANQ9f5VUyTy7Y7fl7cfnQB13hDUm&#10;0/W7a7UjKSA+vp1/z/Wv6Of2X9WGv/D203/M5Tv1OOx/Cv5p7QsssZVsYYYH159s47ntX7vfsEeJ&#10;5Lnw9b6bcNuKcHk8D9P/ANXvzQB9n+JdBV1dghOfy57HH86+evE2iNA7MiFFB7D19D6f419v6xpa&#10;yRN8vXrj0/z/APWrw7xPoIbzCF5x1PH1z/n86APk85t5gdxBHbnHX+vXmvTvCviAoyJI2Bzk4AIO&#10;evX2H61zmu6M1u53DGBx/Qd+Op4/OuctJmtbnaxIA/hx/Uj8/wCdAH2l4d1fzFUb+Tj2Ga9i0jUg&#10;QBu44H+PP86+OvCev5VFMvJz/wDW57DHb8K+hdC1dJFQ54GP85/X+tAH0RYXu4A564ribe6+zeLL&#10;beeGaWPnOOTniptLv87AT6enSua1eYw69BdF9sUd0pc4ydrrxj8QMmgD6Wt51fYEH3fwzjj9a8x8&#10;b2EN5ZXdi6qsexwevRv/ANZr0TT508jEeSyYyfXI61xvii1RjN5hIOxTgcdTgZxQB/MJ+25osWnf&#10;F25uYFwl5Cr5ByMozA4PTGTx+Wa+JMDcB9zPfGSCO/XpX6cf8FBdBSw8YafqUabFzLDwuBgHII/H&#10;PPv6V+akpImLMcAN6e3X/P8ALigCpGsmWLfOT/nJqaNhu24yTg89OnSmOQx2kdeD3xk57fX/ADxQ&#10;isuCRgk+o44OR7/0oA9R+H960OvQ4bCnKn05/wA/T8sV+gmmJ9r0+2ugcu0a5JPORx+fqa/NzwzL&#10;JFqNrKDhGkH3vqM9/fnPWv1B+H9omp+F4n4JQEHaeAfwHOO9AGl4f1B7W6VMkD8Bj6/nX1d4M8QG&#10;QQgPkED/AD/Qmvje5jlsLrb90DGcHnp1/wAnp1r1rwZ4hZZkUykZA/XqB6+49c0AfoT4c1ZZFUFv&#10;Qf5/+tXsGk3ucfNn8R1NfJvhLW8rFzkcD8fwx+XrX0HoeoK6jB6/j+VAHeeI591hEB3JXJ7HGOaz&#10;vC1ysOjRCFNztJIfQZAKjH0NQ6pP5tnAGP8Ay0X9f/1/rU/h6CR9JijR1RkuWxgA5GDnA9s5ORQB&#10;08sP+hJO5DNnucH0/Q14B8WI8+G72NkDBoG79eRnn17V7wYGaFPmeQM27kgAHPYcjmvGvihZgaTc&#10;KxZyYJxgHHQZGcf54/IA+Do7C+uJ5UjJCPDGdq9fnYZ5HfPf8K0LrS5pL+Auhwc/MTjgEAf16V6F&#10;4W0icxQXk52SiFo2BwMgY2tk+h61ebSPPv1dmLqXzjsqqOAfYnv/AIUAcbc6It5pHlMgCHailuQu&#10;zkhvXnpxXgOuaZbJcw+UAVd2PpnB2gD05Ga+wtTtlt9FSGIANjJ2jJ59P1r5ov8Aw7MzmeRcO3zj&#10;LYBAJ4x/P+VAHls2m/6C6MMFJD3/AAzjnn0/WuNtZzZ3xB4CnPPOPUf4/nXuNvpMMkU8cQBJYHj0&#10;K5685rx/xFYNZXJKggEnn05x/n8eKAPo74f+I/lhRSAxxgZwMe9fX/hDVCVQ7vXnp9RX5xeCNUaK&#10;WL58AEj/AA/z619oeCdaaWONQxOMZ9+Oc+v5UAfYujXZJHOc/wCPSvS9Pn4GTkfgOleD+H7tmRfb&#10;37/nmvX9KuNyDnGcfjQB6BC+RjOOn41wHjbUGsmZgQCISB3ILH+tdnayZUDv+XNeceOLU6hPLCTs&#10;QBMkH0Ocf5/lQBBFqk1xa2JcAKYV3HHPBPB7dMCuktbxZYRhQz9zjg9+D+lVZ9Njjit4IURFREPf&#10;7xHPT8f8KcF8qIrGgwvPQ4449qAPir9qLWYrK3gNxJvFzd+WyqRkfKwBPoB/OvzVvtYa8vrWKVCZ&#10;YQI95OScfd6de/5ivtv9sLV8WC2ZbYlwzHt9Ofcdc5/nX51Xk3l3ZuISQ7hQOejleSMHsM5/DqaA&#10;PeW1tLbREUHII49x34/Crvg/VVvpj5Y4PyZ4xnrg/wCfSvBdT8QrDparvKqBuH+6DjPv7Emu1+F+&#10;uCeRUYZJ+96gkHkd+AMcGgD6q0GR4dRRtqxtFbzldxyctwAcdhX194VuRHbW0YOdkaew+7/9evjb&#10;QbuJndyBlbfZnv16Hvz2/wD119Q+Gr4CYoTgphfpxwMfz/DFAH0zokxIGW5/xr0awfcq8/0/H9K8&#10;c0K6YoozkdOpAxjp15r1LS5sqMDjj/PegDr4+cDt0qldIMHJ61ZhbcAcZx+FMnTKn39v0xQB55rE&#10;OVJx2rxjxRbCSOTA5H+RzXvmpw7lbHGAew9K8j8RW3ySZGQO/wDWgD5A1DSWvPEggAyQp4Uk5LnA&#10;57EdRX3P4Wsjp2mQKqYMUaIC33umT/8Arr5h0G0trnxcyBdx3htx7beuM5wc4A64/GvsJIl8kLGd&#10;xKqenOMf/XFAG1bThLbcwyOWBxjgcdPevze/bb8W29p4auIFbDu6oAOmecjjpX6Lyh1s3dySdg9j&#10;z1zX40ftwavPdalb6JE2BKxZhjk5fZ16fw8ZHHagD89tXvJxbElyAq7QAB971Prxz7cVyehSyXtx&#10;FAzHIfBXg5rs9c06S10wTyoAAM85zu9eT2xj/wCtTfAGlBpUZU5DE5HOeP8AJoAk1iKS2hS2TKOw&#10;K9hhjzk9uMZNfob+wV4Xa81bUtXldpWSGKFTjgeY/PTqcL3/AP1fBGurFJdBJVyvzNgc9Bjj0Gc/&#10;55r9fP2BfDDxeFYtUlh2fa7gyD5SPkiAAzz/AJ/SgD9KZIljiSJRgIAv4D/9VcXqi8NnuP8AOPau&#10;9nXj6e9cTqyEKRwT/wDX/KgDwvxREWjf05xx0xnmvkD4iW4CyIR/D+f1GP8A6/1r7P8AEtuCjHGA&#10;eP8AH/Hivk/4hQbkdwcHoB/Q/wCfrQB8DeJi0WonA6Mec9PbP417X8NbkFk5yMDGeeMc5715H4wi&#10;2X5bvk59vYV6D8OJ9rICMFSO4PPbvyM/5NAH374MlZo1B6jGPwH+etfRGhudq88fh0HvXzL4KfdD&#10;EemAMjv+f9fQV9J6E33ecHg9O2P8igD0sXK2tm9yxxtU18ReN5m8VfEKOxjJeGxADsMcMx3Nn9BX&#10;1P4t1ePTdFcMcYUyN/uoMkE+9fNfw98OS6jdXGv6mMyXbl8sxzzyRjp6YzzQB7Rptj5VvjOzcuOM&#10;D34+gr1Pw6kNvaK4B4B6npjqcdq4uytftFzFaqhwoLZJ/wDr/wD6q7vUVTR9D3n5GCc8Zxx70Afl&#10;T+358QLmRtL8HW0xK3LG4kG7qBwvTrjrX5I6jIGkYyHGeQRzkDrz9ea+nv2h/Gr+O/ixq+p25aW2&#10;tJWhg3nI2rxx146/0r5V1oO155Sjg/L6An39cn8uOKABGfegbqOe/QjoR/n0r3L4Uwapr/ifT9Mj&#10;Q+UjLuO3qPvHkjqTXittCiOi5wThc/X8PzP5DNfcv7MegfbtQF2MnE4RMADC/wAR6Z598+goA/V7&#10;4VaSukaBZwAYLjJ+p/yMV9DaaCVGe9eT+GYxHDEiDaAMY7Dt7V6zpuDjt0/+tQB19t24/WtADGAO&#10;lUrboP8A9VaKjrQBn3R4ORXC6w4VGyPWu4uzjPPH41wWsN8jD6+1AHjXiSQ/N/n8q8H19xl1J4Hf&#10;v78V7h4jfIY5zn9K8H1t2LMOSD/nHp/nvQBycMXmXKKB39eM54H/ANavQry9NtZQ2qjYPlJ7jcT+&#10;Pr3rirHYty0zjAiG8/TORkmpYGl1vWooASAki5VR1Zux7fKOaAPYfD1kGtHeDJeX5B/EdvXA+p64&#10;9a+lPCGkyWdsnmDDYH5V5f4N0eNpB5Q/cwEKuT1xxk4H4k19D6baBSu5uQB/+qgBdbv00vSJblhg&#10;hTj0+tfg3+0l8RpfGPjq9dZSbOwPlRgcjfnk1+qH7UHxHbwj4SuIbWUC4nHlxqOcscZI6dPfivwl&#10;8Q6g0khL/PKzb3Zj1Y9z6/1x1HNAHMM7zSFsZyxXGM4/H8P88VnSKVlLOdpOAozzjvgc966CxheW&#10;MyPwp5z04/8Ar/59a2vAvh6Xxh4vtNJVCYIj50pwNqopGRjp/j2oA+0/2bfAyado6aleQkF8zS78&#10;/cGfLX8TyffNfRd3K8kjySHLsSW7DNXNA0hPD3hi3tguJLkCRvZR9xcfT/Gs9m+cEAYJPc/5/KgD&#10;rPDkQLJngev8q980CLCrkYH0rxzwvasoTjg49vx/KvdtChyFUjBGPWgD0DTE6dv/AK/auoiHbpWL&#10;YR4XgZx/jW9ECMccfzoAsqBin57mj+EY5NIw4J9P6UAU7p/lI7iuE1mdl3DOR/nFdhevhSc4rznW&#10;5sKex/zxQB5f4lvPKjkdjwO/09a+FPjB40WGY2EEuPMDFsf3eg49zX0n8W/FkWi6fK7uRhWY4P1x&#10;+dfnLez6h4v1szSHAaTlewGeF/zx+VAGj4V0p9b1IXEqMx3Zx174A/DjH5+tfpF8IPCUOn2cTSpt&#10;L4JwPyH/ANavAfhL4AEbRnZuKjcfc+nfpX314S0IwQpvGAntjHt/k0AdtHNb6bp7SyDYEXP5D/61&#10;fmB+1V8WpL+9l8OadKQqYaTbjnk4Xv8AXBr7P+PPxIs/A/hudd4WVkO0fh2/E1+LPjHxBc6xqNzf&#10;XbtK9wxbt6/yFAGZYyPd3kj3AJBYM3vwMDj+Vej+HIjczpK4wEJznue2PoK870mFlAGeXYcDPU9D&#10;1/zxX1f8BPAc/i3xDErQ77C0dTM2M737L75OCe3rQB9s/s6fDk2enxalext5s4VzuP3E6qvoCepr&#10;7N2iNAoGAAQPwrI8M6LHoemRWqKA20bsDj6D0x2rUuX2qcUAYd/KRkDv+fT9K8w1u6HzZP8A+vHN&#10;dtrFwQDg/n3ryDxBdkK2Dkge3480Aeda5dFpWXqDz7/n/nmuSblxkYBJ/D6/Wr1/KGc7uf8AP61X&#10;t4xI/JyR/Xp6UAdboFplwccnn8/89a9r0W0+7tHA569fb3rzvQLMADAxn/P+eK9m0eDAUkcjH/6z&#10;QB1Wnx4UcYP0ro41AXnpxWdaRAAd61VAAAx09aAHqD+FL2zRz+dHAGaAIJpNoOOcV498R/G2neFd&#10;Hub69nWIRoWYkjhRyT/gPWvRNd1OHTbaS4lYAKD14/AdK/Fn9rb48zeIdQufCej3B+zwt+9dW+V2&#10;HUcE8D+YoA+fPjX8ZZfHfiq4uZJSbaFisKZ4CevHc9TXmnhnR7rxNqCRxIxQkcDpzz+OcVyuieHZ&#10;tc1MMu6Uu57Z46c9xjqM/r2/SL4MfCKGwt4Li5hCtw3PbHTHagDf+Evwpi0uzguJIRuIByeD0GMf&#10;596+g9VvLXQdPeZ2CBV79eOv/wBaumjW00awOQBtXgdPwz3r4/8Air8QXvLk2Fo+4gnoRjOOh9aA&#10;OY8R+Jb3xNrkkKufIiO5sHPBPygf41aVdqR2kIzn5cAD5ic4APbHc1yGgIYEeVyGec9ffuT04Arv&#10;9Gsbu+ubexsVL3l6dkXH3EH3nI989T+FAG54U8I3XjPWY9EsQxtEdRcSAcN6gHv7e1fqL4B8F2Hh&#10;TSobaCIIVUD0wPYV5z8FvhdYeFdJhnkiBkA3biPmZzgknPUDoK+igMDpj6dqAAYqCR8Dnj/CpzgA&#10;7vyrJvJ9o64/p+tAGXqF1sVucGvMtbv32nLY/Efy9K6nVrsJG3ODg+tePa7qG0EZ5P8Ak0Acrrd8&#10;7SMM8fywO1ceT5jDjJ4BHTj/ABqe5mMjkbvvfy9KW0tmcgkfeweOD+H58UAa+lWnmyhcdP8A9dev&#10;6Lp4CrxgnHauX0PTuV46969a0uz2gED60AdBpll5QAxj6Cust4sDpjFULOEgdOa2UUAdP60APAx9&#10;T/SlP+fel/Wk56f54oAQ8d+lc54g1y10eykurmQIqDufSr+ranb6bavczuERQTzx71+TX7Xn7UKW&#10;UNx4W8PXGJSCrsjYwMdPx/D2oA4L9rT9pqXVJ5/Cvh+7xHuKyOjA/wDAeP1P4V+YurarNcFnZi7M&#10;R145Oev51lazrF3qlzLdSSEtISTknIJ56+v+fWu2+H/gTVPE17GmxirMOozn9O/Pv9aAJPA3gPUf&#10;E+oIWjZwWGBjjHpwPwr9S/gr8GbXRbWC8vocMFB5B4NavwS+CttotpHe3yZcAdf8CK9u8beKdL8I&#10;6c0URVGUYGPpx9e1AHO+PfGtr4V0poLR1jcL69P8+9fCniTxdc65qTtv8x3PbsD1/wA/lTPiT8Rb&#10;rWrp41kOTkAdh7EHuf0rjPD+lzFPtEm4lxuwR3HX3zQB1/n/AGO3WC1LS3MuAdoGSSMAAetfbP7N&#10;X7O8klwnjHxXBuupPmRWzhAfY9zjk+9c9+zv8CbjxHqEfiTXYSLaLBiRweQf4iCPyr9RNH0i20mz&#10;SztUCIgAAwPzoAsWFhBYQJbwJtVPSr/PpQB7YxSj/H6UAAB9Kb156U6k6dO9ADG+nNUZ5tqnnjH4&#10;VNNLtBzxiubvb0KDz1oAq6he4B5wfrXm+tarjd83XNXdX1LAODggV5TrGos7NgjJz+f58UAUNX1B&#10;pGIU5PsemfWuYO6Vhk5J/wA/hUsrPKx6kkjt/wDrq1bWzMwGOSf8/n+n40AWNPtjIQAP/rdq9J0X&#10;SiNvyZPc98fX9TVDQ9K+6+zn/PWvVNM04AAYwOPz9e1AFnTdPVABjH4V2NlbY5x1qKzttuPX8elb&#10;sKBQP8/jQA5EUKOP8ipuAfam04Y6AUAL24pO/ajoPr+NMZhzk4NAAWwN1YOta3a6VavcXThAoJOT&#10;+NUfEniew0Kylu7qVY1jGTk8dPevxs/az/bM8h7nwz4VuA7gsjMrZwADnGD2HX+lAHd/tYftkQ6A&#10;l14d8M3Sm5yVZlIOMehHevxJ8YeMdW8T38uoahK00rsclj3P8+n8qwdf8VX2u30l5eTM8szM2Sc9&#10;eQOT+NUtH0+81KcRQrkk/Kck8+pPXjtigClb2dzqEwRFyr4x14+n4/5xX1Z8Ivgre+IbpJJ7ckNg&#10;8joAe9ehfBz4BXWtTxT3EJKD24xx7evbpmv038G/DzR/B+nIqRKrKB1GcfT/AD/KgDkfAHww0fwn&#10;p8bvEA6KCSe5x39MVc8V+L4LBDbWoycHavr7/Tjr3qLxz46hska1tpAX6BfTPGTgjjHPrXl/hXw5&#10;qXjjUvOkDfZ3faWHV8fwrnOR7jp2oA67wdoereL9QWVgxhLbXb156L7e9fePgPwFDpttFG0eCnQc&#10;kL7n1NQfDv4e22j20axRBCgA46KMdB719BWGnpAAiLgUAO07To7dAqDHv/jXQxRBecUsUIUD/CrG&#10;cD0FADcEdaeB2IpuOc0HrQAoA5zRj0GKX0/OlP8AtHmgBvOPX/61MZsZ9velZhg54xVCafbkg8Ht&#10;QAs84Uda529vtgODkD9ajvb/AGg88c1xGo6ouTubB/z0oAn1LVMZ54H8/wBa891TVc52n19P/rVF&#10;qWqk5UHqO3r2/wAmuRuJzK2en9cdfSgCS4umlJ547fT1qqqFie5GO1JGGJIxwP8A9fv/AJ/Ktqzs&#10;2lPA6UAJZ2jsR8ufw/z/APq+ldvpek52kjINS6bpRIX5f8/lXoGn6cF2/KAR/n0oAj07TVjVAwxj&#10;9enr611tragDpinW1ttAAHNa8ceM8cj3xQA2OPGB/wDWwKsgDBA4H+e1Nx6nn+vSnjAGOmPxxQAY&#10;wfpS5pM8e9MZgB1/z/n3oAG96o3V5FaoZJGAAHc46fWsrWfENlpMDyzyBQB9OlfAfx9/ao0nwlZz&#10;wW1wGnAYKoPfpzQB718W/jnovgzTppJbtIyoPUjPtx7V+Knx/wD2rtZ8W3Mlrpl2Y7ZGYZHBP0Ff&#10;Pnxi+P8A4g8b3lw9xdMYmPA3NjHbjp9Mnt618natr892Ske5i3frxnpz3+vPvQB13iPxnPdSyyyy&#10;F5GOWJOSevX9ccf1ri7Oz1HxDdKsKF93HfGfTI9q0PC/g3WfEt4nlQs284OAeh/+t9a/Rj4H/s1T&#10;z+VcXNvuPByynr044/I9aAPH/hD+z9carJDLd27EZ54OCe3v+Hrx9f1H+GXwQ07QrWKR4AOmePXv&#10;z+Fes+BfhjpfhyzjRIVDjvjr9RXtOmaNJOcom1EwM9PyoA5jR/DwCiC1j4HGccAen412S2lhoMBl&#10;uCN+PxPGf/1VoX+o2WiQCCL5piMYGMn1/wA8VyCWt1qtwLq9JABO1M8H36c0AQTzXuuTAkGO2HPT&#10;Gf8ACui0/SkRQqLgfzPvWnY6XkAKoA49/wDOa7Ow0rhcjBOPrQBQsNLOR8vArtrLTgiBWFXLSwC4&#10;45FdDDblQM8CgCtbWYB6df0rVWMKMEdO9SIgAGOKkxgev4f/AF6AGdBz2/z2p2OhoYH069OaQjJG&#10;e3vQA4KABjOP84oxz9M/r2pAT2HX9f8A9VOb/P4UANP8v6Ug4+g9qce/PT/PWmkdjzQAnQ+9KMcc&#10;88UvAHNQs4AznA9P8mgBWP6+9V2fGecVBLcBM5PrWJd3yjq3Tr378/8A1qAL9xeqoJzxXOXOpoAf&#10;mxjjt+tZF/qowQTwa4m/1ZVBAbr6d/60AdBqOtYJO71wf/r1w+oawcHnJGaxrvVSXJBz/nv19K5i&#10;5vdxLHoff09s/wD66ANK51IuCc7VPv1781hT3jMSIzkA/n/n9Kgbe5HPXt0z9fWp7SxeR/lH3j6j&#10;J98/rQB//9L9yiM455Pp3puAMHt+tSNnHHb9fenBQPYn3oAjCk8Zxj/6/NIF9sHrUi8D/P8AKl5x&#10;jGc0ARY45P5jv3prRhlII4PGBz9anz1z096XsMnn880AeZ67pa6bMb6BeOc/14/+tXF65p9p4i09&#10;oDD5gcdx6j8692urWO5haFxuDDHPavKbq1/sC+IdN0MnH0z6Dt68UAfk1+0/+z7FHp93q2mWoDlW&#10;PA6Nj/61fjtq+i3um3b2U8bKQxByPqPTt/npX9YPjTw1Br+mzrOilZVOc89uMV+In7TPwKu9E1C6&#10;1GyiLoSWyoIAznv07/XgUAfmPe6WysrL0XqCT1+n171mNGShjPDAY9P5D3r0K9tWgk8px03devOe&#10;1crdW5iYuFyAR0z+ROf0oA5GW2dGbcCD3zkH8v603ZgjuDjnIxz0H8q6N4hOg7545znHp3/z2rIl&#10;tnSR0CFcZB7D6n2oAIk+UOoJPXPI5/lnrXrPw3+IepeEdVgeKdljD89QBg5/pXmtvbKx2sDnA4+n&#10;v/n8qa8IhcOoOPTHfIyeMdMc5oA/oc/Zz+Ndn4v0yCyupx5wCr164HHNfZKqGQOpznHPT61/NF8F&#10;vilqXgzW7aRJSI1b1xn6n6df8K/fb4JfFDTvH2gwSLMGn2j8PX6c9P60Ae0vwSq8dOPQj/8AVUe4&#10;jkrz6fyz/n+daDRnAC8471UkjxjnAOenHUdPb0oAlimYY5yDz+da1vekDax4+vHvWCfkPTPb1/Hp&#10;Tg/IGcY/zmgDuLS/KkYOPfP510ttfBhwf5cfWvLo7hlODweeh/nWta3+0Bc9R/h+NAHq0F8Tgg4/&#10;LpU2oQw39q0fRsceoOO9cLaakSBluD/hXR218GAU8A+lAHns0X2e9NrdNiNj8uT0Poay/Efh2112&#10;wkgdMgqcgjjp/Su28UadHdILpOowePX/AD6VlafdRSQlX4ZDtYY/X3z2/CgD8df2kfgpLo17Pe20&#10;QSOTcwPvnp7de9flP468PXFvPI7phkzn2yf1z2/Cv6g/i/4G07xboMqSx+ZKgJQDOf8AI4r8UPjd&#10;8M5NMmuWWArtz+I65HpzxntQB+aMqOjFXHI/nUaEjouPf6d67LxNo72F0/Hy5/KuSGQ20igA2sRz&#10;yT+Zpyrg8DOM570oYHnPA/z7U4MOD1H5deufWgDq/BnivU/CWvW2sabI0bwsGIHAIHP9K/p0/Yp/&#10;aLsviZ4OtLK6uA13EioQ2MkgBSfrmv5YgDxtOf8APOelfVP7MPxu1H4T+OLKdZ2W0dwsnPAyepx1&#10;49frxjNAH9gAUSKG65qtNbZzxk15j8HviRpXxD8K2mrWMquHUZwe+ORXsG0EEgZoA5WeyXJyOPSs&#10;C709T2xn9Oea9Bktwfp7cc1mzWgYHjIH8+1AHlF9pZwQFzx17+ua5W70zGeOBXst3Ygg+n8j/ia5&#10;u700cnGR/ntQB4pd2DKCWGMd/wCdavhXU5tLvlgJwjngev8Ae4/lXVXumhgeMdSetcxNp7Qy7lHI&#10;O5fr2/wz+lAHuFzZwXUCXMQyCOc4/CvnP4n+DjrVjPbG2V42U+546HB64r3HwtrK3FoLNl7Ec+o7&#10;DP6U3XPJFuWkGCM9s5NAH84f7RvwnuNK1S8eO3ICtySONuM5GcZ/+vX536paNazyQsCCpPBzx/Tp&#10;ya/o/wD2iPAMWs2k19DblyikE46p1yT7V+F/xc8Hf2Tqc8yLgknJx1XPfue3XpQB89sPk3Yx/n1q&#10;LuMDOf1/+tVp4iCyk5/piomRgN5HA9vw/GgBeV2v1P06V6l8K/HOpeBfFdhrljIyeVIM454z359h&#10;+leXryuTyR269e9WbVGDgkdRnjt/9f3oA/sJ/Ze+MFh8SfA2nTpOJJvITf8A72OcV9YjDd+DX8yv&#10;7Bvx+u/BfieDwxfTt9llbChjxjoOf6D8q/pI8P61DrOnQ3sDAiRQeDnOaAOiUZp+ME+nTFIvOKfg&#10;n3oAQDkUrLzg0uOn9e9KecHOPzoAxNbsheWbqVyUBIHrx0rgtDu1tWk06Y4ZcqO2VPTr+NerkKwI&#10;I5Pr715nrGnQ2eqLdOvA/UHn/DFAD7yxWdd0j5A+U+nHY9zX54ftafC638Q6Bc3MFoN6KdrYA5HT&#10;jqea/SiaJZQJE4R9pHsT1rxf4oeH4tU0a4hkQvlWKjHcDgH2NAH8o3i3QpdG1e4tZRgK5254xj29&#10;AcCuEuHaROwQcn6+h9DX3z+1X8NRouqy6rYQ4jkIb1xk8gdjXwVdxMoPlnAOCfUf4fUmgClEShYs&#10;d5PGPT39Kimk2rtx14/x4+vaoEZlbavJOQc/Tg8+lSzqGAbIBHf37YoAt2zOAuzKnuff09unFfot&#10;+yX8UZNLv7fR7uYqISVAY8FGGMDqDj+XP1/OO2nIADMBjHvjHt+fPP8AOvRPh74nuvD3ia0v4zgA&#10;7Wx0PPIz0oA/pO0PXg2whgQcEYOeCePwNeqaXrG8Kd2QO/Xr2x1r4I+EPj8a7oUDtIC8eB1HI7dc&#10;n9O3WvprR9dbcCzZHb+fT9KAPpyw1IMBzknH5V2VneZxg8V4HpWsBtvzZA/X/wCvXoOn6pyDn6DN&#10;AHrsFyDgE8VT8QRC405zjJT/ADzWHZXqkDng9f8A63vXQJMk0LRMchwR+FAGF4KufMt5LOcndEeP&#10;bHX610erQQyQMy5IX07g8fpXnltdf2VrgQ8CU984LKeeO/FemPIJIM5ABXjvkHp7cUAfCf7S/gFf&#10;E/gvUYDACY43PTO5ccjJ5HHQ1/MJ8QdHuNE16/0uVShtZWUDrwOh/Lv+Ff2EeL9PS/tprSflJU25&#10;7kHqP6V/NR+2r8OD4O8dveRxeXb3YKg8nkdyTzkjt0HagD4Mwc4JweTz1GP85/8Ar1UcfdA5/P8A&#10;OtEw846e+f8AOO/rzVWdRwwyAPWgCANgjPGP8iu68Fa/caPrVneRPtEMit1AHB65rgMHgNx/nirV&#10;vMYZFZeCp+vfPegD+if4E6xbeKfB8Lo6uTGrr1JO4AkA/jzXdavpJgc8fL1r4k/YY8fJfRLo07bW&#10;QhMeikYHbsTz1559q/TfWNEWRCwGSfuke/of8mgDwBlMMhwdoOP908+vX9K6/Q9YMTrGW9M47Ef5&#10;5qpquktAT8p2g9h/Ljj8f8a5fc1vJuU5IzweKAPp/QNaJUbzgdOORxzx3/ya7Rb1RqkEiuFEy7Se&#10;pPpivmnQtd2sEL4/Pn/Pb2r059UWaOKVZBiNs5GePoP5/wBKAPrNNSSXS7aXeWkKBG9m684/ma5m&#10;+ETksw3E8Hrhc9ea0/CU8N1oWEUEsu8DAGQR1Hv/AJ6VItssyFcDkZyfY56UAfjL/wAFBfAIu/Dz&#10;66qHzLNg4VVHTBB9+nf+lfife7o52UcAevqP/wBVf09/tbeFk8ReB9Ts4Lcyl4XGfQlcA4x6+/pX&#10;8yev2stpey2sg2vBIyMOhDL1zk+v60Ac1cJ8xbOQcZPrj16dPWq6EHJ6n9ev8q07m3HkAIM44HB4&#10;5PbPqPX+dY7McgcEj69qANWzkZHVsYQeo6D/AD1r9O/2E/iC9j4rg0VjtSXcFJ54POD6V+WsLHBz&#10;wBnPXn2A4r6i/Zp8TL4e8eaReK2MTDd6EHgk/n0oA/qkSJb+wiuEwVkUHPHfGc4rz7XdIUxvuGQQ&#10;fxx6jtXcfD27XVvCltOh3BVHT0I4I+tW9T08FWyM4/TNAHx74r8Oj5/lzwfz+n0rwPVrBreV8g4H&#10;pjIHfFfcviLRlfeNoIPt178fnXzp4q8POJTsQAjByACP/rUAeVaPqTWcw2NwmB14IPpX0H4X18Os&#10;YD5I/P8ALrXzXeW72rsW+TB/z+Pr/hzXUeHNaNrKgZsAHkjHGOc/5/8Ar0Afcmg6p5iBdxH+fXtz&#10;VjXLhmndgMlkVuenyHnA9a8h8La7vVNzjPt9OPy4rt9Y1gW0cN3gsNrAgDOeOg/+tQB9c+G2Sewi&#10;lUEiWGNgTwenT8Kq+KUzEmwBdwYZPbA4/KsH4danJe6JbSujDYNik8blxkcHn2xiuk8TEG0R2GSH&#10;6dcZHPtQB+F3/BRfw4W0caukQV7a4Q7s/MVfI4XsK/GmXiRlKEYPfnAOR/8Aqr+hD9u7w3/aHgPU&#10;mjjYusBkyOeY8kcHjA657dMen890yliMkknPqcHPX1P+TQA1VHDDjPX8Tx/kd6ZtPmFGByx6Lzz2&#10;OfpVq3QtEFYcHgdunr247Hr1p/lsszKDwTkc+3JPX8+9AG7pieUV5JcNnnHOcf5/Sv1N+AL/ANo6&#10;CIdpJdQ3PYkHOee5r8tdNjVX4B4+nf0Pr71+oP7J9wk8SQs2SAAF/lxnigDsPGGktDK8ioST9PxI&#10;xkcf4Vxuj6g9rdDJxg/livqPxx4eVzIVGM+39B269fwr5e1mwaxunIGCCTge34dPxzQB9O+CPEPm&#10;7AW5+XHt+XHWvqjw1rHmBFDkjjn+VfnR4O1x4LhEDcDHpzn1x6V9f+Dtd8zYpfngfp3oA+oru7U2&#10;UTZ4WRTn8a6Pwg8b6cWzvCzO+DznPX/6/wDKvKjqLTWC7eu9Bgd8np7n/wDXXpHhS2A050IORMyk&#10;A5b5l4z2H8qAPTobcS2rFlyQo285wDye4ryX4jWhNtLgA/JITyB/Dx7np6V6RaXDxWar1DKVbB6k&#10;DGfTmvNvHNyyWjP8q7Q44z/EMDp6Z/woA+YtLiUafF9pkJLqQpX7w7spI4wOB/KtNAsufKKhSVwf&#10;XBwc9cd/pXKJrVrLYRRqwGEYHy89UbBHuc9+h6it3RWgwjjIVSOO37zvz06cZoA0r8JJa+VEhYFW&#10;7njbx1/GvBfFr6boVsWuwPNihBUMTnDN0HX64/8A1V7zet5aBc7QAVPPYHHXrz+VfPPjeNdR1IxE&#10;lot6puP8OOn19eOelAEPhq1S/imkxkSMCvGMr7j68GvKvHmjiGR2A2gE8dAPXH+fyr6F8B6dHJcJ&#10;GFGApGewxnt1/wD159TWB8Q9CBEh2nIBHYk/5/r1oA+Q9Hu5La+VAxCk8Z459R+P/wBevrb4fa38&#10;sfz5JGD7nP8Aj+tfI+s2rWV9vA2knjn0/wA84xXq/gLXPLZEzgrjnnr+Y4oA/R/wtqiSpEQ3JHIz&#10;1P8Ak17bo9302n29Pwr5K8E6yskSYbBA74455Gf0r6M8P3odFYdCQaAPb7CYEDvx3P5c1xHiN5Zt&#10;QlVANhljRiemDx+tbumXOQAT1/xrkdYdTqDhw8he5i+VeOO/Ocd/SgDsbtZmvvIVshM8L04HAzVq&#10;+mjSIRAcjAHfoOnp+dZ80hNzLK7CEmTGT82VUc5H6VRunD28zGVlVgW+6Bg49f1OaAPyi/bVluX1&#10;uwtlGRANxVMchmICt06kdua+NPsEiWi3FxHjYvy853M45PHp/wDWr6o/azuZ5/HNpBE+Yk8rO7pu&#10;+fHP1PTntXhup2H/ABTwRh9zO73Yeg5z/MnFAHgmq3T3KjaSEBCgYxwnWvTPhbcz2kZklZUJDMqt&#10;8u7JGB61wN5YDzBBAOEHJHXc5+Y9vx/Ktazkl0u5QuMYYcZ5JB6g9v5dqAPtjwlqFrNEzrJvjlMc&#10;aHoyncMg9znrX0R4Y1IveyMHwfMb3x2Gfxr448A6mJLe3DjIa6UE9ACCCQemfTgfpXvngnWhPM7u&#10;cZkbrn15B9e+fagD7k8NXXyoScjjHX/61ew6VN8oZTk8f5NfOvhK73RIGbJI79PwPpXt2j3HCgHg&#10;n2/z6UAeoWj5UGr0i/L7ntWLYyAqMHI/pW3kFfb60AcxqCAqw9fxryfxVH5dnO54AUmvY7+Pjnp/&#10;nrXkHjjMemuo5L/L/gaAPAPAumXN74nunTkNtUMe2TlvpxX13ptjICGkf5mBJX0HRfyHNeUfCfQL&#10;c293fOV3XEoIwMfKOnPX+Ve4WMLvcmQEYkx26AA4z+VAFTxAv2LRpZgwUhWKk+uMAfrX4VftK6nJ&#10;rHxOu1ZiwtSse0jj5FHQH0Lc+vP1r9wPiJeRadozPO+1BjccZIA+Y8e/SvwR8f6sniLxpf6u4G65&#10;mlfPH+rLtggY9OnfFAHifiyEzosGPkDcjoOnQZ/lW34V02PT9P3KMHH8weM/0qbV7cyvGcZwxbA9&#10;DnH4Yres4hFYhD99/mPPc9OR0/lQBxps/N1CTegKg7D369SPw5+tfvV+yp4fOi+BtLhZNphs0J/3&#10;pfm/ma/ELw9pL6rrVtawDe95cIvpwzBfb145HHav6F/hJpy6f4aVVGFG2NeONqKOn4n/AD1oA9Lu&#10;FO0npn/Oa47U492c9cn8a7WYblOBz/OuT1Fcg9qAPGvEUfySHHIz7cj0/nXyn8QIv3TlRzg89OMY&#10;/r19frX1v4iUlHHpntXy149jYxvs5xnucAd+Pr0/WgD8/PH8W24k29NzZ/z/AJOa2Ph7c7ZUUHgd&#10;QRzjse/0/lUXxAhxcyHoisQPy9KzfAMgW6RCQMfh3PX1/wAmgD9BvAkxZIc4BI4+vFfUHh+Q4QZx&#10;/wDW4/Cvkz4fzAxRZ5PHHfB6D9K+ntIuvKtmuWOAi7j7HH59aAOU+LOtNJCNMgbL3Eiw9M/KuGc/&#10;jx/k10vg+zhtNIghbLShATnpl+/+f/r147qz3WveM7e1VgVtAN/Axljvcc+2Ofwr3rTrYQWxByCP&#10;m9Meg/nQB6D4fhi84ukJO/jJPVR0FeS/tK+O7fwf8PtX1IyFJYIHSMZPMsgIXjPOMjivWNBju1hL&#10;udixjnsDnnrX5mft6eOozFY+DbaYmWeRrmZR2UZCA+vTvQB+Xzu85lv7nCs5P1znknp+HNcTHAz3&#10;jS7RlWPPDck/l2r0K6hVbcqFCgg56c8+3PPQda5Wdfsto9wgJCgn069MeufwoAwrW2fUL+K2ReTI&#10;EXH05J9Ogr9Wf2ZvC6aZp8V2UwUVQeP45MFs/h61+Y/w7hutZ8TQRPEEt7Ubjxye5PB6nFfsl8Ir&#10;A6bolha4+d1EsnThpOR9QB0oA+uPDv8Aql7D6+g7V6tpuflyOuK8q0AbVUdAPqPr9K9W0wFcex9h&#10;/nigDsLYDjjmtEe3fvWdbg4GOf6VodADjgUAZt70Pb3/APrV51rLERsa7+9JIbv/AJ715xrbsqP2&#10;4/z0oA8Z8TSAo4PGO5/z1zXhGtOPnycgZOMY/wA//Xr2nxJISzjoRnHt25x/nNeGaw/71hnAOdzY&#10;zgdTxQBkoWMa28I3SSkHj0P3R7Zr1nwb4bS2BvygeeVikZA6k/ebPv0H0rh/CGmPqtwb108oSNhS&#10;ewAPI7j/AOvX094TshNMkdmoCwjCtjH1OP8AEUAek+GNHttN0+HeNrsN3PqevX8K6C81UaZaS3ue&#10;gx/hUul6Am8TXMjTFcY3dvwryD9obxbbeDvBd/dxkLOke1Af78hwOnp1oA/N39pv4k3XirxPJY2z&#10;n7NZMYlx0YjG4/XjA9s18K39m17fBSMlSCePxH4165reoNqMsl1cHcXJ5zjgHv1z/Ud+a5jSrQNc&#10;PIyLhfx5B9ev0NAGHeWQtbQQR5Bbqf5V9T/sp/DhZpD4gu1OL1twOOBBDy3HozcfgcV4Wmh3HiHV&#10;rDRLWPfNdSKnpjd1JyegAJNfqX8PvDNr4X8JxNbL5YMaxRDHARBg4/3iMk5NADPEEzSSHAwBwMDg&#10;dgBXIxKXmC4JAIx6fn0Jrd1Zx5rhRkL/ACz+NZVkhM6ZOQP8ePxz1oA9X8NQgBDgZH8z1r3HRoSA&#10;mB/kdea8o8NQnanAGcY4xjp/n/CvatJhO1ePT0oA7OzX5AR3/wD1VrxKccdaz7Vdqj2rTQds4P8A&#10;KgCYfWmOcA+tPJxVedsA5/zigDCv3wCc4xXkHijUlt4ZZnO1UBPPOK9M1Wfajc+tfGn7QPj+Dwvo&#10;Fy3m7XKkKFxkuRwP8fagD46+N3jabxB4k/sC1l3IpDPtPHXgH25zj8Oa6H4a+B0ZYn8rdJIepH8R&#10;9+n9eleK+BPD+peI9WOsXQJadixLDksx6/59+K/Rn4X+FPsyx4jyI8DJHXI9OwoA9M8A+DPsNum9&#10;MMAC317D9a9qv7q30DSZLm5O0IpY/qal0exW2twzjBx6dPpXyV+0/wDE46FpLaNZzBJ7hSoAPuRk&#10;4/z+dAHxB+0p8VX8XeKbiyglzaWLYOOAz5xx/X6d6+R1D6lesWbADY5GOg6/4fpV7xHfPcXZkd90&#10;m7cx6bmOSD9R3GO9O0u18oI2cO+C2fT15z37UAdroGnT3dzBZ2MfmXMrrHCo6l2OBj/PSv2o/Z4+&#10;GFv4N8MWqzpumQbpG6F5m+8foM4H0r4i/ZP+Fb6/qy+LruLMEDeXa5GMt/G//Acce/04/W2ws4bG&#10;0itYRhYwB+PqfrQBabOOKxL6UAE5xn/GtaZgFrlNTnCg452+3+elAHHa3dEK2OB+HrXiXiC+LMV3&#10;cfl+tej6/ebd3II9/wDE/XrXies3OZjg569xj/P50AYE7FpN2c/TjPPHPGeprd0e1WSQE4Oeg+vr&#10;xWBFukk3DoP8f516N4bsSZA/cgDr/WgD0TQdPXK8Yyfyr1bTrfaBgYx+VclotrgA9/8AP5V6JZQ4&#10;C8f596ANOBCoHrVscYpiAgcdBUoGKAA1TuZlhiLscY6/SrbHAJ6Cvm349/FvSvh54Zu7u6mCuqMq&#10;rnDFiOFH86APm39rX9oOPwfpc2jaVODfTgqoU/cXpuPv2FfjDHc6r4r1htm6WSZ8luOeea3/AIi+&#10;Odb+Jfie6v7p2led8LkngZyAPTr09q+kvgF8J7iS8iv76DdjDcj9P/rn60Ad98EfgfdYg1O7gAPB&#10;yfXqQOw71956Xoq6RaKoURoo/kPetfw3YwabZxxCNUwOnY4/CuM+J3ja20TS5UiYK4z9TQB5T8VP&#10;H7WQNjavgndn2UdT/wDqr5EjuJL+4N3KeZTgj0QHk++aZ4q8TzavfOXcsZGOcdPYY/r39KfYRspR&#10;Ih5jnPGM5b6dAB/n0oA7fR4TOXZwTBCoLLgknJwqDH8TEDAr73+A3wokQjXtdjzdyou7I/1aZyIx&#10;jv6/hXjfwJ+F9xrl/Be3MZNpbSApn/lpKOrn2XnH6Cv0u0jSrfSbNLWEABcZOOvufrQBoQQx28Yj&#10;iGFXjA7AVNkDNKOOKjkYAHtQBBPIFBHT1rk9SutnfH6k1sXtwFB569q871m+EeVH04xQBzuuajsR&#10;gG65/wD114zq9+ZWO48dc/yB9M10viDU1OVB9eeOO3NecTymRiCck/r+P+NACIAzjHzAk5/HpzXY&#10;6JYl2GRyP6e3+e1c9YW7SzDbyD15/wA969Y8P2AUKMdcetAHV6JYYVcjrXpWn2gRRgY6ViaXa4Ck&#10;jn/P1rtbWHCjsD/PrQBahiC/QVbHHekVdv4/nTqADPPSqV5dxWsLzSHaqDJ59KkuJ1gQyMQoGfbi&#10;vg/9qD9o3T/Amjz2OnTB7yRWCKp5J9SPx7+woA87/a2/adh8J6bLoWhT5vJMrwRleDz/AJ+tfhj4&#10;i8Wap4p1GW/vZTLJKxbcxycn+vJ56V33jLX9U8b6rLqmqzmUzuepPftn0H+fex4O+H9xrF1EqISG&#10;YDOM9T3H+c8H3oAzPh74D1DxFfxRlMhiCeM4x1PPSv1n+CfwSs9HtYLu6hAcAHjt3x168dfrWf8A&#10;A/4IxaVDFeXUW0jBwee3bnHPevqTxFr2neC9KdiyqQvyjOMfh+NAFXxd4n0/wXpDEEK6joO34V+e&#10;XxK+Id3rs8k8kpMbEiJenX/P8q3PiH8QL/xLfSSvKfIQkgDnPoO1eMRWk+tXiu+SmeFwR34H9P8A&#10;JoAz9H0iXUrs3NzHlT6jOT2H/wCqvtr4GfBO68XX8OpanFixjOdmD82DwT7DrWL8FvhDdeJr6CeW&#10;I/ZYiMf7bZPJ+gz3r9VvCHhWy8N6dHZWyKCB82ABkj2oA1fDvh+y0GxjtLOMIEAHAx0/kK6XHGR9&#10;P89aYBjnNP8AoaADPTmkPGeKOcdKQkg0AOz6daryy7QecfjT3bA56/56Vj3dyADjt/T0oAqX13jJ&#10;z/OuC1XUyoOD+ufpV/VdRCZAOff8a8q1rUxyN2MZ/PH+f/rUAUNa1U7sbvz/AM/zrgZ5mkc8k5P0&#10;+uP/ANVTXk7SuWzgfT9MdPp71UhjMjdM9OufT2/lQBJBDvbnjp2z3713Gj6cWkV9vf1z1FUNK05p&#10;XDEZB/lXqujaZ5YC4x/Inv0oAv6RpoAXK4/P/Pau+srQKBxjFVrCz2gYFdNbxYALf5FAEsMICirQ&#10;B9cf4CgDjgUvHHcUAVVnzKYvSrRPNQiJA5kxyf6/nTmcLknjGfagAdguWJ4HvXBeMfGumeGLCW7v&#10;Z1jCLk54+vtWR4/+Iuk+ENNmvLydIhGuSSQOP/rda/B/9qf9rjVPF1/caF4cudlqSVZw33h3A6ce&#10;n9KAO0/au/bLvNUurvwz4YutsSsyySKffoPwPHNfklrniG91a6e4uXMjudxY85J9/Q8n9PatC+N1&#10;qcjTyuZGLbiTnnJySeT9K2vC/gO91e9ijiiL7m5A5zg88fj+HagDE8MeFb3X7qIIjEOfqME/54r9&#10;GfgZ+zyb1oLi+t/kBDHPf1Pt2rvvgN+zwPKgvr+3wBtK7hg446elfoto/h7TPDlgkEEaoFUDOMfU&#10;/wCfegDmfDfhHR/CtgsdvEqBQB6YwOmTnk15n8SfiFBpsL2tq43ndjHPfr9BWv8AEbxyumQGKBwH&#10;OcLknAAGSf8AP5180aRoOp/EDXhEm6RJX+ZgDyO+T2HPr+FAC+FtB1fx7rKlg0kTtk+rkensPWv0&#10;s+GPwvstBsoB5SB0HJAzjPZag+FPwosvDdlE5hwQAMngnH48fkK+k7GySJRgYIoAdY2KRKEVQqit&#10;+KIKMY5pYYdvH+cVaAGee9AAAcDtik4/z/KjFOxnp0oAbyQPf/GlOBznFL9BQOP/ANVACdKYzgHr&#10;zSSMAM/zrMuLkLk5/XtQA64uNuRnpXNX9+I8/N+GKjvtQCg4PPPfPBrgNS1P7/zZPPf+dAE+p6tj&#10;IB47/j/jXAX+p9cnk1BqGpu+VBB/l+PFczNIZCe4b1/pQBJPKZGOTkfj09qjEbEj146+/wCNCwsx&#10;zjJ4H/666Kx08ykcf59cc/rQBHYWDzMDjGP69vrXfabpY+X5cY/z/nNT6XpWACw/yfp+H9K7uw00&#10;Ljjp6UAR6fp20AbeOe3t/jXV29ttAAHFOggCqFx0/wD11prHtAwOf85FADUjC+xqfGcj/IpOmAO9&#10;O7n/ADgUAJjv/wDrzSDH0/lQxI4z1/mPaqF5exWqF5WwB70AWpJVjGSen8q8y8a/EHS/DNnLNcTh&#10;NgzyR2ryz4sfHTQ/BenzO9yqugOBnnP/AOqvxO/aB/au1bxbfTWGk3BS2DEZzy3TgGgD6e/aN/bF&#10;MTT6R4dnLucruU9OvTt/n2r8ivH/AMTNa8S3jy39yzsxJ5OMfT27/wBa4rxH4suL+dmmlMm5uTnr&#10;9fx9f6ZrnNK0nUPEF2kUKli7ADg/mP8APagCq73mpz7IwSzfy5x9a9o+HnwZ1fxHdRboWKOQR8vv&#10;1xnOMDpmvoD4L/s26nrVxBPfRFgwDYI475Ofp/k5r9W/hh8BtL0CKKRoBvUAcqP5f5FAHzn8Ef2a&#10;7TTooJbm2AIA7dTjJzzmvv3w/wCENN0G0SKGIKSB069PSumstMtdNjW3s0BcDHH0rrbWwtrCA3up&#10;vgjnaf60AZmn6K0im4uhtiH4Y/z71U1fXlhzp2jpkjjPYfX/AOsap6tr91qzm3sSYoBxu7/QH+vF&#10;VrDTAoCqOe5/x/P3oAq2lg8svm3JMkpzyR/LniuzsNLJxkE/57Vb07TMkZXr/n9K7qw0xFAIGaAK&#10;Wn6WOOMjv3rrbWxCgcVZtrQLjj9K1Y4gMYHP6UANigC4GOlWQAe+QKeF6Z//AF/pS+2P1/zx/nmg&#10;Bv4c/wCfb8Kd/M0EY+v+fSjj/P8AKgBMZHpQcHpTj09f89qQeg5oAbn2/X/PoaOnHrSkcdOnf1yK&#10;Y3uM5/zzQAvQfN0FNZgByaY7/wCelUJ7kLnPT/61AFqSUKMZ9aybi9VeM4x71n3WoKv0/D/IrlL/&#10;AFcR9Dz/AEPSgDYu9UKqTnH6Vx1/rQ55wB6+ue/86wr/AFg85bBP+NcZd6izFscg/if8+9AGvf6w&#10;2485/Dof/r1y91qEjMfn69s+tZlzds4PByep6D8f/wBdUTulcBicZ/yetAE807S5wcZx355z/n/J&#10;qOOBnwBn19Rn3P8AnNXLe0eVsbcD8zz6cd66yx0XJBYDH+HXtQBh2mlM+CUznGOO/wBPpXbaZoQG&#10;GKY/HAroLDSNpHy8fT247/5NdnYaXtUfLjP+e39aAP/T/dDv+H5+tGODx19/yzSKQT608YPTt/np&#10;QAzb3FHX9KkPQ+nNIOOhx/nigAwfx/w9qbtxj3xTyBjjgf5xQRxnp/ntQAzj8D7VkavpcWpQFGXJ&#10;HStoD8QeKXaTn0NAHkPlx2jGyvTkHIXP6DNeD/Fz4b6ZreiXSXEYImU446ccV9UeJdCS/gMyjEic&#10;jHX8PevMmWS8VrG9TDDjkcEDvQB/OR8cPhBP4X1C5nt4GWDJ5x0z/n8sV8kX0floyHAJPoD7Z+nF&#10;f0l/Gr4K2HiLTZ5BArh1fI2g8Y7D+g61+GPxg+Ft74N1uaIRssBbK8YBHP5en+OaAPBrKFdoOzcA&#10;Onrj3465ODRd2NtKpaNSOeBjP69vatOHbENjEHHbkfTHb/PemkxsNqsQDg4Axzjnn/OaAOctYQZN&#10;xX+mOOffmp5rDe25SMH345xz7VeETB5MDOT69B6/5962baISKMkkZxgZOf8A65H+PagDjFhksmyD&#10;hgevbkdOnNfZH7Nvx41HwRr1tb3M+IHIBBPr+navmWfTEZQ4GT2+uc/554rJWOewuBLB8jDB7jP1&#10;9cdzn8KAP6ovAninTvGeh2+pWkgk81VJx3z7V172jDtg/wBK/F/9jX9o6TSNStvDGt3OIZCApY4w&#10;cd/r/nrX7a6ZPa6zZRXlswdHXIx2B9wTQBzT2+M8YH4df8P0qq8bKRx0x79+K62exYEhRjHf/OD/&#10;ACrLlsyCT6Eduf5/5NAGARhcE5zjuDn1qZJMEY6n/Hr+VWGhAySMfn9Mf/X/AP1VWKgZHQ9OnTFA&#10;F+C8KEc4HpkdutbttqJwBnaffnArjyxHIOT06d89P8mp4pTke3654FAHo6XaSxmJzkN/WuMvw9hf&#10;blOEOM+49f0/rSW94VI7g56fpzUt+VvLcqDlwPb06UAXomgCBMb1ccd+Oc18f/tCfCWHVrKTVbKA&#10;DI5A688dPxr6Q0e+Mkpspjgj7p+nY10mradb61pklmzZDAg/X0Of8mgD+aH4wfDn+zrx8xFSCflw&#10;Rxjv/nmvkDULOWxuXhbtnv79/wDCv3W/aC+ETW/2l2hwjMzKBnhgOmcd8/SvyT8f+DWt5pS0RR0Y&#10;jOOOef6d/p70AeDbgQc8nn/PFG7OPWnuhRiG6gntj9Kiz0IOc/55oAup8yjPUfhx3NSRzNBIJY22&#10;uOQQe46GqscmDjPX8PyqfduGQeQPb8v5UAfsN/wT5/aiudBvl8FeILrMTsojZiPp0/z/ADr+hnRd&#10;Tt9XsIry3cOJBnjmv4gfCniXUPC+rwatYStG8DBuMrwO36V/TD+w3+0lY+P/AArBpV/cD7ZAFTaT&#10;ycdeCe2KAP02Iz9aheIEYP8AnNSwyLKgkU5BxjmpCM9+f5f/AKqAMqS2B5x1rHuLJTnjH+NdWVH1&#10;P4VWkiDZBoA85vNNByCOP8965W+01cHjkf8A669bntA24EdMdv8AGsC608HIIxQB5Uqz6fciWMkB&#10;iCP94H+tekRi3vrEXM2JCR84A4HpWRe6d5itGy8N9eD607QLryJGsbkcOSp4xzjt7GgDgfGmgWer&#10;WU1sIck5I468dPxr8Z/2pfg5DatPe2sAVWUlePzHHXrj0r9+LrRYZoXRIwQehOBj/Cvjz45fDeDW&#10;9HuYjbhpQrDoM7u34HJyPX35oA/ll1/SZdPvJbeRCoVsc8evT61jrFvjUkZ/oPb6/wA6+ufjr8Nr&#10;nR9SuZTCVCu3G0DgHB696+UXzDLhhkgkZwcH/D196AM8LtAxyf69ce9WlC8SFgCcfrjt+fT/ABpx&#10;jBYMpyMZ9M/jx+NPwRtVxuHbGeM4z0P86AOm8Na/ceH9Ug1OwlKTwMrKQf7p6dR1r+mj9ib49Wnj&#10;7wTZ2V1ch7mJQpGfmGB/L9e3rX8vcUSxtwcjP6/4+/evtL9kr4yX3w08aWsE8+y2lcZ59T0P8h+d&#10;AH9YkM24dauqwODjg15T4E8X2vifQbbUrZw3mKp45B46nNeiRTg47H60AbGeKU4xhu3eq0cm4dan&#10;UhgD1x/n2oAce3qf1/CsHXLH7Rbl1GXT+RrfGMdcYP05FIyhlIxx+NAHC6XN51s9vP8Afjz9fwrB&#10;1q2+1Wcqk5OOD/j+FbFxH/Zup+Y+doPfoR/9arV5bxSuHjOVPzD0J6HFAH5gftM/CaTXPDt+yQhl&#10;jBmj46KRzk+gPvX4I+LdLOg6rc6fOcyI5HTj369fSv62PH3hO21rTJoJV3h1bIxwQRyP8+nFfzxf&#10;td/CZvB/iK6vLU/u3O9cZ+4T069sfl0oA/P2ZjFliMg8Y4we/OKUybmGDkjr0549u9S3yhe5AUc8&#10;YY5/n29KzQzAHJ9ume/Q9/pQBIs4Rs52g/iP8/5FaltdFXDocHd9PQ5+uf8AIrnnJYkgYA9/1q1H&#10;cYUBeoyOc8+mCPz/ABoA/RT9mj4iG22afdy4Knbg98g4/H/9VfpromsebbxTxtndk9s9P06/nX4A&#10;eBfE9xoWqxXMcmwEhT17Htz+Ffr78GfHMHiPSLfLHey4IZucgnOee4H+elAH2nouuFQozkdO3H8/&#10;evU9I1gShfm5/nXzHaXcikMhz757kcZGP88V3Wj62YnGOQM9Dn+lAH1JpupnABPp3FdzZX+7Az1r&#10;560fW1kAAbA+uc+teiaZq2cc5A/z+f4UAb3ib5Z1u4xyhDjvyDz+YrurK9ju9OidDgEfj7fgPeuE&#10;v50uLLeTkrzz34waueFNRVontCcBCdvb6dc0AP1q3mnb5UwhOP8Ae6YI/Ovyl/b/APhPHrPhGXXL&#10;S2DzwYdSPvcDkHr+QHpX7Byss0bhVBcruXdz8w68c/59a+dfjR4Qi8UeF9RhcbgyMcAA5Xac9aAP&#10;5F7uIWsjo3ADDH59Ofx/SsmZVBOOoBz6fpn8a9n+Lng648JeOdW0eRSFhmdh2yhOVxj24/Dn1ryI&#10;wgP83Q568Z49cHj9KAMYe/IJpTuxz0Hb8eaewxIO496fKoVSF79x+nHagD6t/ZR+IDeEvH9nbM+I&#10;rpth6cZwcn2r+kLQmi1zw7a333y8Yyf9rHORX8lnhfU/7G1i2vwTuhkU4GRyP6nt/wDqx/Tp+yZ4&#10;0i8ZfD62feHJjVhznnaNw/P1/HmgDrte0Nfmyv8A+vp0rxvWNM8nIxxnuOvPWvsHVtKWUH5M/wCe&#10;nb06V474h0DcC+3jkfn2P+efSgD5+ila2dTnBHbPPGfbv/niu60zWx5LRscgDp3PHQ9cVhappksE&#10;hOMAevqTzjnpgc+/51hxzSW7hCeOememOc8n+tAH3l8GtXOoaVDATgqXjI6nJHy59MV6sLb7OxiX&#10;5iDjqeAfX+dfKf7PfiCKG7n05z8zhZUORktzkH8PbrnNfW+rPtuhc7sJKAwXPGT1GO9AHiXxa0Jt&#10;Q8MXsATd+7boMAgjuev0xX8uvxv8LReGviTq9hGNo8xpRweFbvk+45r+srxG0N/p09uUyHj75wev&#10;4iv50/29PBp8PfEC21ezGEu42WTaB1DEgE/iP/rUAfnxe2z73hYgsMHjp7A//qrkZ0KyHcOfb+hr&#10;rZhIXKyhsgkMGB6Yrnr1UjY7c4Pt3zxQBRQ4xu5JPrXe+BtSlsNXgngfyzG4kDYHGM1woU4yeRn8&#10;a1NMma3uUkXjr0zkjP60Af1ifsg+Kf8AhKPh7p8s0m93gUEd9y5Bz7+o/Wvqi+sdynPevya/4Jve&#10;NTJoj6NcTs7WrDAY9Ebjjnt36dvev2KngDLnGQf8KAPGNX0w4I25P+cV4r4n0QOJAV9/y/z619Ra&#10;jY/KeOCD2/z/ADrzLW9MEgdSMj0x70AfDXifQjbuzMM8nt07jPb/ADzXmo32sqt0x1x35619c+KN&#10;BG18p8pPYY7YP+e1fOHiDSGgmYRjAJPOOnp+tAHS+FNfaFk3PwcAdPb6Z+te4DVVmtrafdkowI6+&#10;/b/P6V8hWV3JazICeBz0xn2P5c+9ew6RrzHTvLycqAeueM9+x/zmgD9DfhfObjRIYkIwpHJ9Qec+&#10;nuM13+t27yWjooztbnHGMV4l8F9bln0rYAFywcZPb+LA9R69697mkaWGVfvZ54/rz6UAfCf7T+ky&#10;6x4J1CwtrYSGS3nBZgTjK8Y//XX8yOp2Rs7mW2ZtghlKZ9OdvSv6u/jRH9p8P3kKx+Yyq3UE9eg6&#10;+nXtX8tXxK0+XTvGev2CYBiu5uM9MOcY7n/OKAODVljYoh6tjp2yTk5OenP8qWVWUgg4PBJHoDwP&#10;/wBZp3lCMdNxY5Hrg+vPbr0ouFVVDE8ZGPz9Ov4fligDoNN3EI6AAHoTx+lff/7I2plfEItXbdgc&#10;duMk4z6j+XSvz90plyAxJORknJOO59B719i/sv3yWXj+3BkBEyFcDpxzz78dff6UAfsJ4q0NLi1D&#10;BQcjP+GP/rdK+RfGmgNDLIQOmT0P5j3/APr1+gD2P2zR7eYAZeJfcZ6Z/TpXz3448Nq8UjbeAD2w&#10;B3z06kdP09wD4kgd7G5C5xg9OM446dc9OPwr6E8EeIeUhYlScH26/n/nFeM+J9N+yTueQBge2cc/&#10;njPrS+G9Xa1nG89COuOh7/8A1qAPv+31bzdKwJMkFenoDwc9a9e8Da4Htz58/wA5m8twvXI6E5+u&#10;M/lXyTo2vefpzxK25hjg+3f9M19Y+BNEW2s55SFDSOJTtPBDLkEE+nGcd8UAe8aTDLLpzqQQBlee&#10;M8cf/rFeW+PISYZBPgBZEXnjjGTjP6f/AFq9a8Phza4D53A9BgcYxk//AFueuK80+KUcQ0+d5SM/&#10;ujn0APPXr07Dv7UAfFMUqf2eZFCo6tdR/LzyHODnoOuSa2vDeoRyxJIrDDkZA7qnQ/r9BivPP7Te&#10;UXiGHZFE88nOeGJIXnuMGtDwzqUTQxqoGY0YYHT0wRn19KAO81DVkdUfzBsJkdnPZR/9fivMb3SY&#10;b+d2eTJgKF9xyvJ3HGO+Dzj+laOv3jNbmJCFJOBjgBOrcVXi0oy2M7STtKJgGbb049B2IHBNAHX/&#10;AAzt4ZNRlEByiSso6/X6kc9/xro/HGjebHIdpIGc8dPcj09Kq/Cewig1JQneTDMMkMduQc8jjvXr&#10;PirTPNSRCMg5/wAj6UAfml450cxGWRVOQfw9sfr0rhfDOomzu0UvgAseh9Dx75719L/ETw+IzKwT&#10;IORnH6cdhXylfRvp17uI2kH3xjuKAPt7wFrI/d5YEHGfbkZ619a+GNSV0XJxuC/qOlfnP4A8QESR&#10;bWHAGfz6Aev8vrX2n4N1YTIhU4BxznP1/LsKAPq7RrrcR/jXN3WoJJrMcAOWknVwoHJVDyRUei3n&#10;yhiegP4elc7aRC41+zbLFY2OfmxnJ4zjp/n6UAemtcrPdlVAKuxZR1IGemefpSanGzaRJM7LGDGw&#10;LEcZycDBI+gqrCDazBSMGLPA64Y5BHr/ADqfV3LaRMxAyykZxjqep60Afkn8d7T+0fidNG8m+G3V&#10;WD8EDanGQBgcnpXCeIrOMaO0cfMsC/MDz855JGf89K9W+KTLc+OdZ80CVFnKDAAAWNRjHrznnvXB&#10;64WMHm7drvtPYfN0P/6zjpQB4VZ6CWuXkKnouDnqe/Pt7VwHiKe5sL1prc42Orq3Gc5+7z2Of88V&#10;9IWtnFE7yODlWPPsOpAHH1xXjXja2it5zcxg5XOSuOx5wT04xQB6D8Pb6aO1gmnOC0xlG85JbaSe&#10;D6kcV6r8PNbZ5FJOCWJxkHGeMZ/z714L4Lm8rT4p53JJWZmY/wCynce1dL8PtSaOZI88Bhj2yTwf&#10;qef/AK1AH6aeBdS8yNPnyFH9ckf0r6K0a4DYx356+or44+Hd/uRBng4wD79OfT/DtX1L4dvBKkfP&#10;P8uOv40Ae5abMGVRnr/SupjbI55/z61wmkzgqD2P4V2lu4b5e3rQBXvVBU4rwb4oSvBY5Qn5FaQg&#10;DJOOAPz5r6BuRlSfX/PtXzx8Ud8jC0QqDLsiG7nl2z/+qgC78ObPULXw6kaEIfLTPrkgE8mvXtLU&#10;267SwJc+/GByMe/WuV8P2ZsdIRI2ySn8XYjGe+K66yaQBcLnaG+bHr37UAfPX7RXiFtH8J6tfGQq&#10;8VpMyn/aYeWg+uSDzX4oTgm7c9AAq9jyo6fma/Tz9sTxPPD4Yl02Fyi3M0MLHP8ACp3kY7jjkV+X&#10;KNmV3c8mRiTgZ56Z/T19vSgDOulMsw3chPw6/T/PNWLmZY0UnCoue3Xjg/h+XSq7ENKSMjPBI/z+&#10;P9KS6bchUHBYDoAfwGf6/wCFAHq/wL0sar8RtDtpMg28+7B4J8s7+R9SO3Sv328FQJb+HrJFH3kD&#10;c/7XqPpivxT/AGU9GbUPH0+oOuBaRELwfvSsB17HGc+1fuHpcawW0VugwIkUDgDoBQBoTDiuY1NQ&#10;VIIxn9K6qQAqWrltWU7TtPJ/WgDyfXkIV+M/z/wr5l8cRbUlXhvb+ufX0r6l1yMshz1/z7V82eN4&#10;lw7H+HI5/n/n8qAPgL4iWw3y465YfQ9B6/SuB8EzKLwE8DPHPB7/AKV6l8RowJJM5JYnGBg+gPH+&#10;P6V5J4WmA1DarFQe2Owz9Onv+lAH3v8AD+4V44B1Khc9eo9+9fRdxqMVloyiY4MnvjCjqe3A9q+Y&#10;PhvMxjhAOPu5OBzx3PrXqHjHUpri3Nha/wCsIWFcZJyx+b15wMe3rQB2Xw2aHVLu51Z7ZIvtOW5+&#10;YkHuc+vXivoeCKG4WOKDC+YRg+wOcfrXlfgTR107ToopI/LJG7BHT0AHoK9esLWM3KBFyFwPbOck&#10;c/maANm/ii03R5HLYLfeJPA//VX8/v7RHipvGXxV1jUoiWt4pTDEM5+WL5Qe/fOBX7ZfH/xna+DP&#10;h9qt/K+ySK3kWM8/6yRdqYx3HUd6/nuvbpr3Uprhz5hldnJ79eT34+vtQBj3ykqq4IGTjvkYyPy/&#10;nXNa6Git2hDgZAzgcZ7AfWu4ZFdkyBkZY8Z46Y/zxiuQ1kuSqRjknPTGD/XHbFAHofwI8KrJfLM5&#10;y91KqE/7KEFse3r+PpX6w+BgrCNwPlOPy449uK+EPg9o/wDZ1uZduw28KRqSefMlwW6+3+ea+9PA&#10;qssUSjk8DJOcgcev/wCugD6Z0AAqhXgDv6V6rpo6DHOcfj715b4d2gIO4/zjtXqum9v/AK1AHWW3&#10;HBOf61dO4ge1UoMYHb8OlXm4Xp/k0AYl8QFJ9K8016RlVu4Of8/5/GvR79htYjnH4fpXl2vt8rAH&#10;15/lQB4f4kfbvJ6NnHTr9fwrwTXp2MwhU4aZtnAzhe/6V7b4nn2hj0xnjr9fT/GvLvDGnpresy3U&#10;kWUicQxnJ6nv+X40Aeh+DNNeaBmiXCgCFD2wPvN/QV9S+EdCWwtUXqTg+3TpXnvhvSYjOltYxhEt&#10;sBsdz3r33R7XyABjr1P8qANQstlaNK5xsGa/Jr9rj4hS6z4j/wCEVtJ2aK3O6UDHLnnH4Cv0b+LH&#10;jG28JeGry9mfaIYy+P7xwdo/PmvxR126u9f1i61a+YyPNI7Zz13HI5/H/CgDhrqDeojAyMAdOdvQ&#10;YH9PxqytilvBgqBg5PTt7e3oK3YLFpGLHI3Hk4z0+v8An1NOu7ea5YW1sheaVkSMD+8xGPpz/wDW&#10;GKAPWf2evBMut6/Lr8icEiC2JHTdjzGB9gAMjpnHevvXW2hsrRLWAbYoVCKAOgXgYFcv8GvBkPhb&#10;wxEu3Bt4xGD/AHpWGZCP0FaniSY5PagDzXUmLOeOOuc+1P0dPMuAODyMfXoeKo3bbpSOMfh/P/EV&#10;v+HULTB+me+f60Ae2+G7faiDr0/WvX9KjbC+/wBO1ebaBFhUYjBbHB7D/J/zmvV9MjCqCeeKAOjh&#10;XgVoID3P6YqrCoOMdP1/SrqgACgB3+fpWZduoBye35EVovjHI6VgX8oUEqP1oA8+8W6tFpljLcSn&#10;GAcZx1PHt+NfkX8Y/FV18RPHf9k2D+ZZ2b7SVxtMueW+nb6ivsv9qD4lL4f0SSysJAbu4JhiXPVm&#10;HLE/7NfHXwr8JXl7ObqSJpC7bmPvkcHr/WgD334U+D7W1htoUjGTjBx6jqevJ5719z+EfDtvaQIF&#10;j5zz75rzb4YeCjaQx3F0Mt1//UMda+jkEWnWhduAoz6dKAOJ8f8AiqDwpoM91IdgRCScjjj+dfid&#10;8W/HWpeMvEdzqNzPmCPdsXqM54H+NfX37VPxYkurk+G9PkJ5xJg+vIA9fXP5V+cGv3jbvJUbsfX8&#10;cn1/z1oA5thuuQM5CjnnPIP9O9etfDDwTqXjjxHaaPZLuFyRubPCRD75H4E498fSvLrG1knkSFQW&#10;Ljn12j/H39uK/XH9kD4P/wBnaQviPU7fy7i/CuCR8ywD7i5/2jyR6GgD7C+FPgXTvBvhuzsrSARr&#10;FGqoPRfU57k8k/8A169WPr6U1UCqFHAHtSOw5oAz7uTCnAwP5VwusXIUHJ5/pXVX8uAffPtzXmGu&#10;3iqSucYz3zQB554hvtpODxz7/jivJ76RpZWYc5/X1wfX1rrdcvC7MSevr3/wriGIeVec478j8KAL&#10;umQeZMABnOOg5Jz+favZ9CsdoQY5GO35+ledaHb+ZIHPXgdMn+de46DanavHPH0x0oA7HSoCuPSu&#10;0tlAx61jWEQVTgdfc/5/SuhhAHTp/ntQBZAGKX0x/hRjIqhqN7DY273Ep2hASc0Ac14w8T23h7TJ&#10;ruZ1XYpPPGMd6/DT9ob4i6t8TPElxC0pGmwMRGoJw2D972/oK+mP2qfjpPd3r+E9En4OfNKHoM9O&#10;PXuK+LvDGg6h4p1KKJUJBYdec84JJ7fTn60AHwr+FzatqSSNDuQkds46cnjrX6feCPB9todjGqRq&#10;hwB0A+v+fwrA+Fvw5tND02JzEDKQuWxgn2r2i+e10e0kmlfYqDNAHO+I9et9A06SWRwjAcdK/Or4&#10;ofEC41m6kcOSoLBAOc+pI+n616h8XfiG+qXUljA5ECdWzjjPJBH6V8Yazqxurp8n7pwOR+QP+FAG&#10;tYTKJftM556jPYHn885r6W+Dnw+1HxnqcZmRoY5Budu8cPYD3f8Ax9a+fPh/4evPFmtQafBC0sQY&#10;bwo4Zs9Mc5/HjA9a/bD4L/DKz8KaRHO8YM7/ADOxGCz44J74UdP0oA9O8C+ErHwxpMFvaxeVtQKF&#10;z91R0H9SfXvXfqMdKagAGP69alHT/PFADenNUrmUAcdv61akYKCfSucvrkKGOeB+lAGJql5gHnkf&#10;56V5Rr+o7QzE4J4/H3rqdY1BVBycZ9D+leMa7qHmOQOgz/n9aAOc1G7E0hOcAZ6+ueayol8w7ccn&#10;t6c01mLSEE5B/I/Xrn2rc0u0Msg3jrx+v09O1AHR6Hp2WVscn/P+eK9j0awChTjg44rmNE05Y1AA&#10;AJxzjGPevU9Ms/lXPbGM/wCfagDasbbgHGCP8/1ro40Cj/CqttFhR2x/n8KvrwP896AAZ79/0pks&#10;gjUsxwBSu6xoWY8Cvmn46/GnR/h34fuLmedRIFIUZGS2OB+PagDkf2j/AI+6X8OvDlw8cytcHKoo&#10;IJJx0xn8zX4I+PvHmtfEHX59Y1mdpC5OBnCgZ4GPx9+fetr4u/FTX/in4inv72Vjb7zsjzgAduM/&#10;5+tcp4V8I3usXaRRLku2CAD69sfXtQBP4Y8NXet30drAm5CV4A7emf51+lnwP+DQtFivLqHaeG5B&#10;xkf41T+BvwNjt1gvr+AHgHkdeR+H+fSvti4m0vwlpTyMFjEa89unegCtqWo6b4P0ppHZUCLx65Ht&#10;z+f9a+B/ib8Q73xVqEsEUubeI8+/PAz9Rj610fxT+I954nvm06ykIhJwcdB9ef614Lc4iQxJnBPP&#10;qSPbj1oAypd99OsETEqDjvzkdf8APWvo34RfCu48SX0TeUwtlYAsAfmPPA/rWL8Kvhtc+JtSCMhE&#10;an96/XAzwoHqelfqr8OPAVh4Z06CNIFRkUBVx0A9eOvc0Aa3gHwPY+GNNiggjVHCqOnQf56+teoo&#10;gGABUcUQRQO4qz16e/WgBfpR2o4HSkPP09KAF7mo2IXODS8AHis+5nC5wcf55oAhubnbnH+RXG6p&#10;qBUHnHX3/Srmo3oXPP8AWvNda1VV3HOOvv8ArQBnazqpCnBBz9PwP4V5df3rysShyD6dPrVvU9RM&#10;rnn+v09K5/HmOOfy7f1/z6UACqXI4yB+X+ffFdHpliJZOeTnnjr071S0+0kmcZGT0/rz2r0/RtI5&#10;XI5OOSO/+TQBpaNpSooO3n+tekadYCMBgMcVV02wWNR8uK6+2g4x0AoAmtoMAccVpKvAFNVAAPWn&#10;jP8AnigB1Jn170pqvLMkK7nPA60AOkcRrljgCvDPip8XdD8CaTPd3tykRRScFvb/AOtXNfGn46eH&#10;/h3o9xPd3KpIinC5GT6AD3r+fz9oX9pLXviXrE8SXLx2Q3bUBOCOgznjJ6nHH60Adf8AtLftW+IP&#10;iBq9zpWkXjRWAcqABywzzn8uPbt6/CEqzX8xyS5kIPvnsCP0qzBvvZuFLlj36Dk/5/yK93+Hvwvv&#10;NevI2EbBSQfu8+3rzx6/hQBy/wAP/h7qOv3cUZiJVj+J544/H/Oa/Ur4Jfs8WNrBFd3tuCRjJxyf&#10;b8gK6P4OfAy20uOC6uYduMHDAD65Jye3OK+0dMsoNNtlihUBVA/zigChYaJY6JaJBAgRUGPb0x7+&#10;tea+OvGUGlW7IrguRwvp6En0710XjfxZFpFq/wA2X2naM4xXyrDp+vfE3XXtrIMLQON8oydxz0GD&#10;xnr0IoA5qw0zWviRrXlQIzwlsO/Y5PY9On596/Qz4T/B/TfCunpI8OZSATkEkkd8/wAq1fhn8K9L&#10;8LWMJEKmUKMcDg9yeK+gLSzCrxx/nNAC2dkEAAXAAGPp1roIYQoHFNhhAA4wBV5V49aAADb3pTn8&#10;6TqDxmjv15oAXrgUdcc0meAOn9KCR0zQAcVG8gXvimySqo54/wA81kXF0BnnJ/xoAfdXYxyciuV1&#10;DUNgbBwR/n9ajv8AUVjBYnH+elee6nq4G4k9fx570AWdT1YDJB6546/n+tefahqRmYqrcHPoP8/n&#10;UN9qJlcqDjb7/wA6wmk3HuQfb/GgCR2Mmccj/PanRQliF6n/ADyeDT44skL6/p+VdLpunGVgx4J/&#10;DvQA2w0zewJHT8/8Oteg6ZpO0qxXBqfS9JVQPlxznoP1rubGwVcADp7c0AR2diEA456/T/Paujtr&#10;XYOlSQWxA6cVoKgA4/w4NADVjAHTFTY6DHFJ0J/zmkzxjtQAp9v8PxqNm2jk4ApskqoDuPH0rzPx&#10;t8QdL8M2ElxczKm0eoGP/r0AdZrPiCy0qB5p3UBQeuP61+fX7QX7WOjeD7GeC0uVeYAhQGHJr5i/&#10;aU/bMjh+0aJoNxul5U7TjrweR/h16dK/ILxx8SNa8UajJcXtzJK7E9W4AJ5AHt7/AKUAex/Fn9oP&#10;xH46vbiS4uyIGJ4HIx0yOmf5GvljUdZubyUqjEgkd/8APf1ohtr7VXOwbiWxwAOp5OPSvefhp8Et&#10;U8T3cTyxMIye/rn+lAHlXg7wDq3iW/QJAzBmGTyMdOuP0r9PvgP+zQoFveXdoCeM5H3c9QDxn1Jr&#10;234J/s52OkRwzzW68Y7c5GM199aB4Z0/Q7VURFAT2H+foKAOR8E/DvTPDtqi+UqFR6foBXp0SS3D&#10;C2s0wvcgdunFT29tNqDYUbYgOvt7+n86XUNctNIU2enDfKRyfT0JoAvudO8Pw+bMfMuCOB15x2/x&#10;rib27vtalLzcRHovr7n/AD/jUCxz3kxnumLu31IHqB9P8+ldNYaWzMNw6/kKAKOn6bnA2+vbtXca&#10;do44yvX+vWr+n6UOOOPb+efX0rtbSxRBwMf5/CgDPstNRQOMH6fWukgtAoHGPWp4bcKBgdfbrV9V&#10;AGAMf596AGRxhRx049xUoHAPXHtj6UpHJPf/AD/Wg4/L8M0AJg/X/Jpee4/z9KCQenT6+v8An0o7&#10;5HH/ANagBW56U3r9DS8jgcAU0nv6/wBfbmgBSTzntSEjjnrz/wDWpuQeD3qFpAo9KAJWZR3x7+lV&#10;ZJ1A6/maqzXSrwDwaw7jUFAOTxzQBoXV8FGQcfrXMXuqgZAb/wDUaxtQ1gDdg4z/AD/z+tcTf6z1&#10;Gck/p+tAHQahrB52vx/nFcPqOrg5XdnH8/pWNe6sSSgOcY+nP/665ua6ZnOTwfp0P+elAGndahn+&#10;Ln8/0rJa4aU4U59/Ud/T+tV1DykEkn6fy/Tv0rRtbKSUkAHB4/8Arf8A16AK0cTSbdnze3b88f8A&#10;6637TSnlIbHII6fkD9TW5p2i4IDLnOB9cfhn9K7qw0gDHyj69OtAGDpuig4ATIH5cV2llpWMDbjN&#10;btlpgUZI4+ldFb2YQfdwPpQBmWmmqFBxnj/PFb8NuFwuOf8APFTpCq49PpU6gADigD//1P27iuA6&#10;gqc579vw6VeWZeAeD/nFfM/wb+L2lfEDQba7glBlKruGc8454r3uK9HHbPr2/pQB0yupxznPenjr&#10;z1/zzWRFOrAY6H/OKuJMMdcfjQBcPAz0oGKZuB6dP8+1OBB570AKFIxzj69qUZx/+ugDB54/z0p2&#10;BgccmgBhUHI7HHauT8QaZH5RuYEUMvNdhgDGOB6UyWJZUKuMg8c8/jQB5KlvY6pblLnBkUfd9PrX&#10;wt+0/wDs52XizTJtVsYlWWEM2Mdsdv0/Gvu/VtLm0a/+2wDMbkbu+Rn07GpNUsItf00pgOrg8H6d&#10;DQB/Jn458E6h4Y1mazu0aMxuw2jOMZ4Nc+Le2ZVUcnjPA9Pb9a/Zz9qf9nJL+yudW063AcBmJA5z&#10;7/l0r8eNa0OXRb6W1uIirKSOmAMf57fTNAHJXcIjb1Hp+Pr096tWLmNsEcnnr1OOBz/nvUTqrS/N&#10;0PbnP068evSqbo9pP+7bdvOeP09P69KAOtd4nUAA5I69vw7celZV9EBwy4yDwePYcY/IVHZXPmjO&#10;Tv68Dt7dxjvUt0/mJjGTtPX09fz/APr9qAK+lXdzompxX1nIySRHI2nBB+v8h644r9vv2Nf2i7fX&#10;bGDwxrtzm4VVVdzctjAOOO2ea/DpTGSBIfn4P19v/r13ngfxlqfgvXbTVNPm8rymBOMDpyfyFAH9&#10;YIt4rqISw8hgO3A71mXFgMk45Hr/AJ5r5v8A2XPjrpvxN8M28E06m7jUBge/Tp/UV9gyWgkXeBkH&#10;+XfigDzGexIY/wCHfuMe361ky2pG7I45/D/9dem3FgWzgfp/WsKewPI9f6UAcA1vjoP64/z3qsy4&#10;IyMnJA711VxYHkgc8/lj2/xrJltiuMjn6Y/HigDITK85/ED/AA+lWVmIxzkf57fnSSRYIxzjtjvm&#10;oWUgnIxj9Pw/CgDB1qGWKUXkBIOT06g/zrqdAumvYxMWxjhhn69vp/KsuVVdDG3IIPGev+H9aydL&#10;lbTtT8mX/VOcce5/D8/X60AafxD8HWHiTTJPMCySAHnjj0x+lfjz+0B8KxZzzXMFsqHkPnucnnH4&#10;ZB96/cxrCGaAGJt4kHfnjv8AlXy38cvhXBq+nyzpFmRlO4gfMw9M8dOtAH80fjPw6dOuGkTpk/n9&#10;K83YZJx8uOtffvxn+GU2lXMls0WUYuVIGec9yPX2/wAa+HNY0qbTbgoQSpPX19jx/n86AMP7p+lW&#10;kcEkdcj/ADj396psT0x+dPjkIbAH6D86ALhU9DyD+Havon9nX4yaz8KfGtne2tyyW7SKHXJA5OSf&#10;f8q+dgWKE4zjHb8OtLG5jZWXhhjnp9KAP7QPgR8VtL+JXhC01S0nWR5FG4Z6NjkV9ADsB2r+Z/8A&#10;YG/adl8Ha1D4R1m5xazP8u49MgYxn8q/o/8ADeuWuvaZBfWrh1kUHg56igDoCOfWkZQe+Qc1IAOD&#10;ng+3+cUDJ+v+fpQBVeEnIqhNbhs4HNbJHtiomi3A57/5/GgDkrixVs8ZNchquntERdRcEdccZx3/&#10;ADr1GWAHPGf/AK9ZN3ZLKpWQZD5z/wDXoAytH1aG5slR+XTr374Of61y/jDTINRic7BgjDenrk4o&#10;jil0fU85/dk4Ppt7GuovbV7uE+SMhh275Ge9AH5BftM/Ca11eC7vbW0wUz5jAbc56EfWvxH8Z+GL&#10;jRNWmjlTaAe/QfTHGcmv6ufiP4Lm1LTZrbYpdkYAdeD1BOa/Cn9pP4Wtpeo3UVvb/NGMltvAZhkE&#10;dscc8UAfnb5OeAOQT1HY8/40NHtKsy9Mc+nt059KtzW0tvO0ZO1gcY4+9+WMUu7I2gYyTj8R/KgC&#10;BAuSQCAfp3PHSt7TbiSOVLiJtrqwO737AHIrA2kEBhgH6dPof8+hq/au0LkseOuMH1/p/kUAfvR+&#10;wh8fG1XSI/C+rXe6WHao3NzyOK/Wq01BJEV1OQQDn27V/JL8GfiLe+APFthq9tJ+7DjeM4B56njt&#10;6c1/Sh8FviRZ+NfClneQTB3CLn3468YoA+qILnOOelaUUoxnP51wVnqCke38q6K3ulPOcgfr3oA6&#10;dWyDzUoPB7day4Z8jg5P9fxq+kgx65oA53xHYLdWpfOCBg44rD0wPLaGN3+eA8c9cHnP1Fd7Miyx&#10;GNhkEf8A6q87WJtO1Y7uQTg/yFAF+5tYriE+YOMehOeORX50/tcfCbTPGXh68uYbQGa0DPu2gFgA&#10;cjP58c1+kskUvmGLGEbBX8eue1eceOfDdrqWnXEU0SnehHPfIPB9aAP4+fHOj/2RrN3ZBCgjbC5G&#10;ML26+vrXm0x8v5Qcl8+nP0PX2r9Gv20vhE/g/wAUy6hawbI2Yt04IPQY9jjP8q/OW7GJSWHKcZ+v&#10;bpQBEGyD68d+vT/HFNWXB2dB/kUi/MTuBA7Y9+9V3UhiOCP89PWgDYt5vKkLI/A/u+/r6H/Oa+4P&#10;2cPiIbHVYLGaTIkb16MOnfr796+DlY4IzuBwa7rwVr8mj6vbTI+wBwcgEc/5z1oA/oX0ydL+wiu4&#10;juDKOnHPPp6en4VqQSvbsAD078fn3P414z+z94wtfFvh2FI33EqCAeuR27fWvcruzaNy2OB0A7UA&#10;b+k6y8RHzEkZJ9v8a9X0fWwwGWIIx37+tfO4ZozySNpGcnOP8+n/AOquo0nV2jcIOc8ngDH+R/nN&#10;AH1TZagJI9jHIPGPUY/w/Gp9Bv8A7Lq5Rm4Ykde/+GK8l0XXNwALcDB9f8+tdO2rG1u4bpRuB/zz&#10;6etAH01HbJ5ZbhQ2CM+9cTq2mRXMU8EpBjkDKB7MP6V0ugXqalp8Ux+Y42k/Xpj9Kt3dtCEztySS&#10;D9fXPFAH86n7b3wst9M8cW+tWkBiild45GwcHnIJPX/D8q/PTXfCa2/MI6ZGCML7c8Y9v5V/Ql+2&#10;n4CbXdAmlsrRpnALqw4VJFBI6DPIGP8AGvxD1O3RpXt5hgrlTntg9wB+dAHyXeRyW8hSQYP0FQ7S&#10;wDA4B64H+fyrtvF+mLDel4l+VC3I6e3Hpn/Ppww3k/z5/IUAPQ+XIDkr1/D6Z9K/Z7/gnB8TZIhL&#10;4ZvZvlhdMA55V8g1+MBUZznJBx/9f2r6g/ZY+INx4G+J2m3G8rb3LpFIO2CcA8+n+fSgD+rq5s1l&#10;iD4BDjj8q4DWNIEhbI49x0/Gu68DapF4i8M2l7Gwf5ADg569P8/jVnUtN5IwRjI57UAfKviHQgGZ&#10;ipAGe3X1H+egrxrVdPeCUkYA5OfT+n419ia1o4fLbc9e34f59a8W8RaFnPyevv8An/jQBw3wwv10&#10;vxVZTyMUxIFY/wCy2R19PX3r9ErmeG70mGSH5/Lwc8ngHt+FfmktlPYagDGMNnI9RjuSeP1P1r7+&#10;+H+rx6l4fhjuJfOuZrdiOmNy9sAUAac8Cz2ysxyRkY9iOM1+Sn7e3g4Xfhi61OG23ywbW3kDjnDE&#10;e5BwP1r9lYNFe408ygYEkeRj+Fu4/Cvg/wDad8Kv4g8MX0Bjy7RsBgbvY5PXj0FAH80V+IQHeQln&#10;k+6fQjg5965m9t943g8D2wDz613niy1fTdVu9LZAjQTFWAHHBx/kVy00f7o7kII6gY/DkUAcqq/P&#10;jI6n8PWrEJ8qeNjyBnB9PTHrThGXdSFxnvjsfU9Ka6jcNwA2+uRn/HNAH6ZfsIfEeTQ/iJaaYCVi&#10;vV2sPQ5yT39OM+ma/po0W4XUtIt7ped6Cv43Pgf4ubwr410vUFIUxTqS3Y8859R/9ev64/gn4jh8&#10;S+B7K+iO5XQN1/vc4oA7q9tAykYzn+tcHqunA7uP8/59K9ZngDL09f8AJrl7+0GSCPy6/pQB8+a7&#10;pIkVuM+vTPPX/PbivnnxZ4fVg6hATng46emfrmvsfVtOJB+X+ua8g8R6OsqPleef/wBfFAHwjrVm&#10;bKcqw+9g/UdDj1NJY6k1uuzdjI6ZPPb+vWvXfGHh9QxbYMA56A4H/wBfp0/SvFLu3eByNuMjkY9O&#10;Pw/zmgD7z/Zw1mK407JOSjDJ6nGSpH58n0r7KtYXlBQ55GOfbgZ7H8K/Oj9nPUJ4702wbahfDL13&#10;K65BBH9cfjX6D6fJN+68xyB5anHf3/PoMUAeTfEezSXTbiONcsY8/d9CQRj6+tfzGftD+G10T40e&#10;J7eZNgMxkXedo+fnPPUdce1f1QeKEJinRmUA+YvQk46gEj/9Vfzl/t26FBp/xT/tiFeb2Ng+QApa&#10;Ntuceo/qKAPhG6dJb92jACrtUbecbe36midUK7CMkHnHIOB6/WoIo2Exdl2FT97AHTvj245q9dxA&#10;QgDk7euMgn/62f8ACgA0bd5yhXCkMxOOSMjPQf5/Ovpf4MXcWkePdIuBJuczbGOcDDHBOPTsf/1V&#10;8u6Na+fOgY7QWHP09ev8/evovwXLHZanaS2uAY3XL9MgHk9//wBXrQB/Rj4QT7Z4Ts5HGSFwcj+d&#10;cV4t0fdE5IwcemQfX8q7X4QynUPB8LHklVb8COPT1Fa+vaYsiPkZOKAPz08deHFHmEpgjPb8/qCe&#10;lfOc4ksbwuM4B6Z9O34gfrxX6BeOfDvmLINnPJGB19jzxXxn400OSCZ9oyAf09vz9OlAHS+Ftfcw&#10;+S78v657E5x/9b3r9D/hhqgn8P2kgky8kLRszN37fywAa/J7QL9re8SJn2jOOT+Wevvmv0p+C6S3&#10;WmW06gsxto2YAcEEhVPp6YI9zQB9eaFcNa2ht/Ny8gU8YAB74BJ6eua4rx+IDpcgcNK4UZPJAPv6&#10;16Ho+kLBagFFLlRwAD0OeD/gK4b4h2dzPpMuBgFRxnrg8/lQB+aHijU0tJdTiUmMPJLGR/CGIJAH&#10;Xocc1zXgjXRvRJG3Eb9wJJ5UcH+fWsb4m6nJZa1qdttGGuJOWbPQbckf44zXB+C9WWF/nGTLuXn2&#10;5PToO+KAPXfFOqma+giScIUlHAz91jyD69/8ivRdKvbSLTYUWXGHZ0JzyhbkDnkHHGa+Ytf1sS6g&#10;ko5LOGAXkjjsT6fSvQNHvtsSLJIYgAXUA/d4yBx6gcmgD65+E3lvqTKu3IuFbAHALdcdewr6A8QW&#10;AeNyRyePzr5e+Al4l1rVyYFIRmiYnjhsYPPXr0r7O1m1BB44Ofx70AfGHj3RfNhkwmG/mM9hXwv4&#10;20trWeRsZAyV45z6Z/p9K/TnxhpQeJ1YZU9e/HbPPbpxXxL8RNCKyPtTkEkYHXPI9sD/AAoA8T8H&#10;6qbS6EW7nOePX0Ga+1Ph/rZYJ83UDntjPf3x3r4BhZtN1EdRtI6ZyOeMj3//AF19P/DvXCzR/PnA&#10;X8M9ifagD9CNB1Ai2wzEgqe2SOOvSul8Dxfa9SieCJnKhmZuTwBke3B5rxrQNU86wfYfm8s4z29h&#10;196+mvhzbWttYRsj5ka2B3DhTk8kDnHI7npQBrrpsplY7CAAq7voOcnt71m+KYlh0iSNsI24DGdx&#10;9sHpz6VqNdMJ5FSRi+4g5HYY5x05rlPFzCHR3YszMZFzgds8/wCR+FAH5V+NmkPi7V0UlSLuWPLH&#10;HLHr68e1cdcN55AZt6u3ynrhc/zrU1aU3Gv6jdTA5N9c7ycs2FcgEmsCOVAka43ZBODjPTntjvjH&#10;19qANSKMJEwPUqdvYj1H/wBavMPFlnDqHnrhRG0SP7fKev0PU+or0TzzswPlHOD6ZOO/Fc7fw+aA&#10;6AFSMuR2RRxjPHp6+1AHE2CQWtj9ngj+RIJ2zzzuAGPfOOOlYvhC9a1vYzggZ59hnv68djXU6ZbP&#10;9g+zSpukS0kJb1Mj+vTIAx71was2naiI2G0ISOnJGf6dKAPvv4casHWJQ+c4/DHt349K+xPC14GR&#10;BuBI9/Ufp0r86/hjqxDKGOACvQY+oP8AjzxX3B4M1Desb5wcD6f5/wA9KAPqPRZxtUdj/KvQrNzj&#10;Df8A668i0K5LJGcYP4cYr02wmyoxx+o/KgDelUFOP/118z+Nn+2+KrG0OMPcM5yCeIgMYI6Hn/Oa&#10;+l2k227u3RAT+Qr5Z1Qy6l43ghjBPkxlunGXbLZOR0AFAHuWmS2/2OK3RckRBmz9eOP1rqJFiW3O&#10;45ypP+f/ANVcnoNuGUySDBO1FyeQByR+Fb+rzi3064nzwiFhjjGB/jQB+Un7ZniJJL/TNKh+7LLJ&#10;OfQbBtGO3p+VfAhnLE4OASSex/z/AJ9TXvf7UOtz3vxJltpmLiyt0Xaeg8z5sgY75yT/APWr5jN7&#10;vY4IAPI/2h16f5+lAG6spBwo6ZOP89/8aRXVnC5AOTz1zx19e/8AOsEXmCSTkct9APX/AA61Zt5C&#10;HQ4GSM5Pp1/z/nIB+i/7GWktcSTXhQH7TdqM9fljAP5HNfrXZnKjPHH+RX52/sd6MLTwtY3TZy6y&#10;zc/7bkA4/DNfoXp78L6j+dAG43K89Kwb8ZU98Vu5JHWsi+Xcp55NAHlmuqclW6n8v8c186+MoC6P&#10;sAyMn8eP8/zr6R19AN3GT/h2/wDr18++M4z5TsDjj8x/OgD4C+JMO0ykHqzY7cdv1rwXQZVi1ELu&#10;YDJ6f4V9K/EuD5pVAGBnqf8ADGa+ZLMeVqajGMEdefX/AD/jQB9wfDa5VbdJJCSYwW9to9frXsHh&#10;mWHVNbhW4ZskeZtHq/ck+w7+1fO/g64dNJSKPIM7LEB+Pzcf07V9KfC3TLq4nudRMRRHwqnGB149&#10;+BxQB9WaNZwMkblNqk8DuAPfg/lXe6LYRRq1zITnkn09zgf/AK64TT9qtFbK+SFVeO3diO/TjFdn&#10;qd9DpegtIGw0i4U+uaAPzT/bu8dl4bHwtZTEvcO9xMucgIvCDA98n8q/L+CBlwz5UN7Yx/8AX9f5&#10;17f+0P40fxZ8SNWu7RmaCCbyIvpESAR+PPXvzXjEUbQxGSSTdjqPduvX0+nagCswLMWU/eJXLenX&#10;v/LrWvoOi2uoaxaeeMqgM0gccbVHAH179f1qjYQ/aZkQHIJJ6Dt06/rXo3hLTNwZ1BaW+ZYVPTh2&#10;57eg/wDr0Ae4+E7U21vYW+fLnmzcyDPQyHCj8FxxX2D4IUlY9pwOPpg4/wA+9fJmiusuql0xsXaq&#10;gcgKvC/THoMV9eeCV2RJtPTHf09R+PXmgD6P0EYRc8HH+RXqOm54/wA8f/rrzHQRlVJHJA5zzmvT&#10;tOQ8Hv1/CgDq7ccVdcny+tU4MYHerbt8nSgDm9SbC5/zivJ/EEvyEdB7f1r1LUmGCf8AOa8d8Szi&#10;OKRmPAHr7c0AfO/j29IDwxthnO1QcgEk9D6f5NdF4F8KPpdrE7S5e2ByVHDSv1bJ9K4C4t5/Efix&#10;GXBtrJ1d8nq7ZwO59/w6V9PeH9Iit/KsifNYYLt6v+P5CgDvvCWkJZ2okkT5229/X/PNenQskEDz&#10;v0XmsXTNPChd3OP0qh441+18O6DcXc7BEjjZ27cDoPxNAHw1+1d46F1cxeFrZickSSYOcdcDHt/O&#10;viVo1bGwbVJGMnAABHX/AD0rsvF3iK58T+JLzWbwl3mkJA/QZ+gGOPpXMSOiNgcgfmR+ft/jQBAI&#10;s7VTqcknPYZ9q9N+DXhmXX/Fkd20W+Kww/TO6ZiAgPuO1ecqw8pnIILDHGR/jzznrX37+z94J/sf&#10;Ror66ixPKoupMjkO33FOfRT0/SgD2C5tU0nSobCIACJcnHdsfMfrmvHPEE+Wb5u/9enavYfEVzwQ&#10;f8OeteF63MWLA8/nk0AcdKSZiMZHHr075/z+td74XtRleOAR17c8Vwirvk6YJPr2yTz9f8K9X8MW&#10;+ArY47/gfegD2PQIcBMjg/0r07T48DmuG0OLCLxgDHHvXolip2j/ADigDXiXGMj0xVgevrUSdB61&#10;MD+BoAilOB6fWvNfGutxaNpk9277MKep6ADJOenFeg3cqxxlmPA5z9K/P/8Aae8fyvbjwnpcoNzf&#10;ko208pFnkke/TOR3oA+S/EF/qHxd+IU95F+90+3YpFnO3aDkn0JOPyx2r68+HvhY2kUEFvEFA+Zj&#10;tHX0ryX4ZeEp7K1ijgjAMzYyRggd2P16/wCNfbvhPSRaQpEAN3Tp37n/AOtQB3XhrTvs9rGrZG38&#10;OlcH8aPHtv4R8O3DpIElKHb659vfvXqF3eQaLpklzMQoRc1+Un7QXj648XeJnsbWQm3g+XPUE89v&#10;8+lAHzd421u51e/u9YupN80rblyScHPTHsMV4tMk1zO8jtxyxyMcDrznn8K9C1wtLKLcHcEByc8Z&#10;x8x/D3/DrWPaaa1/cxabbjzZbhgNgyevQfTP+RQB7L+zp8LpPiB4xjkniP2G2KSyYHXB+VB7Hvjt&#10;X7q+FdBg0HSIrKJQpAGQOgPTAr5x/Zq+FFn4K8M27vFiUgSOSMbpGHP4DoPSvrQDHagBSRjNUbl8&#10;Dg4/pV0nA5+tYt9KACew/qKAOb1O52E8815D4ivEUnJ5+v8An8a7zWrzapwcH9O/bmvEPEd/nK7s&#10;DP1IxQBxGq3Xmswzg+3OOf8A9Y6dKy7UB5RzwT37/SobuRmcYO48ficY/wA/pWvpFqZJUIXGD6fn&#10;z/SgD0fw3ZHuvBP549/1r2zR7bYoGBkY/GuA8P2W0JxyMflXremW+zBxj8e9AHQ2sRHOen51qqOB&#10;zVa3TGMDParfC9aAEdxGpcngV8T/ALTXxvg8HaRJp+nzg3c4Kxj/AGvXHfH+fSvc/i18RtP8FaDc&#10;3c8uzYv58dAP5V+Jvjzxjq3xE8U3F/chpA7kRrjomegJ6HFAHIwx6n4r1d5mLyzyvlmYk5Jz+OOv&#10;8q+9/hB8LU062hu7uIbioJPcHr1+vX9a4f4LfCllZNQuoeX5PsfX/Cvu/S9Ij0+1RQoUKB7f/qoA&#10;gt0h062HyhVX8jxXyx8YfiK+yTTrOTYfb0PbH+Nes/Evxumg2EyKcsQQADyeO3r+dfnv4u8QXF7J&#10;NcTH5nPy5xnJHX8KAPOfFeutNLLAGYnd8x6k/Uenv6V5pao91dxQQLmWaTbGM8gfxH09P8c1sa3P&#10;t3SSHG7OeBwCev6dq+of2Wvg5deMtdi8T38DeQjfuwcgAcH+n8qAPrL9lf4Jx6RpdtrOoRfvX+YF&#10;h82PXB7nPGece9foha26QxKiDaAPyFYXh/R4NIsYrOBQAgAyB1IrqFGMcdKAHAdO2aCcD0pTkc1W&#10;mfapyaAKl1NgEelcLq16ACCcEVuajdbQTnpXluu6ht35PA9/XtQBy2vagwBJfJOR/gT6V5Ne3LTM&#10;zE89v/rCtzWtQeVyAcDP0zxyfWuW6sOc9OeOBnntQBLaQ+Y4OOc8cduv5j/CvTfD+mk4YrnH+PJr&#10;ldEsDJKGYDBx0+v+e9e0aJYbUBYcY4H40AdFpFgFx8vX/CvQbK32gcYHHb27/wCe9YumW2MHH+Fd&#10;dBGFAPegCwihRSMwQFmPApzHA9APevKfiR8QtL8GaPPfXc6xCJSSSR0/z+dAGD8X/ippXgTQbm8u&#10;JlR0U9T+XTuSeK/A344fGLWvib4hnlnuHFkjHZGCeAD1I6e//wBauw/aF+P2p/EfXJ7G1mYWMbgB&#10;ckZ579K+etD0C9125iijTO4gEgYz/Pv+PXtQAzwz4eu9bvY47ePeScA47n+lfpJ8D/gmkMcNzdw5&#10;Yc5Kj17d+PrWf8C/gkIvIu7qLnAJ+vXr3/8A1V99WOm2PhfTd5ATaOvf257/AI0AJ5em+F9MM0m1&#10;FReenavi/wCLnxFudaml03T3Ijzg4bHtxx/k9K2vi58VZb6eTSLCUbQSGweOOgxivngbuZ58F2Oe&#10;R0yKAMuZRbxO7H536lj0B6/nXQeBfCV/4x1qK2s4t6Mep5AHOS3sP8OuRWXpWg6h4r1eLStNj8xn&#10;bnk4Iz61+nfwX+Edj4U0uOSRN0rYLNj7xP8AQUAdd8KPhnp3hTTYUSFd45zjkserH+gr6Bt4Nijj&#10;FVbO32AccD0rXA6dgKAAcfWnenc0n40D19fWgBeg/Smn9KcTx61UmkwDnigBk8wUEd/pXK39+iKe&#10;f/r81cvroKCf88155rGpgZGRQBR1jVQM/Nxz/k15Pq+ptIxXOD0P+fatDWdXJYgHg4/LNcNLIXOe&#10;p7+x/T/PvQAjOZJPmJznse/rmr9natM49/zznv8A5/lVW2hadgMcfrXoOiaVkquOw/T6D1oA0NE0&#10;ndjcMdv859a9U0vTwoHy9h/9b/PSqWlacqIMDJH+eOldzZ2uMcc9fyoAntLbpxzW2kaqOB+FNhjC&#10;gZHNT9v88UALnH4Uh9etBPpVC9v4bKFpJW2gepoAkurqK2jLyNtx+g9a+Pfj5+0Vofw70i4Z7kCc&#10;KQqgjJ/zmuK/aQ/ah0X4f6bcwW9yrXQ+VVznnjp/U1+BPxY+MHiL4h61Lf39yzq33FGSqg5yPTp0&#10;Pf680AdT8b/j14g+JWvTzTXbG2LEKm44545HB9cV85R291qU4SJWckjlhnJzxnn3pdM0691e6MMA&#10;3nPULyPfPavur4JfA59UmimeD5W28ng49TQB5/8ABv4H6p4gvIpp4Mq2G74A9v8APvz0r9bfhl8F&#10;dH8N2EbvAgkGMkqCeOPyrrfh38N9M8MafEqxAOqgdMYJH4167Fl8RxDAx057d+uKAK9tYwWaKkah&#10;VHHpxXNeJ/EMGj27szBWAJ9hx3/pzWz4g1e20W1d2cB1HJPTnvXzxDp2sfEnVfKiDrYFsMenmYPf&#10;/Z75NAHLxafrPxP1xILYuNPDHc4/5aHPIz/d9/519u/Dz4daZ4XsYYYYF8xR97aBgelXvA/giw8P&#10;WUUFvEA6qoLYx07D0GelewWNiqAAjv8A5zQBJaWgUDA4rfgt8AGmQQ4x7frV/pQABQO2Kdj/APVS&#10;jPY00enp6UAOJPTtSf40vc03PrQAHA9ce/FV5JQoPNMlmAPX6ViXd4FBwcd+tAEt3dhR16cfSuP1&#10;HUwgbn/E+uKg1LVFwRnAHvn9K891TViSzZ5/Qj1/nQBPqmrnJ+Y4/wAK4G8vnlJwSf6VHe3plfAO&#10;Rn/P+FZPzMQck59T0Pf69PSgB5JZtpzjPPGe3p/9ardvAZGH+HAotrdpMALnOP8A63H+f1rs9L0r&#10;cVyvP+efTmgCvpmlFiOMZ/x/ya9H0zSQmOAQan07StvReD7ce/8APiu0tLMLjjj9aAG2dkiAZHYV&#10;0ENuF7c0sMIA578+9XUCgf5/pQAqqQOnOP170vBA/wA80pX+v4Uwnk84oAc2QOe1Z93eRW0ReRsA&#10;dfyrM1nX7TSoHlncKFyfTp19a+A/2gP2qtH8HWc8VtOrygHau4dfw+lAH0B8WPjhofgvTpZJ7lUK&#10;g/xYJ47d6/D/APaE/a11nxXPcWOlXEiWx3cq2M4HoOvU/wBa+fPjD8f/ABJ491Cea+uSIGzhA3Xn&#10;sO/uDXy5dXk1/K0YJYk/5Az9fxoAu694jvNVmZ55jK7nlicnJIwf6DHb3FHh7wtqet3aRRqXDFeg&#10;yTmvRPh/8LdQ8SXSfunYEjoOx98fnx+NfqJ8F/2aLaxEV5qEAGVBwQOeOo7UAfM3wf8A2cJ70xTa&#10;hCWPy84yABweTx+vNfpt8NPg5pmiQoEt1BGP4fvD/Pf61614a8G6dpUSxW0QUDuPzr0KNIrICKFd&#10;7ntjOPfFAD7CxtNKhVI1G8DGBjP4DH05rctbQyj7TfnYi847D8e+KoxLDZL9qvn+bqO/Udv8/wD1&#10;sK/1C61NxEB5cIzhRxke5FAGnqniBpVNhpR2xDgt6+uMdfb/APXWVaWOSGb52Pc85/H3qxZadubO&#10;3j/D/PrXb6bpPKnGMY7Y/pQBS03S8gHZz7V3en6WBgEc8deKvWGnBQowcj+n611FvaBQOKAK9rZh&#10;ew5/L/PStmKIAVLHEFHP+fyqfA/L2oARVwRxnrT8ccdqAP8AJ70HvjigAK8cnp/Sm45IzxTj0/z2&#10;pG7Y5/p9KAAjkd6T05z78/pS59ajY8H09aAFYg54xTGcDBHao3mUZ9B+FZ9xdqo64PvmgCzJMF4z&#10;+XFZNze4B5x+lZd5qKjODjP6da5HUNWUZ55FAGzfaqE74rjtQ1kBSu7A5/Kuf1DWNucHOK5C81Pd&#10;nnAAPXp0/p9KANi/1ckn5sdf84/n/wDqrk7q+LZ+cZGfwHTjPv8A/qFULm7ODxz6cf56VRUvIQD+&#10;H1P+GaAJndpG69e/8qdDCznbjOP1PbmrdtYPIw44PoOeOnJ5zz1rtdN0XIVuv+HagDEsNHaQg4BB&#10;/wD1Zwa7rT9HGFwK3tP0cBRlcfj3+ldjY6Wq4Yj6f54oAybDR1AXjOf/AK9dPa2CjBC5/wA8/wCf&#10;etK3tMKOMj6DuM1qJFx0oAghtgOcfp/hVxUA+tOA29R/n1qld38FpEzyuFCD1oAtllXvjHPPTFcf&#10;4g8Xafolu8ssoAUH8P8APrXjPxL+OGi+E7SVpbhV2jj5gOcV+Qvx1/a81DWjPYaNKUXJQEH27dM8&#10;HqT+dAH/1fkD9nH9onVfh9rUFtcTsbVmwQWPHoMf5/QV+/Hw5+J2keN9Fhv7GdXZ05G7lePxr+R2&#10;01ea2dJFJBHoQMjsSfb+Vffv7L/7TOpeC9XttOv7lnt3IXDH5QAeeeM+3+FAH9H0GpKSOeT/AJ61&#10;sw3qNncf196+efA3j7S/Fukw6np0wfeM/TI5Fel2uplT85x+lAHpcdzkYB5HvV1J+Bk/1rgrfUQe&#10;+OP8/wCcVtQ32cd+aAOrjlUk4PIqfcOMf5/Gudhu1PfNaUc2e9AGln8Pal+nNVVlB47VOpB5zQBB&#10;eWqXkDRMMlh3HQ1wNvAdDuGWfJicn6D3r0n0Ycn+VZeqWCXtuUIyw6H+lAHl/iTQrTxBay27xiSK&#10;RTn0IPHevxf/AGr/ANnKXStQl13SbbETn5ivrxxx9c5r9ubH7TBO2nzjCnO09OD2z/nmvN/iV4H0&#10;/wATabPZXiCUOOOOn+elAH8r9/pTafO8NzE29SOOe/8AnFc7csACjAhSOvHy89R+vNff37R3wKuf&#10;CF9dX1nCREWyFAJx9MAfz+mK+Er1fshZJAS5I429z64/z3FAHMw3P2eYqSVB9eOSODV5r+HdlDkn&#10;jBOQcD0zWJqYmuFL4wR6jp04zWTbXIjxGzkkHkfXnj6df/rUAdFNcLEcg7gCOncHHU+3XNX7O9ia&#10;QRhPlHGTnn6fUda5tpw0O3HC46jGfYnNVEuAjq6/KPT1OOvXse/egD7Q/Z/+Mmo/DLxVbXkchW2d&#10;vmAYjqR0HAPT3r+jn4OfEvR/iJ4btr+znWRmUE4IYg+hH41/JDp1+7r8pwQOPm6Y4zX6E/siftJa&#10;l4B8QQaHq1zm0lIGCeBu7Z9egoA/o2ltO+Pf9KyZ7AHO1c/z/Gq/gnxbpnjDRoNSsJVkWRd3BHcd&#10;D6V1724bvxj/APVQB5zcaeSfu5/ToawrrTjuOBk9P8+leqTWant+lYdxYAhjjIPrzQB5RPZMjHgk&#10;/l2rJlhI4K5Pp+H+f8ivTLvTxknHHTjrXO3Wn4PC89emetAHDNGVJGME/j9TWVqFsJUEsYw6cjHU&#10;etdjc2PLZG4//XrLlgwCOoH456/55oAf4f1uYg2s77QmMHHp/j0+taOqL/bFrJbPnJGCcdD0x+ve&#10;uSktmt5BJESCTyB7Ht9K7vSD59uHXhwBnsSBQB+eXx0+E8dxBJIIiv3uSOh9T+HpX49/FnwLcWFz&#10;MrQncjEHgHrnkAe2Of8A69f03ePfCNt4h0eWIgO209QOT2wO1fkR8e/hi0M07NBh0zzt4YZHP145&#10;z+VAH4y3Vu9tKYZOGH+etVR9ea9N8e+HZtN1By0ZXGc4AxjPUnjtxXmrLtPXrQBNG+0EE4z2/wAT&#10;Ts57/wD1vxqsO+P1qcKzZ54HWgDb0HV7vRNUttSsXMcsDBlKnB49/r2r+jv9gn9qO38Z6JB4Z1m5&#10;X7XbgKAzAsenXJPPp/8Aqr+algQ3Xkfyr234HfFbVvhj4zstXtJmihWQFgPu9evUfh+NAH9rNtOl&#10;xGsiHcDg5+tWRnn3r5P/AGZvjXpnxQ8G2d7DOskuxQwHZto4Iyccmvq5Tkdf68UAL6Z/xoIB6d//&#10;AK9KCKXpn+fSgCHHHT09KheLjOMirpH58dv/ANdMKjt/L/P86AOP1zS1uIDLGuXTH41kaNeMVNrM&#10;3zISF9x/9avQZI92QR+deda1Zvp14LuAYAOeOnXmgCzq1ot1CX2ZOP8ADIr4I/aR+FEHiDR7m5tb&#10;YGRVLD5R07gevIzX6HWLpdQLKSAGH6/hXDeKdEi1K1lh2DD5HOODQB/JZ8V/Bd14b1iYSRFF3kMM&#10;dwT37V5IM7lPIIPqOff8jX64ftZ/Bq7sbq9u4oN6Puwce5yentzX5QX2nS2V28Ew2snHI6D1z/nG&#10;KAMqUFizAccZ9R64GagkJVic/N0PI/Dv6/zq5JjBQdQeTj8eepOayJlJ+YHOeMdOR3z9f5UAbtpe&#10;MxAXqGPfHOewz+XrX6hfsVfH6TR7+DwvqNwSh+VPmz6ce/FfkxbXRSUDOB2479vpz+FeieEvFM/h&#10;vU7TVrNzC8Th8564PIPpn09+fWgD+t7RtdhuoYriJwySAEH1rtrLUckc8/UV+eX7NfxltfHHhi1R&#10;pszBBwTyCO1fY+n6vuC5Of8APf8AxoA9ttbwHHOO3WtqG6DAZP8AWvL7LUxgDPA98ce1dNZ6gDjn&#10;I/z/ACoA7pJuPT/CsLXLcZS7RckcNx/npUsN1kDJ69KuSBZ4WiYcMCKAGpNHdWCSqQZYgOh6YHes&#10;bUIPPQs4yDyBj19PzrL00y22rmCZyEclcduPU/lXT3dqIAQ4yrZI9P8A9RoA/Mn9sr4SL4x8I3dz&#10;bQ+ZPCGOSM4XuBnPb068V/Np4v0O40DV7jTLwMskTHGRjj16D1/ljiv7IPGekw6vZT2pjGyUHOQD&#10;144Ffzk/tpfBiTwr4pu9Vt4mEW4neRwVPTHXp0oA/OckKRxgHpz/ACqNv5Z/+tViVWDDHUfhj6io&#10;GZWHQDt9DQAK3Yjr/nNWIpTE6ODgj8x71TGOV6Z96lDYUYNAH6J/sefEZrLX4tFubgqjkbFzxnuA&#10;Pev2fWzj1TTYry3Xcsqggjrz1r+YjwH4muvD3iC11C2coUkVsjIJwexH6j/Gv6Nf2bPG1r458E2q&#10;7xIxQFe/IHI6/pQBd1HTnicvINoHX29D+NYQLW53dSeOvP8An0r3vVtBDIw6Dp06e4/WvKdT0mSD&#10;cMEgY/DHb1NADtL1Vrd9hJ7d+/v69ea71NVM1qAGwwOeew7140xaFjuGCAffPv36ela1lqTqGRye&#10;fbj26/54xQB9j/DnXWmtPIE/mYG32GORXshvoZ7cuRneOfTd3+nNfGfwv1yNdRFpKeCxbHY+x9f8&#10;4r7EsFtrqIGIrtYZULjjHWgDyb4peG/+Ej8MXlvIMtsYj3IHTPb61/OT8ZvCreFfGF5aNGY0klZ1&#10;3DBPPI4zkjoa/p+1u2IhlQ8rJk/n1HGPrX4fftnfC+5sdRfWkQnypyAVX/lnJyCSc0Aflb4tsDPZ&#10;luoGemPQdB/n9ePFJUw/yjGfX8j78Yr6Q8QRObXyOucjBHOeePb/AOvXzxfqYZyjHOzPBHvQBUbI&#10;B2HAGeOmcdCfzrV0e8awu0uUbZJGQykdtvI/HjismNctwMkfkcD8On86sR8N8gyW5I5APtQB/U5+&#10;wr8R4/GPw106CWbzJUiEbcg/MvQmvuu8tBIp3D1H4V/PP/wTe+KtxpHip/Cd1cYjfDxqT3HXHr/h&#10;X9F8DJeWkU8fKuAePQ0AeY6npoIb5OD/AJ54rzHXNIVw3HX/AD/kV9B3tlnJIxXCapp28FcZIz29&#10;fzoA+UNZ0QLOJNmCK9j+FNzLa20VqhwYZdpx2B6E/XPeoNd0ZZAdwyfcZpngcf2dqkttg/vkJHuy&#10;evv70AfW2nzyQae6EAsmSO3bnP418o+PoJvEdrqLMilGLFcD5Bu6DHBz64r6Pv7xxppeIt+9iD5A&#10;7Ec8n19K8oudHMMD5LStJuJ3Ho3bAHQccUAfzK/tI/D8eGPiVqbSL9ntrt0miHTIYHdwMYwR/nmv&#10;mGViDsT5dvv1/H3FfqV/wUA8H36anZa/9nKiA+Q20YARiMFj/vdK/LaaFI3ZW4YEA/Q9enp2/lQB&#10;kzIA/mbcgc4zz0/+tUcoDDzGjyR157ZrQZDx7++OR6np3qvNGNqhO+R0BAIH/wCugDY8Lfur+J3A&#10;URNuGeMbe5PHXHrX9Qv7CHjpfEHw7062L5MaGNsnOSDx3z04xX8sdk32QmQHkDkA9ccd+ua/aH/g&#10;mz8TpbW/n8MTT/KuJEye/pjj8eKAP6BmXKnHAx/nmsq7t85wK1LWRZoI5VPDKP1oljyDx/8AWoA8&#10;81Cw3cBfX8K821jTR8/y9D6Dn2r3C6twecZxXEanY7gdv59qAPlvxPofmo3ygnpn2HNfNfizQvJz&#10;Kq4BJG7Gec8V9063pYbOR1/nXgvivQi4c4/r684oA87+BtxJZeJI4Q5BlCttHscH0HQ/5FfpnpLq&#10;LeAdPl2+p4PAJx+NfmX4Jt5NK8R205bGGdTx7cevU/0r9K/Cl7BcadAZTkkjAzzllyQfagCDxLHA&#10;VZ8D5k+Ynocf19MV+FP/AAUL8PDdYaqV5Wd0yWHAOCcDqB0x+Jr95fEtsk0SOAAHB+XOM/41+Sn7&#10;fHhu1vfAt3csNzWj+eNuc8Yzz1H59evSgD8KRZzB2kHIBHTgHd6ex6/rVyWIrCQ4O5hn8evPt6/h&#10;W3e6hbRo1nBHuchVyRgDHBJ/+tWbPk2yyP8AeK9uhH+eo/woAzNE8trkxzPhQxzj1zngjv8ASvd/&#10;DjI1wj2670HccDjuT245xXgOlQKdQ3ynaMnIPUnrx9Oma9r0EOBEwkON33QOv454/DrQB/Q7+yrq&#10;6ar4D05iwkMlonIPdOD+Ve/6xY53bR1HpXxb+w1q0t14OtLeZ8mB5IeeeCTjJz/nHFffuo225CMd&#10;v0/KgD5r8UaQsu8lMjv+pFfIvxC8OYWZgnPOOMnscfj2r7817T8iTIycHtwP89q+cfGWhCZZMjcP&#10;4evbr37UAfnTNZmw1mIn7qyr1GAef/1f/Xr9P/2fbq0u/DunFnCubJIyoJJwZPl49R+dfB3jDQWg&#10;vlkC4w46Dg9PwH+GK+vv2ddOvRpNjIZtoVpB19JMlSB6du35UAfoLYi2jt0KFioOMnrgcZHOO2fx&#10;rz/x/eW40x/KTcUU8n1J9fYZrs9CJlsE3At94liP7x4/E964vxrZzNYsc4QblPpyODj/ABoA/GL4&#10;03y2XivUorgqAWcqN3zfU9AePQ814JpWuLDLuYEYOMZzjJHvnpXqn7SbiLxnOm3Adyu8nJzgA5/L&#10;26mvnKCIwJvPQEse2QPTvQB6Ve+I0W+EscXmFmIBJx0HbHSvQtM8SGe1DvIkThtoxznH0OeOn/66&#10;+ZZdTuA6ImEIBY9/vcDGM4NddpepRWyRqoZcZ+Zv72P69cf/AF6AP0t/Ztuy+tXqkHIaNvRcZwBj&#10;2/8Ar1+jWo2wZeR1H49K/Kb9la+ln8XuXlD77fLDPDEN1wOmMccfXJr9cbiHfapx1UHOOOn6UAeD&#10;eJtPWSNxt4P0/wD1fnXyP8RNCMkMromQSfTpjp+HPevuvXLNSpyOea+cvG+kh45MqCpBP4+31/Og&#10;D8vvFlhJZ3TuV5B/EA8V0XgLVTbyxxuxADDr7np/Tmuz+JGhY80jjae3fvivDdLuXsNRwOCGx3x+&#10;R/8A1daAP0Y8IeIkhtDK5ziM9yc8ccH619zfC5pf7BinvEMSxWgX5uPvsSPfJr8wPh3qF5fxSxQH&#10;zHjheTaqjdhRz1z1zn29q/VDwgtuNM8m5OBPY2jtzk5I6+tAEkx+16pK0QJRXC5P3ScdvesL4hP5&#10;OgkbMbn9cdMntXXi0MBiuIUIQM28k9yODg9P6VwnxYuXtfC0szDhLeVyAcA4Q9/p70Afi/q+qG5u&#10;7jyiUV5LnnOf+WrZwffnFQ2E4hCRsOEAHXnd6d8/5zXPavcpZ2Y2jadzuuMfdJLcc5J+tVNF1I3S&#10;eYTjcAT/AHfTBPPrQB2Vxd8gE8dD9T9afG0rQGNiACoTJHVe5H07549K5S61AbwoPIwwHXPPc9O/&#10;GP0q/bSzpFIZ3JBCrj2HzE/h65570Addp+nRNBKUGWaFVI6AAn3znNeNeK7I2t75ig4DHPtz0Hv6&#10;19JeErX7faSOBnzEiz047gH8P8mvIviHpJSSXauADjkY6dOenbHFAGr8N9UIZED8Jgn146gnpx1I&#10;xX3r4C1RWSJWOT9f1z+tfmT4I1H7JebGfHTp/wDq59jX3f8ADjVRIkTb87sHP1Hc9vT2x75oA+6v&#10;Dt3uVCGznr+HWvW9MnBCHPBr5+8M3atBHtOc4/8Ar/5617RpE4YKD2/GgDsdTmMekzuDglcf99V4&#10;n4Zayl8RXl4x8ySON2Axk7VOz3xwAB616X4lvRDpIVjgHLf98gmuA8BW8K2t3fMMm5CY+XACqSSD&#10;9Tyf1oA9d02P91G+NuV37SMEA9iP55rI8dSiw8NTyk4JAUZ/2jyK3rBhsBHJGFHHbrjJ/GvHvjl4&#10;lh0zwvJO65WMSSc8D5F6dupGKAPwc+OuvPrXxN8Q6l5paMzlF78QgKOM4xwPYV5JHd7gV2/LwxH1&#10;7fr24q3r922p6jc6jO3zXU0kmepJJOec+3Fcg95J87KMgn16e3Ht+VAHWW88YHzNkgdunJyOec8c&#10;1fsXlmuUWEsSQc/jj9cZ4/KuSsroR4DAYGffHZf8/wAq9E8ELHqniHSrRQAJJgv4bt2R9cdz+lAH&#10;7W/s4aWNJ8IW0Oc7IIowfXHJxxX17pzggYOc8180fCVfK8NWrAbRIWYD0wdo/KvonS5MqB1z/IUA&#10;dihO0celZ94Mg88H3q7Cfk9f896rXQ4NAHmetjh884P8xXgXi9SYnZVycEf459etfQ+tIdrkdeO/&#10;X15rwXxZFmA//r9efSgD4Z+I9vuMqgggZ6dQDz3I718oH93qgBPBP6/px2zX2B8SY9u/jGfxz+me&#10;Aa+RZYy+sIijJLgcnv8AryfX8uooA+nvABMpgAkwII93X+OT169q/Q7wDaJBpcFsqKdy726jB69P&#10;T1P0r4S+FWk/2gLZWAJvJd2AM4jjOAQcfjg1+hPhqBobYM2QZMBBjH5/h/WgD0nRbAzSmbYFUr2H&#10;c98968++P3imx8I+CL/UZZSDp8DvtX+8V2oPrmvXtGzFbI8jBUCliByCB0/l+Ffm7+3P4+P9k2nh&#10;SxlIfUZPOk5/5ZRnC9OnPY0Afl1fPNqFyZZEO6RmkJ9SfX2z+FZd0Xt4gnOTk9u/T6Y7/wD162JI&#10;2jjaRDlmKqOO7A5B7H6/pXOzpJJc/OchT6ntx+PTjnP40Aa+mzJFbysMl3UKDn25HSvf/AmlPHbp&#10;fTHabWEy46/vZuFA+gIrxbQtPjuprazjUZmb5j7Z5PfHfH519Z6bYrbeHxPtw93Iz/WOLKIce/Uf&#10;pQAzw3/x/JgkHI75B555/p3we9fYPglFKJ3PBxn+X518i+HAzX6hRkhh6c8/n/Svr/wQn7tW69Me&#10;uPSgD6J0HAVW6dO/H4/5zXqGmgHB7D+n+FeZ6GvAxwfTp+denafgAAcn+dAHUQcAYHJqeQjaeeOa&#10;gg6DH41NMxCGgDktUbapz3/x6189fEXU47DTLmWVtgCnnPUdSa991ZsBlPt/9cfh1r4n+OWuecYt&#10;GgfMt1II8ZzxnLGgDN+GMzTXovJypeRmuZWAydpOEQnp15+lfWnhXTr6RRdSLjzDliTg+34183/D&#10;bRfstqLgpvln2nn+6nCjGOnf9Sa+vPDdtdhArngqPlPTPfnrQB3NjG8cZ3nng/h+NfFn7U3jZrXS&#10;m8PW8gM18ckKRlY0PH/fR9fSvsnWtQi0rS3nuJAgCnk8YA5P5V+PPxT8XT+K/Fd3qJfMbudi56Rq&#10;cLj69aAPNVlkBMkvBHzYx1PTjn/PNQhlZnyCTjGPr+f608qNqoAePvDIxnqMnv680qlgRk425LfX&#10;3FAHeeAPDbeJ/FdpZEE20H7+baOqr2xj+I4HHbNfqRounJpGhwQgbXlUO4/kK+UP2YvA8jWp1u+j&#10;2yX7iQ5GCLeM/LgnoCcH9a+w9Zk2odvQ/oPagDyzxNcD5ueeeM/r7V4nq0u+Qt3zz+Feo+I58A8k&#10;nnv1z7/56V5DqL5Y7jxz3z/PqaAK1km+YcZ5/l1OK9t8NQbFQYyf/r9a8c0WLzZlwM5J/H/DrXvn&#10;h2DaEyME89eRQB6jpEYIB7V3dsu1eTiuV0uPCKpGCOtdhbAbRzyfxoAuxjI9zUh6dOPWkUDH9Khu&#10;50t4Xnc4VBk/QUAebfEvxXaeGNDuLu5lESpGzMxx8qgEn+XFfl3opvPiF4vu/E2otiKV8RoedsY5&#10;UEHp/jXr37Tvj241/WIvBemS53MJLnB+6gJ2qcevUj2FRfCvwaMRrGmWbaT3wP8AE0AfQXgTwxbx&#10;wpIEBH8PHavoHSdPhgXzXUAJ0NYvhnw99kgj3jAGNo9K0PGev2fhnRZ7idwoVTx7UAfOP7RfxLj0&#10;fSZNJsJMTzgqNp5AxzX5n6pcMC87sWlfPXnkjqc8/SvWviJ4om8V+ILnUZHZoUb5Qc4xknp/n9a8&#10;WvmMzHJGwA8c+vOf/wBVAHBXaBAHcEE5I9ue4/lmvq79lH4VSeJvEJ8VahFvjtmEUIIz8453HI5w&#10;OlfNuk6DqPjDxJaaBpwzJdSYJ5xtHOTx2HOfzr9u/gh8P7DwR4UtLS2iVSihQQMEn+JifUnOaAPZ&#10;NMsItOs4rWEYVBitP9RTVGBSk4HXkUAQzPsUk/lXJ6ncEK3bGfft6V0N24HGePSuD1m68tCCcE57&#10;+1AHA6/ejDc14frt55kxAP3fT3616D4gvDtbJzk9j/OvIL+be5DH/P8AnvQBTVfMlHp/np/n9MV6&#10;R4csd21scfn/AD+vvXB6dAZplXGenv0HavafDlgQFYDn8PyoA9F0O1CqMjn6fnXo1hCAormdKtyq&#10;Dt/hXb2qEKCP84oAuxqRj/Irl/F3iW08OaXNeXUioEUn5uAMc85revruKyt3nlOAgJr8t/2pvjhL&#10;d3snhHRZySTtl2noPT8ehoA8i+OHxdufH/iF7C1lZrGByuP7xzwfp6f41H8Kfh9Jql8l/c25KHpk&#10;Z79c/wCe1ef+BPB91r12kuxvKBzyvU9eP8+tfpD8NPBYsbKGMRBAqg5xyOOe1AHY+FNIhsLSNEiC&#10;BBzjtx/k1J4z8U2uhaXLKXAZVJ9On9K2PEWoQ6BZM2QCAeP8818HfEjxtea3ey2scp8sZ+mP89KA&#10;OE8b+LLvxBqksrysIgW2jJ6ZOD+X4ivGNbmHMknKrk4z06gceucdK6y8kY5UHAzzyOTngAdsVwmo&#10;2l9rWowaJpo3T3DBeBnGcgt9B6UAU/AngDUviZ4rg0+CMtaRSAyt/COfu59v61+5Pwr8BWHgvQba&#10;wtY1QooHAx0+nrXgv7N/wbsfCGhwXk8IM74OSBuJI6k4z+tfalpCABx0x9aAL0EeFHcVa/Q+tMWn&#10;HpQAxmxmsS+uMDGcCtG5l2KfauO1S6CgnPH+cfjQBg6xfgbucAA9z/np0rxjXtR6pu6n+Vdd4g1O&#10;NEYbsEg145qd55ruwOTjnr+vPJFAGZcyl3Oep/DNT2VuZHAxyen0Hp6/WqUatKwABJP9eg6V3uha&#10;YCykjn1+lAHT+H9MxjIzn+vSvW9Ls1ChVGcf/rrB0Ww2hARg+2DXotlbbAOM/h0oA0rS32gcdPwr&#10;Uzjr2/yRUca7VHH1rlvFfiex8O6bLd3UgQRqTyfQGgDM8d+ONL8J6RPf3s6xiJSeSAfz46V+FP7T&#10;n7RGqePtUm0fR7lhYxsQ2Djec9e/Hpx716V+05+0LqPjDUZ/DegzsLaNsOytjd9K+K9L8NXGr3qp&#10;5bO78ZIJznk//r9/SgDn/DXh+71q/RVVmZ2649eufX/Ir9D/AIJ/BNCYLm5iJK7c7h6EY/menvUP&#10;wX+CoMsF1cwZA9v1r9EPD+g2Ph6wSRlC7ADyB19+lAD9F0ew8OWALqqBB+XHNfM3xk+KMoLaRpUh&#10;3k7Tg9Pb65roPi38VEtIH07T3+cZHt6f0r4zuL2W9uTPMxZ2yzHB/wA+mB/kgFFTJI7XUzF3B5zz&#10;yfX3/wD11fhs7rVblLC1QmSQhQBx16HHqB2q7ZWDzMsapuYkbRznPb1zX2T8FfhCsRj1bUYv3p2s&#10;T2HA4HGc4xn2oA6j4E/B+30G1TUb6Eee68njj2HH5kV9kWNokaIuMAAYGB26cVS0uwSGNUiXaiDg&#10;CupihCqDjnFAEsahVA/zzU+eOn+RTR+VKeB6CgBTz0pn6ZpT+oqN32AnNACSyBQcc/4VgXl2FB9s&#10;1LeXQVTuPH16VxOqaiACwPH+PT+VAFbV9UCKRnHrXk+s6vkkZJ6/n/n0q9rerYyQcE/5zXm19ctM&#10;5fPBPT+X+frQBDczNM5PYk9/060yGEykZHX8O/GfamRxs5AAz+HX9f1rq9I0zzCpwWz0zxx6/X/6&#10;9AFvRdLLEErkA/5/lXq+kadtUYHpk/h0/lVPR9MG1Rjj/CvRLGz2jpj3oAs2NmEA4x+FdHDFgc9R&#10;UdvBgZ9e39K0MY6f59KAE/Sg57fyoY8Vzut69ZaRavPdShAoJySAPqaALWqatbaZbvPO4VV5ySO3&#10;9K/Nj9qH9rLTfB1lPpmk3Qe7PygK3Izx2PGP/wBdcP8AtT/te22hx3WheH7jfcEbfl9T6c/j7V+K&#10;3i3xVrnjTVnvdRlaWSZieTuHXIHf9PyoA1vHvxA13x7rcuo6jO0pdiVG4sBzwO+PT/61cnpfhq71&#10;OdI4oy+SOgyMDpjH4/4V2ng3wHd6xcI/lGQMcZYcfnx9DX6D/B79niOR4r3UIAAMHoRnpnjHHbgZ&#10;xn8aAPK/gX+z9NqkkV7d2+Iyc/MM9+Rn371+p3g7wPo/haxRIoljCL1C+n9ateHvDemeGbFILeNU&#10;CjHy5yfwrdt1nv5wiDCDoBkdPp/WgDYhL3LhIhhAfTj/AD60axq9roto8rtsCjJJOPwHP5UahqFn&#10;4f095pnCAAZY45+n0+leR2lhqvxG1bfKGh06NgNnTdjrn157EcfWgDJt7DXPiVq4JDRaarZxg/MO&#10;xP58Cvq/wl4RstFtEtbaIAoOWxzVjwv4YtNKtY7e0jCKmOeOfWvS7GzwBQAtjZBQu3jHb+tdHBBg&#10;DIpIIAo/z1q9gdf85oAQDAx2HHSlwT/hS/pR6nv/AJ+lACf596cOOlJ04pC2M0AITgZPSqk84XvT&#10;JrhVB7D9cd6568vdudx9aAJbu825w2BXG6nqW1W+bHHY+lQalqu3Khv8K841TVc7jn075zn35/z6&#10;UAW9T1cHOG6/T9a4a7vHlY5bj/PSobi7aVvm6fXt/k1TVSxJHIOM/X1z7UANUbmJPOPf8MVpWtmZ&#10;GAUHBxz/AE/+vUlvZtOwIz9euO3eu60rSCSOM++M9PXrQBHpejnO4j9O1eiabpgUKNo7dP1yal07&#10;TMAbhjt+Yrr7WzCquB7UANtLMJgYxj9BW5DCFXp/hTooFUdKtbfQc0AACjr26UE+lHTp/n1qndXc&#10;VtEZJGCgUAWJJFjU7jjFeZ+NviHpPhm0ea4nVMA87gO3+e9eUfFr47eH/Benzyz3Sr5YOORyR/8A&#10;rr8PP2hv2uta8W3k9hpNw0NsSRlSR/XrQB9Y/tIftiJEs2l+HrvLNuUsr9Mdvy96/Ivx18RdX8S3&#10;b3N9cmbe27G7PJ+vSuC1fxPfapO0kzlpH6k8nPqM+/p/M1reFfCOp+I71IVjc5IGCO/Ht+FAHMpa&#10;X+r3IREbcfTsD6ZGOK+oPhD8ANU8S3kT3Vu3lsMjIPT619IfBn9mg3TQ3d/bnaeTle35V+ivhfwJ&#10;ovhGzjitYFDxqB0wf8/hQB538MfgfofhazimngUSKo4wOB24P+f1r6U0yxRCkdsgSNQPQcAjFNsN&#10;Nkuv31z8kQ6DrgfpWxLcIAbe0GAowW/+v3oAtCUR5t7bk9zzgf5/Wp/tKWS/89JiOATj8T/SstZm&#10;VNlvnIzlvr1I96uW1o0n3huJxknnn8+1ACHz72US3B3E9AOgHoP61vWOmNIRkdMcf5/Sr2n6Wz7D&#10;jH+f/r/5xXe6dpYCjIxj8vwNAGXp2kgYyvT8vx/Wu2srAKAMdf8AOat2lisYzjB4xxW5DBtAA7f5&#10;z0oAjt7VVGRgZ9q0UjCjp/n6VIsY4J54qTaRnsDQA1Rjrx+FKRx0xn3o4OR2/wAmlxxnr/OgBM88&#10;9B/WmgDP+fzpSAcZOe/Sg5/D1/w5oAbngcf0/CgnA5700kDgDHr/ACqvJJjNAErOACT/AJ/zxVKW&#10;4VQR/k1UnvAM881zl5qSqWGcfh3oA17i+xn/AD71y99qgX7p/wA/Wsi/1baCc8nFcLqGrg55wR0/&#10;GgDd1LWMBjv/AK1xF7qrsTk5B/8A1/nWPeamGJy2Pf6dOK5p7ppGKjOTj17n/P8ASgDTub92PXAP&#10;Prj0rLaR5Hwf8Tj1x/nioo90jBm5PPHPX1962LPTpJSBzjjGO9AGdHbPK3Ayf8ec/iK6aw0dmwdn&#10;B+mP8mug03RAOFXGfbsR6/5967mw0bGOwGO3rQBhWGiIpDFMHiu107SFUA7Mke1bdppWAOMAV0MF&#10;mqqM9APSgDOtLBcDK46VtxW4XHHNTpFtBAGB+fbipwBjrxQAgTAwBxSPKsYy3AH6etZt/qltYxl5&#10;XAIr5f8Aip+0JoHg+ynd7lcop4UgsDz9KAPefEvjjTNCgeWadQFzkk8DrX51fG/9r7TdCjnstPug&#10;83sc/Q4z0HX36V8M/HT9sDVdZlubPSrhkjPfOeuff9O9fnJ4j+IeoarO8lzOzux6Nkk5Bzn/APXQ&#10;B9K/Ez4+694yu5ZLy/cJuOFBPP1/Lv3r5a1XXWuG6lwMtyDnnv3z/jzXLG8u9Qm2qSQSOcZI49v5&#10;V6F4W+HmpeILiIGMkE+nv7df/r9aAP/W/DVSEJBJC5IzjpxWhYanPZ3CyxMQB+PftzWYxUOc8AY6&#10;5Oar5P4dOPagD9M/2X/2n7/wzewaJqVyxhbCjc3X8Pav218KeM9P8RadDfWUgdZVB4PQnt61/JVp&#10;2oTWM6TRuylSOQfT0756V+mX7L/7Tt5pV1b6JrM2UPADHg4Ix9O2T37+tAH7xwXpwCrYJ/x5/Gte&#10;DUOR83GfXtXinhPxjYeIbGC8tJQySrnjHBP+cf416BFdNxg5z3xnP86APR4NQBAOcVs2+oDA5zk/&#10;5/KvMIr3GQen075/+vWrBfjf14GfrQB6jDeKe/T3q9FcDjnP+e9ed2+qBiOa2oL/ACODxx/9egDt&#10;0mB6VMpB4HQ1zUF2Gxzz/n6VoJc5HXNAEWraatwhmjHzrz3FcylzBeIbS4H74ccjr6fjXbLMCNrc&#10;5rkNc0wLMt/bDDIc8enrQB8vfGf4Y23iTT7mCeAOcEjAHevw2+NvwnufCWsXDfZvLjDHHGM4/Ppx&#10;0r+m66tLbWdN3rzIBgjp7V+fP7SfwiTXrV7yOBWljyWwOQMUAfzxaxbTxK4K7ifwH09u1eeXKSIC&#10;4QIfmB9evt1/L9a+w/if8PLjQZZZJYWA3E5xjr1wfSvlvX7Ce3idghxxkd+2D/Xj8qAOPGoygDac&#10;fT+f+FMN7I2WUkcH/wCsazm7n09fzoViGIPPbp+VAHQ2OoyRsC3A6dcZ5/nXb2GsywOlzbSlJEYM&#10;NrYwR/h/SvLAzKTuPStfT7ySIbCv3z9B/PP40Aft5+xF+1bLY3cHhbxJdtg7UUu3U56gHt9PWv3T&#10;0TWLXWbKO7tXDo6ggjBzxmv4pfD/AIovvD2qQ6hYv5bqwYEHrjntX79/sSftWReJLC28Oa/cf6QN&#10;qDcRk8cAcDPXigD9dmiGOOtUZbfPQev+PtVqxu4L23SaFtyuBgirZTJyevrQBy09lzgDJNYFxp45&#10;JGO/4+9d+0Oeo5qjNaAg47/XnFAHl11poHOOnpjvXOT6fjOB+X8q9budPHPHP5d6wLnTAVIIx/nm&#10;gDya7sSV6dP61Dpk7WdyABlSeB79x/hXe3umrgnGa5e408oScY6fXI6f07etAHXYhlgDou7I6e+O&#10;c9fwr5w+MHwztfEWnSzxW6s+0ngA555/PFe8aVqP2eTyLgYBOOmAD6/StC9SC4IiUZD5B4GBx/Wg&#10;D+cD47fC1tMurlGgMQwRyOfxH9c1+fmr6XJp9wyMuACfbiv6X/2jfgxFrdpNeWcW6TYeAPvA+/T9&#10;DX4c/Fz4c3Gj6lcQeSwKk84xjHv6UAfJ2ABuqaPPJ6fz/CpLu2e0maKTO5f69agBK456UATOAuRn&#10;JJ7dxTVJVgcYIPpTC/zEjofalwcc9v8AP9aAP0a/Yj/aU1L4beJ4NCv7hxp87jhm4Hrnj24x0/Wv&#10;6evA3i6w8V6JbanZSiVZUDAqeoYcGv4e9Mvp9OvI7uAlXjbPX0Nfvr+wH+1ONStofCOtXGZYhtG9&#10;ufp+Pb/GgD9yVIIFOxn6Y/PNY+nahDe2yXEJ3K4zxWurA8/z7UAOUfn+fTr9adjIPHFIDkeufzNS&#10;e3agCPaPwrL1OwS8tmQjDdV4rYH+fzoIPQ8D8KAPMdMmFrK9hN8uD8v1zWmYVkDLKcnp+XQ56VD4&#10;p06SPN9bjDjn6e4+tR6RP/alus2MOMBse3WgD5s+O3w7sfEei3ETR73KkqqgcnHQ/XvX88fx++Gl&#10;94U124lMDJEGK9OQvPT+v51/VPrulxT2zZXeSD+OBX5Z/tW/BhdTtZ9VhtgVdW6e2TmgD+fSVgsj&#10;4OR6kjr74qGTZvc5yM5x29sf4V3Pjbw1PoGqy2sibQWbacde2CO/brXnshHmkMCCffA49v8APtQB&#10;nSMyNjAA/n9Pb8afDdShh6HHtj25/T0pkykuWxhT6/TqKqo20nng+386APt79lf4yXvg/wARxadN&#10;KyW8jHZg/KD3B7c//Xr93fCXjC31rToL+BwVkUZ5zgn3/Cv5WdK1GbTrmK5hbDxtuGP55/T/APVX&#10;7CfssfGpNS0qHTrubbIQFI9GHpgd6AP150/WF2qC2fbj/wCvXbWOq575Gev6YNfN+ka0roHVsgj6&#10;j3r0PT9Xzj5zke/tz/k0Ae/WeoZA9Rj+VdHBdhiMHp9P5V41p+rk7eeBniuwsdSyQGPX9aAN3Wl8&#10;q4jv0JBHt36jIrsbW4h1rT0dRkgYbP0/CuQlkS8tZIGONwwPb3H41zGg6vd6VrAsJTmOY/8Ajw7f&#10;jQB2GqaVvG6MYPPb8On1r89/2yvg/beNfAl7dW1tunijbkADtyc8Z6Zr9L7krLHlTwcHivMvGWhQ&#10;app9xbTxh45VII9Tjv7UAfxeeLNCudB1m4sJ1IMDFeR+X+e3WuVxnII7friv0Q/be+D8ng3xpLfW&#10;cGIJSxO3qvzE8/T1/oK/PSVNh6bSP6flQBTZcZ5446fyNSLjvwfp0PtUjqSDgdMf5PPTNQjpt6Yo&#10;AsRyGNgynDA54/DrX6p/sF/GNtM12PwxdS5V+UUnH1H5dK/KbOG9P6V6X8KfF134N8YWGswsQsMg&#10;yMno3HX+vNAH9bj2sN/aJcxgMHXcCBnqOPzrz7WtCVgxxkn2A71V/Z78dWnjvwNZXEcgdxGOhz9R&#10;147V6/qOmKwc44OPWgD5S1XR3id3Vck8en+enP51yUkbw8MMA/hjn/P+TivpLV9ELbgVyDkfh35/&#10;z7V5RrWivG5AHBJ55PX0P8/1oA5fQNYfTtWimT5RuXJPPTj+XX1/Cv0J8I6jbzaXGUIy2Gz7Ec1+&#10;cNxA8MowcYPHpx6fzr6++EetPcadHbyNtZMoeffg/wCfwoA+hL1Vkh+UjJGemfzr5L/aR+HsHiXw&#10;TdrsBd4yAxUZz/CfzPFfVcUo2gE72BI9vYYrlfEmmxa3pVxp844K4H17EY6fhQB/Kl4n0u4tL27s&#10;L1Cktu7o69cMpwen5+9fNPiOHF+zINo6kHt/9b2//XX6J/tg+EH+H/j65vYkIt9RLkkDGHHXH1zn&#10;rz0GMDP536nKZrlpcZJ6d8E/gRQBzsaDeAxwPX07/rVlkK/NjAOOmT+J7imPtMv7rntj/A8dP89q&#10;mKAYfGcYJ5x165Pt2HegD2n4G+NrrwP8QdK1q3l2eRMgk2kgbSeh74x/9ev64vgp4rg8XeCrK9ik&#10;83dGrZ78jt+VfxgWF00EqzIPmBGAOeM4we57Y5xX9HH/AATh+MX9veEI/D15KWmtMIQx7du3SgD9&#10;XLi3BBOOtcvfWO7JxnPrXeFQ6BgOv4DnpWZcwZyR1oA8Z1TTAc5GByfwrjra0NlqdtOBtAkCE9eH&#10;6/lXteoWAYdMjnt/+uuC1TTgFkwMHGR9c5FAHem683RYo+dyB4j2AxyP0rnroN5ZMXJGGwo4I4Bx&#10;T/D90t1AySDeXVWxn+IDB4rQgVELJLyORtHGQfegD82/22/BLav8PtYZVw6J5i7h3HIA/wDr96/n&#10;m1COTzy4UqPocjHHNf1nfHDw/Br3hq5tGUCOWLa2Bk+//wCrrX8wfj/wxFoXi7WdMuQ0SWtycA5G&#10;U3cd/TpQB40xY4RmyTzyOPy/r3qMhsEjgDuuSSat3nk+e7KfkDYHUDBOOnr7dPaqjbVG4cA+mOff&#10;/wDXQBFCoJB5GOgOePoDx719sfsh+IpPC3xD0zUA5RHZVY9Mq7Ac/THcV8WBNwHGSO3BxjOMf59a&#10;9X8C+IptKv7b7K+0oyn0xjGcf5xQB/ZB4A1pNZ8O2l0rbsoB19vX3ruWGR9fzr42/ZE8cN4q+Hlh&#10;NK4LtCmRnnI6n8c5NfZCkHkf/WoAozRAr61zt9aBwe457ZrsHXKlfWsy5i/P9KAPKNU07IY4wef5&#10;V5F4i0pJFc7cEZ6fX9a+ir61yCRwa861jT9wY46+nPv+dAHybeaYLS/in2YCSA5+vH+f/wBWfsL4&#10;d6i95axxxxBUjAOSepGARXhXiXRwYJWUc4zngHgg59K9j+G728Nq8UZClo45PoT3/E9sUAewa/aN&#10;NaKqNs2HGR1Ffnh+1r4ek1DwFqxEZcGCQHI68gnntxX6OXm5rFtmWJH16eh7V8w/GPSF1fwpe2uM&#10;mSJgcfTkZ96AP5ZtZtYYCVQfvUYj5eTheo5x09ucc96w2DJ8hJIAAHfjv6d/au7+IFnNonifUbGV&#10;NhhuHUZOOSeR0/L6ivOmk+UNL8w59uT6Dn0oAjtf9cHxluxAz36/0zXtXhyGZofMZljIKsAQTjP+&#10;f5V45pzxS3LJjJwcE5GPrz1+teyafFMJ/kJC8EFiBjI6Duc+v5UAfrt+w3ryQfbNId8tHKkqjvt5&#10;GQP89a/Wm7hymcZBH/6q/Af9kfxdDovxIt9Lzzew7QeD8w5yfb/Ir+gCyf7Zp0E+P9ZGGoA891ey&#10;yrqwyfp+deMeJNIR0kwME5x+lfR2oWu5W/yDXmGvafuVto6+3Uf59DQB8I+OfDzFxKBjDZ6H1GM+&#10;1e9fs52iQ2FnF5QLi6uUY4zkHnOPboDVDxhoPmq4xjqQvB/Dp+PrXT/A+VdPN7CSQIrxWGFC8SAA&#10;j+v0oA+x9JlEUCxOu0oBkcDHPBHt6VxXj54X0+VVLEAHhRgnA9friugstpvZWZ2UE4x1ztORz6Vz&#10;XjQxrZSOcyHBAA4zng/XGOeaAPxH/aW0qJfFskmwBgyYBP3t/wDFx3J9fSvBNR0t10iWdE4KgcAD&#10;BXjoPU9f/r19OftJafcXfizz1X9zJEpGc7cxEBSo4J5zmvPZNMWTQoj5ed6hzk8ZA5BHr+tAHzPp&#10;+mTT3MhSIuCS2TyGWL72PTmtcAx3YSWAkK+fun0/rXb6fpco1A2wOwIX4U5I35zz19uvam+IdJeK&#10;ZH3iIccjr93jn/H3zQB9RfsnXQT4gwDaQk1vIsZPBJH3uPcYx+HpX7YQoJLCBxyCi/y9v51+DX7L&#10;F09n8U9Iiecvu80Bc9Mqc/5/wr97dJXzNGtnHP7sfiBQBxGsWxZSMV4V4s08yRuVGMD09RjOOnFf&#10;Suo2w5z3yP8APrXkniGxEisMZ3f5/WgD8/viRooMUvyZyCfx9Pwr4p8QW72N2XAIyR7Y9fw5/MV+&#10;m/xA0gPDIgXkZPTg+/P48V8E/EPSRFOz7QFB3DsSe/rQB0fw08ZXOmGdoG2SGFo84zw5VSBn2/rX&#10;6u+ANUv5rbzr0uRBbQRvzj73C4A9Olfi98OI1n1J4XyoHlj/AL6kUfTv9elfuF4fgtLGyuvLi48+&#10;EEE9ViTjp6H0oA9DjkN0BApKGLCk5zkDr9eTyT6YrwD9o4TW3grUH+1kIlu/GOQCOfzHTj0r3nSJ&#10;TJbJKxCZznsTnk9M185/tNTx2ngLWJ0GSLJ+vUljjjPfnigD8RvGOoTiCMNKxG0sPf5+cH2qTw1q&#10;avA0SE4bj5u6j8f1/wAK4TXrlyYFuyT5fmEk9TuJJwPY/wD1qTQLwrbbs7TkAgcfUcfrQB3c2qtN&#10;qEUQOSCQctg5B4H146V31vcGaKJbg4LxsMjrnPIOe/8An2rwS01RH1U+YModpOc5G4+n+PSvY7e4&#10;kmVAp+dMYP8Aez/+s9aAPrb4XWEd1pxlQnmNfcHaMD06GuF+J+lIRKCuCM4PQEjt+vH+RXuvwW0w&#10;toQGchEwOAM5/XueK5n4k6Su2VlGzPqBjJ70AfBVnI1pqe3O3Ddee54AGe3TH+NfZ/wx1jakRbkE&#10;8cfoO49+PSvkPXrZbXUt2CCGz+R6D/GvbvhlqTxCJGbB49e/p/UH+lAH6WeDL/zbZCD07e+Pz/Gv&#10;ftGuCNu48n26etfJPgG+BiTY/B49B25/TtX05oVyGCHOMDOR3570Aa3ji5L2Jt42wzwsF7fMwwDn&#10;61ueFdNt49HgQvu+0KNvvs6n8e/0rzbxpq3l3CRrjJZUXgnLYz+Fen+EdsFraRO294YiuPU4+Y/m&#10;eKAO/tbc+UGUY69vbiviT9sfV5NI8A6tLu2Ilq2M/LhnYKPr1PAH5CvuyNx5QOAoC+tflT/wUF8S&#10;rb+Fza79zTXKRgdj5a7jwePxx/OgD8l4tN+1RMzy7ETjGfmwTkkHnp3rk5441upI0GUDMOh6A/55&#10;q4dcmS3aCICMbQvyjnafvE8cZ6cfnzWPpUUlxN5acgtkjoTnoOM/5HWgDbt4HC7tmM9CfTPQmvav&#10;gzpsl34ytZtu5IFeRfYAYBz3PT/9ea80mgW2VYwoyeh9Se+On9a+g/gFp8s2syXAfkFI1B6YduRj&#10;8Mn+lAH7B+BE+yaTY2ucbIlz+Iya900tuhB44PT8a8C8LzKpVV4C8D6A17dpEw2gE4H5d6APRbZi&#10;UwO/4Ul2Mjn+lRWTDaMHPb61PcnK0AcDrSLhuOe9eE+LI8xnHXn8f/rV73q6blcdjn/61eHeKVYx&#10;OOnXt6DH07UAfE/xKgISZgMkEj+mPavkRbSSXVmaIZbAUYwSGY9MdP8A69fZ3xFQssysMgg985yO&#10;K+dvDWntceIrdUjD4fzjx95hwqn1/wARxQB9y/A/w+1rbQyXKhTbRLGAcZDY5496+ubO2QpDGqEs&#10;FxwvdvQ/mK8Y+GlhNaaPFNImzzfmwM8568n05x2Fe36PIlxdK3JCLwT3PbgEAfpQB1eoH7Bo87s4&#10;jL4RTjOCeOPT+Vfhx+074tXxV8TL0wsXgsCLZeTxsyWOBx1P+etfsl8Vdaj0DwnfX8smxbK2knYk&#10;gEELheO/PpX4Ba7ez3+oXF7K29p3LZ9SxyxH+FAHL3alECbsKAW7/gPxPr2rEhtmZkRTgu3zd/0z&#10;zz+Fblx87nPR2HTjp7/y71FbSwR3KqV4TLE84Cr0JJ60AereBdGlu7p7kQYKgIo29GccDPqRnJ69&#10;s19K69aLZW0djGcJAiRqP91cHHvnmuL+DWlm7FvcONyktct/wH7gxjnmvQ/FKEZVuSc9sj357n1z&#10;QByHhxVN+nHyseOw/E+vPb619eeCkCIg6Ajg4/rXyX4ZVhfDjBJUgnt/n/8AXX134LUeWjMfTj/P&#10;pQB9D6J91e545r0nTug4yf8AOfzrzbQxhAQcH17/AP169JsM7e/b6UAdPb9OtLcnCn60yDkcjrUd&#10;y2FOTQB554rvfsVhLNn5gDj15r4ftNCvvHPjefULiJpbO3k8mJiSMYGZW7c8FRX0v8VvEBtYUsYD&#10;iSZvLXvl3PyjHsM84pnhPS0stCRbSPYXYorcbiQfnb8aALvhbR7a1mRQgUKAAqr90DGMV73o8Q8p&#10;WIJPHt+dcb4fsY7YDgE8HnkkD/6/rXd3MxsbFp3OCB+OT/hQB8yftNeOm0Pwy+l2coS4vsxLzyI/&#10;42HPpx/WvzJuZXlnPzcMTjoDjOc4z/8AWr2/43+M38V+M7swyNJbWh8iL0OMbz789fw+leIrHJl3&#10;IwDgA9OOuf8AP/6gAPQE8knOc9QOn+R9OorS8P6Lf+J/EVhoFquBeyje3bYBlhz7D8qyd7GUbztB&#10;JGMZ+90A69u/86+qf2bPBv8AausP4gmQrhmt4T9eZD+XH+SaAPtb4eeHbfw74aiSNMF1Cr/uJwo+&#10;nGfypddkXY3Hp/n1zXdXSpDAsUY2qgwB6cdBXl3iOchTzyP5Y6UAeReJLkNKQpx+n0z/AJ9a8tu2&#10;dnZScg9sc13GuzjLZ6Hk+np/SuClUPKOck+nB570AdP4XgzLkLjP6cen14//AFivoHQrccBRjGP5&#10;968Y8K2zZDY+8efx/wA9K980GLABOaAPQdOjIVc9v8/pXUQ9M1iWSDaCec/5Fb8f3RzQBOO9eK/G&#10;fx1b+D/DNzeOcsqnC5xuY/dX8TXruoXiWNq9zIcBOa/M343+Kp/Hvi5NAhJa2sXJcqeC/f2IA/Wg&#10;DyXwbpN94w8RS6zflpri5kLuWP8AFuG0E+gr9E/hz4Kj0e1jaSMCVwCxx/npXj3wg8E20KxXbAog&#10;+6uOvQgn1x6455r7H020gihUQnBI69c8cn/CgC4ipa25kPAA9K+DP2ivHss90dDspyR/GFzxk+ns&#10;K+rPib4wi8MaFLcs+CinA6EnsO9flv4l1ifXNTuNTuXJM7k9ffsP8fpQBxOpgbBCh4wckk8Y68/y&#10;/I1wOtTC3i8tBkleW9B6V6FdERI079s+vHU/4frWZ4J8IP8AELxhb6dtzaRMsly2OiA/d7cscDjt&#10;k0AfT/7JHwiacjxhqSZlvl+TcP8AVwhsDGe7Hp7V+oNtEkMSxRjaqDaABj6cVwPw/wDDcHh/Qra3&#10;ijEbFFJUDG0dlHsK9FVQAMcUAPAyOnNRykY9DUp4HrVO4fC89qAMe/mIByf89M15Zr93nfzwvvXc&#10;arcbVIzxXjWv34G8E5H50Aee69eF2IB659/8PauBkYs2QOvXn+v+NbepzM7E9R+Xf1rLtIhJINp7&#10;+/X/ACaAOq8P2SyFWxknHYdun/16900CzCquB0HoK888PWH3GUdQMf8A1/xr2fR7Xaqrjpj60AdV&#10;psG0Dj9K6JSI0LHgfyrPtIwiDjJH+NeZfFP4gWfhHQ7mdpAHRTwMcnsKAPFv2lPjMnhXSJ9N0yXN&#10;5MCqBTzn1Pbivy50bR9W8Ta699fhp555C7FuuScnP4+9d14x13VPGmvvql8zO8rERqTwBnIx6H19&#10;vwz9H/CL4ZrCkV9crl3Gf/rY6cdqAO7+F3gNLO2gZ4hkgdR0B/z/APXr6miuLbRbAFgEIXPbqOv+&#10;FZ2h6ZBYWy7sAj0H8hmvKPir44t9JtZLaE/vMbVH1OBQB5Z8XfiKbh5LC2fJOQefXsK+VLlnYmSX&#10;Jdjx/tH8fT/Oa6HULx7+5e5nPzOS34d8j1/z15rnrqYIkki8ED06D0/H0+tAHM6lOlvEyqCXJwCO&#10;v4f0PrX05+zp8H3u7seItYgzJJggMAdq84A9zxXlnwz+H9z4z16K8ukYW8bDA+npzn6cn9a/VHwd&#10;4ettFsIrSBAoAGeP0P8AKgDr9I0+K3hRIkChcAY7D2rrYkCqBVC1iwBgcCtQDr60AKPbPWonfaDk&#10;+tTEgf8A66y7uYKD6D9fbNAGZqFztVueo/GvONbvyqkA4A/D866HVL0APg9P8Oa8f8QaoNjjdyaA&#10;OU8Q6hvZlQ4Azn69ufy4rhHdndcdD2x/n/PFXL+7aSY5Gev5H2Pv2qvaQmVhjnOPxAOfrQBtaXZG&#10;SRPlyDj36ds+2K9f0PTcKhYYPfFcxoGnD5Sfm/8Arfh7V69o9gI0GRzxQBuaXZ4C5GMY9+3tXX28&#10;YUD0/wAO1Z9pCUUA8Y/Sn6nqdvpVo9xOwUKCfT+tAEeu65baNYy3U7hAi5+px2FfkJ+1F+0Zd61f&#10;TeFvD1ywTlZGVuhJ6Dj0xk/hXpn7Rnx/a+kn8NaFcElsq5Uj5R3xxySP51+dl3pa6rfkxkPJI3XG&#10;Tz/U/wA6AM3SdCutYuTM5Z2kYknqSe+P8/hX2f8AB/4MtdTRXdxFxgc4798f59Kg+D3wmmu5orie&#10;MhVAHK9Mj9a/RTwr4WstEsUyoUR9eMc+v/6qAE8OeFtO0GyDlFQKM9PxryP4q/Ei202CSysn+cg8&#10;Lnpz35rY+KnxKt9Gs5bOzcGQjAGfp2r4H8UeIrm/nlmlctIx557dcA/59KAM3XtYk1G7aaVyXbO7&#10;g9e3/wCqk0y2LklxgD06knGMVl6ZZSXtyjsAQG649Ov5e1fUPwr+Gsur3sV1PH8gO5QQdv8AvH1O&#10;OlAHUfCH4XvfXA1TUIiRwRuH3R6fX+Qr7w0XSYbK3jggQIiAAAYrF8N6Bb6bbJBbIAEHX37n616J&#10;awAYwOPp6cUAXLWAAD8K0MYHrTEUAAdPpUgAP0FAACDjvQfzxSYwMY/z60hOB6UAIxA61k3VwFzz&#10;xzU1xOqg5OMVyWoXwUHmgCpqd+ApGenv+FeXa1q+A208f4Voa5qhXOTx1+pryfVNRaWVlJ4wR+fe&#10;gCvfX7zOTkkE+vP4e/1rNVCzDrjoPfP8+KhyHJBySe/X9ea2rGzMrgbck4zn0x3/APr9qALem2Hm&#10;zZIyAfyz9M16roulYwWH4+v8vWs/RNJIwSPxx0z/AIV6bp1jgDC8CgC7p1iFC4G2uqtrdR2wB/8A&#10;q5qK0tgAFx0rXVdoAoAVVVQMdqCwGcnikZgoJ+vPSvOfHHjzSvCWmy3l5KqCNc8kDoPWgDV8UeK9&#10;O8PWctzdShFjB/8A1Zr8d/2qf2vpFF1oXhq4YvhgzISMduP8a83/AGpP2uNQ1y+utC8NzsIwSpZW&#10;wcY6A88n/PavzttrTUfE2oNPIGcs3LE8njrn8e3b60AUdU1HXfFmqNe3LyTySsSSxyD6nP8Aj9K9&#10;e+HvwrvdVuozcwEjIBGOnoPxr1X4X/CtLqWEzR73JHJHTH+ef85/R34efCvTNMt4rmaFQVxgbe+O&#10;ST3oA85+FHwP06wt4Ly8tlBAzjA49K+qo4NO0S2EUSKgUdB1b/Hpmq9/qFro8OxDjHpxjnj61j6a&#10;t1rlwrgYDcgHoB2J9+hH4ZoA6CyFzrE4CDhskdcAevP6DvXZXd5p/hnTWnlIUAHnux7Yx+naq73O&#10;n+GdLaaZs4BOSBlyOuRXFafpOqeN9QGoaoSlmPux46+2OPpQBm2Gm6r491M3t+Gj08MNsbfxD6d8&#10;19IeHPD0NhBHBbRBEXsB2Hrx3/Wn6JokVtCkUSBUTjA6D07V6NZWIUDA/wD10ALZ2QUD5R74610c&#10;EACjjgdPrRb2+0c1eAAHHAFACAYGBxj0p340nU07+dACf40vb/Gk/pUbOozigBzMFAJrOmudqnmm&#10;z3IXqa5i+vwoJJ5xQBNeX4UHJwB/nmuJ1PVSpPz4Hb8qq6nqgGecHNec6lqzsxUdT/nI/wA/4UAW&#10;NU1f5iu48/jx/OuLuLh5GLliAc/nUc0zPkv1yelNSPftwoz/AD9T+tACory84yPy/HH9P/r1sWVn&#10;JNtzkg4+nNTWGntMQSOOOf09K9F0vRwoHy4x/SgClpWj+oyeP616Jp+m7Qpx15/+t/jVjT9MCqCR&#10;0xXU2tqBjigBlraADgflxW1FCF+opUjVQKmAx2oAQ8cAZ/T9aXdxzzTXdUX5u/r7V5v4z8f6X4Zs&#10;pJ7iZV2AnJPTH/66AOq1jX7PS7dpZ5AAB6+1fnv+0P8AtX6P4Qsbq2srkPcICAqkk57jjpXzb+0f&#10;+2TFB9p0zQZ98h3KGU8H6elfkL43+I+p+Jr6S5vrlpnf3wOfT6e/X0oA9I+L/wAffFHju/le4upB&#10;C3ITJwM+3r6V8yPNfajcFwCWds9OT6Af5zWvp+nXmt3AjiUlmI29B9On+e1fZvwZ/Z9vtcuoZ7i2&#10;bZ1Jbsc9KAPEvhr8G9X8TX0bGAhDjqueO/T+f45r9TPhD+zjp+iRQ3t/EowM8jv6GvbPh18HdI8J&#10;Wsc8kKhwvORz7/r9a9fMhmcWlgpAHBIOfyNAFC0s7PSIks7CJdw+XCgYz2z/AJ611Vjpe0fa9S56&#10;YU9P/wBVTWOl2mlRmec75T684+mcfp3qK5u3unCtyOoX+vFAE1zeSTEoh8uIfr7DHNNhiaXC4Koe&#10;3c/jmpre0d2DS8njj+f9a6Sy0932qBkf/X70AU7OxLYwOOeMdfb867LTNI3YLLkkj/JrR07SfunH&#10;J/z3/wA813Nnp20AEcDHSgDPsNNCY+XGP19eK6u2tAq4Axj/AD1qzBahQABWkkYA5HJoAiSHgccG&#10;raqABigDnHcU7OM8f0oAcAOOKbnjntzS/wBKUKQf19qAG9SCOf600n/P9OKVu3v/AJ5qNmx+H86A&#10;HZx1Gf8APtTGdV61Xklxkn+f/wBYVnT3OATkDFAFqa525/ycVh3V/sBycVm32pKgJB9P8/pXHX+r&#10;j+Fske/OPb+lAG5faoqbucdOn+FcRf618x+bjPasLUNYzuOev+RXG3mqls85OP5etAG7qOsM2fmy&#10;PX6f/rrkbvUXOcHk9uv4d+lZ8100hPOQP/1d+tRrGW4xzke3fv60AMdnkbBGR156egHp+HNWLe1e&#10;Qg4xn+nftWraaTJIw4zk4/8ArV2mmaJ8wyM/h3/P/PegDB07RWbDMMt+Xb1rv9M0UDb8vT+XHetr&#10;TdF5BIz/AI//AKu9dlZ6eFHK8igDIstJxjK9Pyrq7Wx24wMYq7Da7cY7e1aUaADgc8UAQxwBAcVZ&#10;Cge1PO1Tn6etYWq63Z6bE7zuF2jv+dAGw8qRDJOAPfFea+LfiHpHh61klmnVPLzyTgD2NfOXxh/a&#10;V0DwdZTf6UN4Bwo/Tpn8f51+O/xs/aq1/wAVXVzDp1wyRMScgkkAHsDxjp9M0Afcnx3/AGxrXTIp&#10;rTSLkmX5sYPT8fUelfkR8RfjV4j8WXE9xqF3IRJn5d57DnA7YryHW/FVzeztJdSNIzE/eOTg56+o&#10;+n0ri913qMqrGrMX6e/6evbFAC6prF7ezs4YsG/x68/lzzSaJ4V1TXZhEiMQSPmHI9+v0/CvYvAv&#10;wh1bxBcI8kDKp4wRk9fTr9f6d/0M+GP7PFlaxJPcWwUDHr/M8+3vQB8lfDT4AXV+6yXsRZeODwc9&#10;fQ9//rV92+EPhTpuhQxlYVBHPQfpjp24P+Fe7WXhfTdCtRFbxAkDgeo7/WvVfBHwx1TxRNFc3MRj&#10;tt3fIyB7dfpjigD/1/wuk68jrk/rTUIzzzjOOcdacy5bHXHH45pqLh+Rnn2/KgCwkYycDHc9f84r&#10;Usr65sZo57Zyjx9CCeP8azoyMDbzntxgep7U5t4A54wenegD9LP2af2kbrTJYdH1e4wBtXJbAPTn&#10;Gf5H1r9jfBvjPT/EtjFPbSh94HcHJx+Nfys6Xq11YXMclu210wQ2cEY9P8K/Rz9nb9o670q5gsNT&#10;mLKCB97nnjI/H/OcUAfucspyDnj9CM1YilIyR27D/P615p4G8aaf4r0yK4tJQ5Kjv1+legKWGCDj&#10;HHX/ACKANyK6HHHT3/I1pw3o4544rlVkYANnJ4/D/PFTJPjrxnsOlAHe22oYPXP4ituHUARnd/8A&#10;qrzZLo7hhsEf4dua0IbxlIOcdPr/AJ+lAHp8N6rY9fyq+JElQhhkHj6j/PSvO7bUsAAnB9P8+1bV&#10;tqHzcEZP+BoApXzvouoLcAnym6+h/CpPEGhaf4k08S243+YvYA9Rzn6VpXaw6hbPBLyCOPYjp/nm&#10;uOsNVuPD9+bSYb4JDjnoPTHt+AoA/P39pP4CNfaZPJp9vhuNxC+nv/jX4w+PPBt9o17LYTwbdpKl&#10;SCc5749sZNf1YeMtLXVtMZYApEg+914/Gvym/aQ/Z5WW0uNcsIdznOflz+X8+1AH4OazoJsJRIxy&#10;jeg/z7VzMoCyMF6D+VfSHjLw1Ikj2c8ZDpuHp349a8B1XTZLC4KMMAjj09OPpQBlg5wGHH0/GrEb&#10;Dj1BOO2Kp4GeBjH4VOp5HHTnk4oA0jJlGTGCcHr3x05r0H4a/EbV/AevW+p2ErIYpEbhv7p79K83&#10;UbiBjJH159utTeWeS3BHP9MdaAP6of2Pv2ntJ+JPh+2068ul+2RoAVJ647+vtX6JwSpMiyRnIOOc&#10;9fav4yPgJ8ZtZ+Ffiq3v7a4ZYgw3Ln5cZ9OK/qF/Zr+PmkfFDwta3CzqZ/LXeuQSPUjnpQB9cFQT&#10;9Mf5+lRsmTk9fpUsbBsFT1p5B9ev60AZz26k8Dj86zJbPPb6+o//AFV0TLkdetQSRA57/wAqAOJu&#10;rAnPXPP/ANf1rmr3TMg8Z/Q4P/6vSvTpbdXzkY69qyLizDDkcmgDyC6sDzgcjt0JH+IqWx3ySBJD&#10;wvT1I/Ou1u9OAdmwRnPfrmuX1KxlhxNb9Qcj6+59/wCtAC6tpVrqtm0Trk7fxGf8K/Mn9pv4CLeQ&#10;T6lZRADnt0bsB169v/r1+oWnXK3UPzAg9x0IP0+tcp418P2er6dLBOgKOMMMevGRnpj/AOtQB/KF&#10;8SvAU2l3M25Cjx57EZA4/UV4MyhXKkfd98Edq/Z/9qb4Hz2U0+o2kO+LndgcAk8djivyU8V+G5tL&#10;u3ZUwpY5GMH1xj6YoA44xkBm78fX/GmhQOvI78Y9fxqzEm/5CQGHr6emfanNARliMAH+XTrQBX2A&#10;YOCRXonw88caj4F8R2mr2EhjMLDdg4yOM/T8zXFQx8gMAzcEZP8A9ahoCMED/wCt0x+dAH9W/wCy&#10;H+0JpnxK8HWcU1wrXca7WG7JOO5H+NfdsN0sgDKcg+lfyOfss/HDUfhd4ttmWdo7WR1DKT8vUduO&#10;1f08fCr4iaf458O2mq2cgYSorYznHHegD3yObI9qtK2cd65yG7GOuR359604p93f+tAGmnI4/wA9&#10;zQQCMZ6f09KgSVSBx196myCBz/8AqFAFe6tkuYnjfkNkV5Q7XWg6mydIZDzxgD/Oa9h42kZrlPEm&#10;li9tjKoy6/5zQBjSOJB+9YbTnp7815l4/wDD1p4h02S1Zd0ZBB6cccEcetdlp85mhMFwMPBkc9x2&#10;q3JCsgIUZB4/A9vpQB/Ob+1p8IrnR9WuriG2YbGZg+3APfr3z/jX5u31rIsrxuv3ecdjjoPbv+Xe&#10;v6mv2kPg/b+J/Dd1JHah5FUtnHY88f8A6/rxX853xX8Dz+FvEVzDLG0aEnr/AAkdMdun+RxQB4Cy&#10;ZXbjkZyAf1+voPzrNlVcnqQcevOa3LlBHIYwAAM5/wAf1rOlRcAjjGOvb2/+tQBQXI49P09K9c+F&#10;3jy98Ka9bSLIVQnBwcYyePyryZkzjBzn2qWJH80MvX+RoA/oV+DvxKtvE2lwMZNzlcdef/rf1r6X&#10;tL9o0DBtxPoR1Hf+tfhZ+zz8VJdC1C3sb6bEYwhB478H+lfsr4N1+DXtLSeJw2MZ5744Ppz7UAe4&#10;WGrsuNz59B3P8v8APFd7p+rbtuT/APXzXhsUzRAHOD+fXrx9a6Kw1V1Yc4BPegD6HsdU3AANn/63&#10;8qzNd+WaK7hPKsG4/vD/AB/nXDadrAUgg5xjvxjv6/hXWPdLd2jx5ySOPbjigD2/RdRhvtJiljO4&#10;r+o4pb21W4iJcZDA8fyrzDwFrkcMp0+ZiT0A7dcfp6168UklBToPzoA/Nn9s34P23jDwdd3cNsvm&#10;xKxZsZJXHOMfT+lfzL+LdGuND1y7066Gx4nKYI9Cefx459a/tG8b+F7bWdMntLlPNWRSCCO3t/n2&#10;r+Zz9t34Kf8ACEeNp9TsoGW2nZiG2kA5JwMjjjv/AFoA/PcnCnnAOM8e/WoMc8HB5q95ewkDkjHT&#10;v6iqUg2Ntzk89PegCI7Scjp9OamjyjBxxt7596iXngH/ADjvU3qSR+H65oA/ZX/gnX8ZHt78+D9Q&#10;uMkksm44BXnIHPA4/nX7sfZo7m2WePo6gj/69fx5fBv4g3fw+8ZWGuWkpjWN13YJ6Drn268V/V98&#10;A/Hll4/8FWGoQSbzJECDn2+pP0oA6TUdL+/8mD9eleb6zoisCCMn9fSvoq808MpyMg+1cNqWlhVP&#10;HA9PzoA+Utd0JkDhVwTnnk5x6DHfJBzXQ/DfUGsdTWFyx8zGF9GHf34yK9C1nRBIjpjOf89P6Vwc&#10;enz2F4J4h86NuHJ7def0oA+xNNRJo1l+8HGQPrjGfzrQmt03HamA/fHQ571xvg7UzNYIEGcAEMe+&#10;Rxn27V6JsLwNLnAGCDnjj0xQB+Q//BQ74Y3es+FX1jT7XfJZv52QOQNvzD6f/WFfz9XUJ3szc4OM&#10;/wD1+4/Gv7Dfjb4ctvEvhG5gIUh1IORnKtwciv5T/i/4Nl8GeNtY8PyLxDM5Q9DtJyPQ0AeHSxkt&#10;lcEr39PX9cZpgXzELqCDx37j+WOSa0pYlZzv5B9T2+tUtgB+XJYYxk9fagCCPdHN93JB9/pz0r9C&#10;P2F/ic3gv4jwWs0uyC9KJg+ufTPPsa/PnjPynBP4flnp/wDWFdz4I1ubQNcstRtpCjQSq2c+h5+n&#10;09KAP7XvC+qRazolpfRneJY1Oc9eOtbkseeB05r4/wD2Q/idD44+HWmTecJXMSg4P8QHPevsoEEZ&#10;/wA5oA525ttynj+vauSv9Pz049/SvRZYQR7+lYd1a5zxn/PagDymyY6XeKkhACSlR9H6ZroLg7sg&#10;feP5Z7Z/+tVDXtKZ7sFTt88Y4A6r0IrTmja3sbeYDcGA3H6e9AHNeINNW70qeIDO8Ht09wK/m+/b&#10;b8Kt4Z+KL3piJF7HyMYyysfzyPev6XLndJCI1HBJB4zxjv8AnX44f8FEPAbXGjWniIxBPsL/ADH+&#10;JgT0z2Azn86APxAup/3ihUKdvfjnP19fyFMDMy/d2kZJ+mO4/WtPXjaxYWJMHj07D8qwWbcqrj17&#10;A8Y5P1oAnWTyyFY5IyRj3+n+TXSaNepBeqzkYGD04465/KuPEhRyeR25A49f8f51v2LETpls46c8&#10;85+ueuRQB/QH/wAE9viVBLpq6GZMm3bjnqD17n6Z6V+ydvOGUMDkECv5hP2MfG3/AAjXje0tll+S&#10;7ZYzuOOpBB9u5HUZ7dK/pM8L6qt9pFtcqc70H5+poA7/ADkYqKSMN/n/AD61FDLvUev9MVbByOKA&#10;MG7h3A8da43UbIMCcc16RNGGGfT86567ttwPcigDwzWtK8xJEK5ypAPuf8Kb8OMxXKoy5fCrjqeP&#10;QYxXe6nZZyducfjmuG8O+bYa08WdqM7L6YIOQfxFAH0bbLutHRuTz1HrXgvj2BW025gI3nlQB1IP&#10;T65r3+zk82POMbhnH868v8Z2WEuI0fAfJ/H0/DFAH8t37SGhS6X8SdZa4i8gySvKAecYP5fj3zXz&#10;a0KFWkViRkYxwM45yT/Kv0b/AG2/DMNp4wfUEcMJ+D8uOo/r71+eE0QihKkbyWB25zjHQg/hn9KA&#10;Mu0dredMLsAI7dMg5z616/pVz9ojSVeNny5J4wByD7815CqBio6EduM8e/r+XpXqGhWdxNEkkMTO&#10;AScnI4I/LJ5PFAH0R8EdVfRPih4e1ENlRMVJJxjceh/wr+m3wRci98M2b55CY/L3r+UvQZrzSta0&#10;65ZfLlhlRgATySe3uPwzX9PvwO1ldU8G2zqeCisvcBWXtj0oA9QvYNwJx+WcYrhdXsw4OR1z06+9&#10;emTRhh6Zrmb+13Aqe/8AnnNAHzz4j0vcrHBwP8Otc54Ft2stYvFT5i00Tc4A/LNeua3YeYHGPu57&#10;Vw3h2BLTxBcswyDJAcAdATyR6jjFAHuMk00l0FIKRyLnIyCDjP4VX8QBZNN42ghj9eRwT+Per99b&#10;XMk6DIjABXIGT7e/TvVbxJapBp8gUkbQjfNjGD1z3/z1oA/KT49aR5/iCKUPvL5wgG3BQjv3z6cZ&#10;ryw2SDSm8xf3b/Pt9M9cj6jkHr+dfQ/xtQNqETI2YnZ14Xjn0xzjj3rxQRNDbhDgjJyAeoXp3/zz&#10;+AB51pmhiO6O5QzZznqDu6f/AF8/nVfxTpyBf9WMEAcj39R25/z29JitxkSICfmGTwB9fXntWD4q&#10;tXKsiHJDqvA+YMTwT+dAHP8AwAjk074oaJcMuxFmMbMfTBAz9c9fpmv338LMJtAtsf3cfkT/AJzX&#10;4Q+AIktPGuk3WcA3GMcZB7DHt659a/dPwFMZvDtvk5IH9KAL99D1x3/z1rzbXLQMrYA/KvWruLKn&#10;vnNcJq9tuUnGAfagD5e8YaYssb5GSMg/h9K+IviXoSFZWC5+9nvxn/DPav0Y8TWIdHyDz/k18k/E&#10;Pw+s0UuRycdsk46/5P5cUAfFXgWwlj8UR2ozmS5t0Yc7v9YOBxX7IeF1uW0syXDZBnkUl244X5ef&#10;f37V+XngrRY4/HOmRuM51G14AwMB8kHt/niv150aLThovlRhfnmkJGM4AIyR/IGgDc0mARQ73bzD&#10;gcAd/r/WvlH9r/UJrb4caw3+rDxxJ74ZwD9MV9h2xcrubBXPVu474r4k/bY1SMfD/VLdR5gHkhj/&#10;AHfm6en4/jQB+JUxutR1LjlN5IJ7D09eOT9a5qa6e2kKY2gNgc88jg9enf8Al2r1Pw3aRsxyVYRh&#10;2z3LnoB6cVxOv2EQuZSq7jnPGQMt/wDWHH50Achoc0g1Np2O/nAHOG5HPbJ4r3vTb3LRDfkSMke3&#10;uGzkn/P414pDbrbF3xhQBx6Y5xn/ADzXYaLexzTIqTHLSI6s3UsTgH8D+uKAP2D+BGnhvC6vjGY1&#10;4Bzyf8+9UPiNphdJcjAbIOemf6de/Nd/8CLFU8FwtuyfJjBbuTjFSeOtMBilQjqCeh6fn9KAPy98&#10;eaeUuS6JnBPA7cD/APX3pngC/eK6iBIAPUD+vevR/ihpO3PGAG6++P0rwvw3etbakEY4wT0x37HP&#10;X/IoA/Sz4daorRxEnjHToOn+HP8A9c19a+Gr0NEjMcA/l/nvX5/fDPU22pznkD8//wBf+FfZ3hzU&#10;dtg0pPKqT6DocfrQB1F039r69FbxxmUFyeowD06e/Svf9MsHjA81Qh8sg7egz6flXzp4HlafXkZ2&#10;YsuMquOc85z2/OvqrS0jeEDPBJx68dj+VAFe5laO3kZSV2x9T2IHFfhl+3N4iGo+JLLSGdnMSFjn&#10;kFnbrwewA571+63iCSGz0a8nPG2NuR7jFfzvftQajFrPxRvikvmxQYjz6FVBIA9ieTnr9KAPlJ7Q&#10;RwMWO7OeME9f8/54rX8OWzEhkBwDkdOPqf6VpXcJWJdzYzj5Rxg9ua2NGshHbZcDIHTqOe+fx6UA&#10;VpoGmkEca4Awev64r60+AmnJbvazeXtzO0vPZYQQD+Jr5bg864vljhXCgjP1I469B+NfXvwy/wCJ&#10;bFFuwHjtVXAwcPKRnn+YoA/QDwZdF4UJPJ9T0+v/ANavfdEkyBjgEe56ivmbwTdK0UWPlXH9etfR&#10;WgzKUQk5Jx/n9aAPV7NiVHv0781elJKe5rIsG+Qe3pWu+CnNAHH6qow+f8/rXifiiP8AdOe38/X/&#10;AD3r2/VFyCOn6/lXjXibmJiTwOfxOe1AHxd8SUwGHIVjjp05/rXKfBvw9baj4gmv7gGQKfLiBPHH&#10;AOT1xz79K7T4nkRxTvjcFGcdyWOAfXg8++O1aHwL0Gdblbx0OIuSCSMk9OPdiSeaAPtfSbBfJhgh&#10;ASKNFRSevAA79zzXpWj6bEqFYgMEjnHYdznArhdKnWNo4nO7cx+UDsg+vTnFemie4i015kUZVcDj&#10;qx9KAPh39tHxqNJ8If2HbSEzapIuOc4ijOTnHqf/AK1fkfMrqd7HJI+n+P8APr+VfY37W/jCbxB8&#10;Qm0eGbzINKjEHTPJ+Z8+4Jr5KuoTFDtxguwzn8xQBzbRBmZtvIIA78gZP05/pVJbI3F4sA489goA&#10;6kA45/z+ZrZMSlS2QCcj3GfUY/H6V0fw/wBMl1zxZbW8a/JGA7cdFX09z1oA+6Phf4cXSPDhl2FC&#10;USJf91Bk44556/SsHxUfmbB5OT+BP+ef5ivc10z+yPD1rZk5ZVBbtkkfz/l2rwnxVt3MvRsdevp0&#10;H+e9AHO+HI2+3KexI4/H/P8A9avrnwauI09D3/X/ABFfJ/hcZuhu6fnjnn2/rX1z4OVSicdMdu+f&#10;Xj8v1oA970UfKrdeMe/+f/rc16RYqRg/Tv6V57o33VB6jHr3r0OwBwOMg8CgDooV+UcZ6f5NUtTm&#10;jt7aSWVsKilj7ACrsR2jpzXmnxL16HRdBuJpGwqRs7dvlUdP6UAeEX0U3i3xkhHMdlLhfRppByTj&#10;si9cd69o0uKy84afZDfHbDYAo4P94/UnNfP3wsu9Vvm/tC4iCOqlmdjn95Mc5B9hxX0/oqwQYTAL&#10;YGcd8HrkevWgDtNM0uO2QO4BZuTXkHx78cp4R8HXbQP/AKVOvkxAf334yT7A5r3RpFit/NYYCrmv&#10;zC/aV8dDW/Fv9iQNuj08nfjpvPr/AIUAfNd7I0srljgseT36VXL4TjIAPA6dfemM7+ZukYBhjA9i&#10;fp1/z71XmOxTsbBOMdcYPc59qALFpDNeXCW9sN7yMqqByWY4Ax9Tj/Oa/Vn4MeDofDWgQRquPs8Y&#10;QHoS7DLt355r4K+AfhaXX/FKXzJvgscFe4MjY2j8Mk5x6Y71+qVhZx6bp8VnH0RRn3Yjk0AUNTlK&#10;owHpXjviS42hyDg/WvUdWlKqfx7+leL+JZ+G55PHXFAHk2sSbixU5J/XjiuZiG+QZ4B7epHrWrqc&#10;hLlc5B7euff1qppiebOv+zg8e3rQB614ZtsIMjnIz7en+ete3aLCEC47Afh615b4dtgQiqACPT+V&#10;e0aXD0JGM/zH8qAOqtEICg1rIRjOMfn+dUYVwBVLXdUi0rT3uJHAwD1OO3P+NAHh3x08fjQNJaxs&#10;3X7VcHy4hnqzDlv+A/4V8yfD7wEspF5dB57mY8luhyfU+/JOPaqmt6u3j3xtPqLu0lpbZjhBPBGe&#10;W9iT39Pyr6f8FaWvlxuq7RGoVcjr6mgDufCnh1bOGOFVwFGD/gK9CvruDSLB5ZMAqP8A9QpdNsxb&#10;wh8cj36/jXgHxx8cwaDo06JJ++dWVBu6Z6n8KAPmb43+PZPEOsnTbd820ROTngsOv+FfPskRfCNx&#10;k5/DsKstLLeztcyDcXHzEnr359etRXUgghlkcjcc+vH+e3WgDj9emyPIQ5wTnnJOf557Yr7v/Zi+&#10;Fg0fSU1TUIsTXBWeTI5DMPkXPsOT7+lfLHwn8GP4v8Vx3VxH5ltZMG24PzSE/Io47E5I/Gv1h8J6&#10;NHo+mRWidQAWPcsRyT9OlAHXQrtAA4q8MY/pUCZAHPepxxigBTxk9qxL6UDPOMfzrUlbap9K5LU7&#10;gLnnP9aAON127IVucD69M14h4iv1LMucnnjrn/PPFek6/fcOM4znnPp/n+deGazdGSUru5/Lg+/t&#10;QBz80vmPhT/nsf6mt7RLXzHBUZBzz1+n5dBXNwozMMeuf8n/ADxXqnhqwbCOwwf8/jQB6DoNngpk&#10;YA6fj1r1bTYNqdOB/WuR0e0IAwOeOv19a7kzQ2VqZpjgKM/z4oAq+IdettB06WeZwhC+vTg854r8&#10;sPjB4+ufGuuzxQS/6HA5Cjd9455Pp7c/zr1X9pD4qXl7cyeG9DkJOP3hU8KORggHkn0r5z8C+Erv&#10;W7tBMSy7ucdDzn/IoA7z4XfDeXWrxL+9bCA5UYyPb8x7f4199eG/DFvY2iCNeFAx9e+PavP/AAT4&#10;ZTTIIo1QAAL0r1+71i10fT3aRgpCnHT9f5mgDi/G3iG38O2TqzYKgk4PfGeK+CPE3iC68Q6k93I+&#10;V3HGT1Hp35P8vpXo/wAUvGh1u9NnbOSgbkg5B/OvFnkCgLkE85Prjn60AVZFwfl+4oI6j1/zjFU9&#10;M0e717VorO3XILbc54x3PT/P41YaOdyLeEgF8ZPQhOucY6noPxr6r+Dvw+EEaajdRZJAwpPQduf1&#10;PvQB7H8K/A8Hh7S4V2ZcgcnHH0796+jdPtlVBgY7VzekWhVFXbgYA/yK7q1i2gY6/wAqAL0SbVxj&#10;3qbj0zikH6DtTWYKMmgCKZ9gP5Vy2oXO1Dk4/nWte3GMtmvPdY1AKCu7pQBzGuagUViTyP8ACvFd&#10;ZvzLIwB5z79a6fxBqhJZC2eo57+n8681nlMjM2ScY4Pt3Hr/ACoAiKtI4K8EH8vw+v512Gi6aHcZ&#10;HJ/Tp1rAsrUyy4xkn/AD9ff8q9d0LTgoXI6fSgDqNGsMBMdB9OuK9NsLYqg4xgelYek2exRxjFdY&#10;XitYTJIdoXOc+1AC3d3Bp9u88zBVQEnPHv1r86P2mf2hobFX8O6NNmeTIbb/AAqepyO5zge9db+0&#10;x+0LaeEtNuNL0+YG7kVlVQ2CDg8nkcDr71+QN1qmq+LNYku53aSWdicknvz+H9fpQB3TX8l9MRkz&#10;Tz8knuTxweTX0p8Gfg5canPHqV7DhHKsNw7Z6Hr1/wAmoPgt8E7jUZ4b/U1YouGAI6n1P/1ua/Sf&#10;wj4QtNLtUXywgUDp6fgPzoAq+F/C9toloipGFCD09vX0/rXGfEv4iW2g2ElvA/zjgDIzn29v84ro&#10;/iR43sfDGmyKjgOBjrgn0x/Ovz38TeJbvxBfPczvkBvlGSep5oAo+IvEF1q9zJc3EhMjnpz6dB+F&#10;ccls91OF4OTn8OhP45+laEqkvsGTuxj2z3/HvXqHgDwNcaveKzRkxlsf72DwBx+dAHRfDT4fSanc&#10;ws0RK/eOeh55/D/61ff3hLw3BpdqkUKAYxk46n9a5vwP4Sg0e0jijQBgoDEcZ9vwr2rTbTy0Axjg&#10;e2PpQBfsrbAXAxnp9B61vxx7QOf8/SoreLaBxyMVcHA65NACgfmKKPegk+nSgBCfyqjcTBQT3/z3&#10;qa4l2qQDz/Suav7wKCM/4GgCpqN/tU815zrGqbN+TjP+f8/1q7q+qqAQDzz2ryXW9VZy4Dcn/GgC&#10;lrGqNK5APXPf8s1yhZpTjPX+vr/hRNIZWLZ6/wBO1XrW2MjAZ4OP8n16frQBJY2hlcAjA47civSd&#10;F0jG0gf54FUdI0ssw4/z2r1XS9NWNBxycUAW9N0/YoGOR+ddraWgUDiobK0xzjBNb8aeWB2NAD40&#10;CDGOlOZwi7m4A/yajkmSJSWOAPevAfi18ZNE8B6RNPdXKoUB6kc+gH1oA6H4j/E7SPBulzXV7Oqb&#10;FJ6j+pxX4WftMftQ6n421G40jRrgrAMjgn5vXGPw/wAa4X9oj9pnWviJq8tlY3DCyUkDaT83PJ/o&#10;K+atH0i91u6DgM5kb3Oc/wAxwf0NAGZbWF1rF7vn/eM7cnOTz3Jr66+F/wAM73VmgjhgO18Z4xkD&#10;qQe3Tv7Vv/CX4BXmrSRXNzEQrcksD0HTPv8AgfcV+lHgj4daX4Usl/cqGAHOMf0oA5r4d/C+x0Cz&#10;jllQBgBngfr/APqr0HW9cs9Lg+zwN83t9O34Vl+KvGFtp0bwwMAR/n/P+TXlVgb/AMR6gEUseSeM&#10;4Uep/HpQB1thbXev6hkZc53NnOFHbj1Nez28dh4Z03fNxtGccZY/h1zWTpdpYeGNKDTYB4P+07dT&#10;kcc1ZsNIu/EN4NR1NT5fWOI5wOoyR0/AigDP0vRr3xVqA1bVVaO3Rsxwn27kH26CvedH0dYkVAmA&#10;MY4xTdG0dY1XKYA/TH+e1eg2NkFA4549KAH2ViEA4wK6OCDABxx2z70kEGAPT/Oa0FUDtigBAMAA&#10;flS/rSkZpOKAAe9BHOBSZqN3Cg57UALI4XnOaybi6C9//r0y6ugM5OPx61yt/qWAdrc5/wA/jQBN&#10;f6iqAknOO3pXAanqoywD8DP/ANfrUGrazgkBtuf8etecalqjylgGyP8APTFAFjUtXeRiEPP5/rXM&#10;yTFiTn8OfxNQSSFmODkfzP8AnNWIIc4wc+vr14/z+dACRxbyMjkc/jz39P8AGug0/TmlYfLwf8/n&#10;VrTtKaVssM/n3r0PStIAwwHHB/wxQA3TNJxt44H+fSu8sdP2gYGamsdPWNQcdP510tvbjHT+dADb&#10;a1wAFGK1EjCjGP6U5VCADvQTgD2oAcAPpVW6u4raIySttC8+1ZWq67aaXA807gYH5f4dK+B/2g/2&#10;qNI8H2Nxa2dypuMEAK3v7UAe8fFn46aB4LsJpJrpUKBu45I/Gvw6/aH/AGtNZ8Xz3GnaPcMlvuIJ&#10;B7Z4/wDrj9BXg3xl+P8A4j8e30/m3b+S5b5Qx6eg9vYYr5wihvdXuVBBJZvr90UAJqmrXuqTM0jm&#10;R39/frk+uT/Kug8MeAdU8QXqRiJsnHVTz+X1/rXtPw4+C+peILuDdHkOeeOg75OD6/06Zr9Sfg7+&#10;zhpWjwwXl7bqSFBwV68dCMfoKAPnL4H/ALMskzRXt/bBF4bLDr+f+NfpD4a8H6R4TskiijVSg9uT&#10;+Q/Cuugs9O0C0EVuioAAMccex9uKistOu9am82TMcH+elAFSOG61mcxRDbEO/tnnpXQJBY6JCOnm&#10;n1+8xP6AZqzc3Vnotv5FsAZB6DvjH61zSRz38nmzknPr6e9ACyTTX0uR909+Rj6VtWVgAflGSe/X&#10;v/nFT2dhkBVXH4e3XtXa6dpXKjH49e/agClY6W74Yjr/AJ/z/wDrruNP0oDHGP6VoWGl4xkYxntX&#10;V2tmFHT1oAq2dgFXOK3oYAMe3+e1Sxw4GB04+lXFXaBQBGqBcetSbQMjtS/yPP8AkU4A8Z6/5+tA&#10;CYxwelIeD0yeKU4wO/4dfpTTjPHP40AO6Hr+lOLEdf51Ex7nr/nt6VWeYrkdCKAJZHCj+Xes+W4C&#10;556d6p3F4Fzz0/T3rnbnUsZ2nOP8/nQBp3N8oDZOOv4+lcvqGr7QQpwRn2rEv9Y255/WuFv9Y6oC&#10;cH0/z/WgDdvtYIBOck57jH/1utcPf6qWJ3P/AIVjX2pmXIzu6/r2rAnuXkc7SRnPp/kfjQBfur8s&#10;duck8H1I/r+FZTlpCQxx9c9vf9amjtzKwYDJ65P0HH6c962rTSDI25hgHrx69c0AZsFm8pGOgPX1&#10;9PXpiussNHc7Ny5znqD+v8q6DS9FXA+Xn19fxrutP0f7vy4H0oAwdO0MAD5eB+HQ12dhpGNvGAOc&#10;4rcs9MVQBgd/8/jW9DaBcZHNAGdb2eF5GMVtxWyqBx0qWOILjgACp8qnLcAUAM2Y7UyWeOFCzsFA&#10;9x/9asPWPEVlpcTPJIoI9xivij4zftPaJ4Ugnjiu1Mieh4HPAzQB9MeNviho3hq3eSedU2f7Q/l3&#10;r8t/j1+2BFGbjTdEny53AnPp+P6D86+Lfi9+0v4i8XXc4iuzHCewJBORjrmvjvXPFclyXLMZGJ53&#10;c5P4f1/CgDv/AB/8TNY8SXb3N9Ox3k8Mxx+FeEX+p3F1IQpLMf5fpmpUh1DV7k+Umc55A5P4DrXv&#10;Hw9+B2p6/PADAQJOc4xn3AxwPX+tAHiOheD9W8QTqscROcc4zwT3796+5/hJ+zfLczwTXVsc7epB&#10;IA75/wAK+rvg9+zXa2ixO9ryO5A6+4xwP5V93aL4G0jw5aoqRqoGPTgD0/yKAPn/AMCfBXTdEtY2&#10;lgUMBz6g+vNemSWYiYWWlRB3I/hGQMdhjuK9Hh0zVNbuPsenoRGOGb09STjniva/Cfw607Rf9JuV&#10;8yY4ySMn8M9s0AeT+A/hBNcOuoa6m4nna3T2z2P4V9Q2Gn2mlQLFboEAx0+n/wBanebDbqFjG0D0&#10;/rWXPqKjuM/596AP/9D8T9Q0mWB3ZQQF69eQOvX/AD+VYTDG4E4IH657V9NeP/BcuiX09rNFsZSS&#10;OCM9ff8AyK8A1OwMDsSMAe2Pr069RQBhqGUneeOPrVnAwOgJx2P4ioQSGDd/yzxyOv8AOrg5G7GD&#10;6UAVgwiYkjJH4/l7Vq6ZrE+n3iXMDmMrj8h/j/nis913EbRz/T36ZqiylWwRn6D0oA/Sn9nH9o66&#10;0G9trK/uMRllDAnjbnGf5Zx2r9p/BXjHTvF2mRXtjKrgrkgdsjqeM1/KZp2pXVhdJcwuUKMG4/8A&#10;11+iv7MH7St34e1a20rUpsxEhcdhyAP8ePz7EA/ddkymR3/UimENwvTr/wDq/wD1Vk+D/Eum+K9I&#10;g1GwdW3qD8vI59D+HFdI0BXtx7Hn6UAZpcox5xjHHrgdakjuGV85x9Pz5NOeIgcjH69ahYFSOOP0&#10;oA0kvDxzkjt/P61pQ3rDDKSD+NcuoKnPofx44H+entUyysDweRigDv4NSOAM81HqUUeo2xP8QG4G&#10;uShumTvyOK1oL3BwTgf5z2/z9aANPwrrW+4Oj6iCASdpI4J9M1e8deD7TVNPeBotySA54yAPwrkr&#10;7KMt5B8jpzmvVfCXiaw1+yFtckC4Tgr9P8aAPxQ/aZ/ZwfS3n1zTICEOSQo/EnPX/PSvyu8aeEpS&#10;HiljIkTsRlunI/nX9aXxJ8BWmv6PcQyRCRCpxx/nFfh3+0b8Fzo+qS3Npbsm4nB6jByeO3b/ACaA&#10;Px1urWaynMcq7SM4z3+h71Cq8ZYcHPXp717H438LXAkLpEVZGJxjJIGc9xXlDqsa+QUw479f8/X0&#10;oAqKXGCOh5PvipNxK8EkMQffvgZ/nUMm75s/5+tLGxGAB+uPcUAPDshDKcE98/qP5V9qfsq/tEav&#10;8K/FNsjTsLNyNwJzgA8gY/Pr/XHxSw5ODz/n+VWbaeWKRWjO1lyeOpOBg4/rQB/aV8Gvi1onxG8P&#10;W2o2NwspdATzz7//AFq91U5+brX8tn7GH7Umo+AvElvousXJ+ySfLyRyMgkZ6jvX9J/w/wDHGleM&#10;9EttRsJ1lWVA2VPsD/XpQB6PgjPNGP4ccfj/ACoU7vp/nvxUgXnrxQBVZOfqD+VVZIQRzzmtTaMc&#10;DmonUHt1/wA/40Ac9PaK/GM9aw7nT9wKsPlbiu0kj3VQmhBHT8PrQB5DcWlxpt0dv3G6/Sts2MU0&#10;BZuQR9c8V0Wp6f8AaYmUD5h+vsawdIMiSNp9wwH933GemT9KAPnn4peArXXNLnt5ovNVkORjkqTy&#10;BX4QftA/CGXw5ql2zQkRMWKtjgjPYcHHb/Gv6YtY0lZFaFgDuzg+x7V8WfHn4KaV4r0qZZEBlAYo&#10;2MgNjr+mPz9aAP5e9TsTY3LKoZcev+f50wL5mG6Z6/Xv/wDXr6Q+MfwxvfDGq3VvcWzIYiwHy44B&#10;+pr55WGSFwjISRx6/oc//qoAqmLa+5ckjv2/z2q75aSLkEN1HB6+2Dg+nNWTDhQzLgdcY6en9aWJ&#10;cHGBgA9R149O1AGcjTWspdDyTkHPp0Nfrd+xD+0vceH7uHwtr1yRC52oWPGPbj0r8oWhyuQOQO3T&#10;2ArovDOs3mgalHfWsjRPEVbKnBBHPH6Z6UAf2NaF4hg1SxivrZwySqCMHPUdq7G2vQxHPPAx61+V&#10;P7Hf7REHizw3a6Fqk4+0xKANxx0z27fnX6N2WpjAYMCOv/6vXmgD1SG43HPb8/atCKYY56VwlpqC&#10;vjPfPp2regus7ec4/wAnFAHTowbpx705lDqVPI5rLhn3Ac9P1q8kmTz/AJ9aAPMtatG0vUVu8fuy&#10;ee3XqK2opIZIvNh5D9P/ANX510Wr2CahaupGWHTP0rhtFu4raZ9OuTg5O3PI5P6YoAj1i0ivrGSF&#10;xneOlfi7+2H8CppBc6vawEK2WB2jg49u/A/Kv24ucBuRhR+R/GvD/ix4NtfE+jz28kO8Mp6ckcfl&#10;mgD+R7WdIubK4eJ02shwePTA/I//AF65dkkbGEwBzkjjOT/n86+5P2k/hfJ4V1+eaO3IQM3OM7T2&#10;/wA+1fHF3atDjcACQOo/rx60AckSAfm47cmkV2Vw44Iz2q3IqjOBwCeRzzVZ4yyjbx/Qj+tAG/pW&#10;sSWF7Fc252sDnd+OenXtX6q/swfGOO8WDTLmbMgboc8q2B+YOa/I6zcRyDPIIIP0PWvXfh/4qu/D&#10;Ot213E5wrjndjIzyD65/TjFAH9HtuyTQLNEcq4GO/vRlkJxwR6ZOP/1V5X8C/Hen+OPDMXlvudFG&#10;McYx1GP617VcWTxkgjg56evcmgBbTUHhI5Ix/n867nTNYVcKHyDwa8zdDGzYXAODjHXA5z/T6Vbt&#10;52hPynp+nb2wfYCgD0t757PVYLuB8BmXgex5/OvrbR5/t2lRTxuGyB0PfHIr4aa8NxbnB+ZeR68d&#10;fzFfRnwt8WreWS2MjYIwuM9D0H8sUAeoX1sZUIxnP6V+dX7ZHwXPjzwdeSW8ANxChPTOR/n+tfpG&#10;ys6lAMn+R/SvPPF2j/brKeynAxIpHrn/AD0/WgD+MXxX4euvD+tXOmzptkgYqQ3Pfg4B9P8AIriZ&#10;o17Nkn05596/S/8Abp+CI8EeL31zT4CLW6Pz45wfX+nNfm9cxOuADnk/z/z/AEoAw8EZPYH69anC&#10;YTd6/T8fSh0f759fX9c/WhSypt7ZPvQA6B2jcMO2DyOnpX7g/wDBOX49Kk8Xg3U7gApgIGOM9en8&#10;v6V+HoXGGPB+nX/P+ete0/A/xzd+AvHem6zbSFBHIu7BHrznrQB/Z3F5V3bJNEQVdR+P0NY1/Yq2&#10;cr06/wCFeb/AL4hWPjzwTp99DKJGeJTwe4Fe3zQbgaAPINT0wMG4x/nNeeanpWH3hcj8en5e9e/3&#10;tiHLcZ6jnp/WuJ1HS9yt8vB6e/1/x4oAw/Bt0ljiCXnyn/8AHG6fka9zs5UkhMUhG1T+jc14Ktq1&#10;vKkmMD7hx+n5e1ehaDfpcIF5JT5G9h2J60Aaesafbz209sRvDAg9DgH0r+d//goL8KLzw74pTxZF&#10;BsgvJDHIwXpgcE8/z/Ov6OCu4ncMEjBx7f0xX5+ft0/C+bxh8ObtrKEyzqjMoHXeoyOf8igD+Yqc&#10;BZiGOQGP09Mnv9KrSBnGFXgd+evvxzW/rGnXen301ncxFJIG2sD69O/6j19ayXDnHJwSAfUf596A&#10;MqXBLBTwfQcDnp+H+FLGziUbWwS3XH6Gn3QAJDKT2xn0P8v6VU34ccEE5znHA9+Dz60Aftd/wTY+&#10;LkljdHwjdyEgMWRc8gEjP4f/AKq/oIsLpbu2jmU5DqCDnr6fWv40P2dvH114E+IWmamkhjjMqq2M&#10;dMjr/wDXr+tL4L+MYPFfg+zvYXDho1OQc8EdqAPbCoYdMniqk0IxVoNwCD1/lS8EHHcUAcPrtr+5&#10;EyjJhO79ORUFtH9r06VCOULYz2B5GMV195apPE8bdGBH515wl2bG+SykbCTBom568cGgDMjLSymD&#10;BzkD/OK+Vv2rvA8fiPwRqMMkW4vE2PYkdR9Pevtmyt9PtYjNhTJKo9+UNeZfFOzi1Xw/dxJExaRG&#10;BIB5wO9AH8efinRNQ0y/u7S5UB4JHU8Yx82K4z7u5WOAPrwegr6w/aK8K32jfEzWNMEZSKZ94BGP&#10;vHnnoSDx/LrXyxeWz2sssD5Hl544OOeh+uOtAGexlbL5wcY6/r/n61cgmAYFyB3z6fjmqMqsmM8K&#10;ew/pimxnluOmMdv50AfTnww8Tf2Lq1hewNtaGRGYqeeCB3/M571/Tz+z14vj8SeB7G4D7i0Yb17d&#10;CfY1/J34KunaUBflOM9MZx3yc/gfrX76fsNfEb7f4ft9Lml3vDmNu3XpwP1oA/Wm1uycHPJrdily&#10;BXnlheA45wf8+1dbaXG4DJ5NAG7jIz/n+lULiHIwO/5e9W433DpT3UHtnNAHGX9qCvA4rxnXbaS1&#10;1cyqMAMrcc5zxX0JcwA9R715F45tfJAuscbCc45+Q54oA9N0i6Jt4hCOCBz259/WqfiK1WSEscHI&#10;br14PWovB1wl1pEDgcI23kY4IyDWrq9u52SZOASv50Afi3+3p4ON5ZW18kR3DKkrg5w2cH3xX4xX&#10;Wny/vRv3EHA9PqT0+ua/oX/bO0xrjwLcTxRENDICHGPl3DH/AOsmvwgTT2ku5WniMrDcr9RyO/uf&#10;8+4APITBN54BHBbGewxnHf8APFfRHhC0uZdOHJJ2Dcex5GOfX6f0JrzufQWFyjPiMK3ze2emfp3r&#10;6B+HmlC607yyN+P3ZI6HngkevWgDly0VrfgSsGmCrtwc89SAOxx/npX9CP7IniJdV8Cae27Je3Xv&#10;3UYPTtX8+/ibTPs+rH7PHwcHdjjIOCc1+xv7C/ijzvDEFgw2tbyGM887Tgjj/P60AfqSrbl9c1nX&#10;cWQfXn/OKlt5cgc9fWrLqGBwP8mgDznVLQsrbh1/oMV5hPAtnqV25fyzsiOR1GH69/rXud/b7gQB&#10;1z/kV5LrtusOoO0oJzBxg45DZ/LFAHpZuHeYTW+/ZNjoPUZ61V11S1g3mIHYJ0zk8evc9KuQbri0&#10;R0ThoI22gevB6+9JfpJLEdw2EKRxyeRj8f8APNAH54fHeF4biCd4QkAnQDaDyJFxn8/avn2VWKrG&#10;SqFFRCw+66gE5J+v/wBevoL9oZ71bi0OAkPmRb85ZtykgegA55x3xXzdNPIyRqxxgHOOOCecfhQA&#10;tqJItnmHYApDLjHOePwx3rF1mZJSdo3kHJOeo4wM9if881sM8ao5XkAA/wCH0rmtbmKxSqOCHVev&#10;XPIP+f8AGgCTwku3X7K56Kt2p6HI3DgEdeDX7bfDC487w5EM52gd+vFfhvo0rW119pYMSJlYckAE&#10;dRn/AOsa/Z34G6kb3wrC/QsiNyTxlRgUAe3TJuUk8iuV1CAlTjvn1/SuwxuXjn35rFu4QQe+KAPF&#10;tcst27j3/wDr/wD1q+dPG2kF0fjOc479sZ/GvrPWbQ7DnnPbp09a8O8VWG6KQYyR/wDr/wAfxoA+&#10;LNE0pofGWmuELOL5G2+u0EgDtz1r9ENDuTZaFAroC5YoAf7xbJ4HPNfJemaI8njHS0jTduuCcdAw&#10;RT1I9OtfXVvply2k2USBpGmkZwB8qgA4/CgDu7RluI5WdANzAEehA9q+AP23bm3h8JXUTtv8+4hi&#10;2jj7uWPtjC/4V+hOm2bR2wDgBhjcvYevPXpX5sft1mZ9HhTYZALoAEDaoLg8H1yB2HFAH5waVaRp&#10;blwgTzV3Hjjc3b6gc1x2uWhW5yp3Oe/Ynnp+VdnYF0g2sSQnQZBOB2H1Nc3fqkl2oYg4yRkdeehP&#10;/wCv9aAOO1OwC2gfBAG1sgdCfX19PpXMaHIkmrQwksGSVPpywAI/L/61ehavF5luVHCqnX1P/wBe&#10;uD0Owk/4SG2H3UDpu6DBJ5x9PfrQB/QV8DLLyvBUYK4Ahi9cj5f1rS8X2RaNxjIAx9e/v/n6VtfB&#10;ayMfguBSOfKh79wnIPXpmr/imzyj8cev5UAfnf8AFLSygYyDCtnkcHpnnp+NfGN0PsWqGQ7iAw+n&#10;5dv89q/RT4maX5wcuMg5HPb07V8B+NLMWt/ujBI3cnHvxn+XtQB9G/C7Vl2ISxLex3Y49fSvtrSL&#10;9U0d3B6qOhx6fkOa/Nj4ZahsmXcQdp54/Lj1H619y6Jqnmabbwq3L7QQO/f9Rj88UAfYfwq0QytJ&#10;eSrgODg9en/1h1r3/TGh8qNkBJOSe/P6V538Mo5oPDsDuuCYAcnrubsfoP8AIr1K0t9qIRwB2/AU&#10;AcN8R7+W30Bo/wDViTg9iAO9fzr/ABEuhqvi3UrtB+7nuJWyRyV3cE9f8896/fD9ofUzo/ge9uvM&#10;MeyCVgcgYO0gc/WvwFu7cy3bS43nn17+gPNAHKyW3mbQQM+gOcc+mK3YLfbbBFUAE9TwOOP8/nQ9&#10;uwuEXvx09hg+lbsVsFhPGSeBjPU8fj3oA5y0hDX4WMN85OR0yM7R/Svo7wlOYUCykZllUDHXES9/&#10;avI9C0c/a1nICBO3c/U+wGa7fTbww31pApzjc/rkMePy7fj3IoA+/fAV35kMJRsZAwce/T/Pavp7&#10;w/NlFx1x35/TseK+Nfh5dmSGIZJDD8OD3H619a+G5h5aLkgDHGfb/DrQB7VpjfIv+Oa6Isdp54rk&#10;tKk+VR/+o11KsSo7YoA5zVAdrY6V434kU7X4xnPHfvXtOqKShIrx3xGAI2B4Az09OvbpQB8W/Eci&#10;e8SyY8u53cfwj9fwr6X+EvhdbPRIpZIvnkUckcHHTr75r57nibVvHKBSu2CUsM9wp5GO9fd/hm0l&#10;t7aJAuUTnJ9e+PrQA+2iWC4LRZLpEcKozkkjAH161t+MNch8O+HZbid2K28LSM3XhRkn8+BWnYIn&#10;nKTGAQ564Jx3P4V8z/tc+NB4f+H95ZxnMuof6LGvT7+S/PXgD6c0AfkxruqXHiLXr/VZwDJdSs5P&#10;XhjkAf5FcVqbNLNsbqOOBjPHr+n09K7SCDy7dpyBknjjAH4Hof0rmvsZkuC5Odx+nI/z9KAMaWPy&#10;4RvPK8nnrweP89s19Ifs1eD21PU5dSZSyu4jDNx7tx9Pevnm8cmQLt2qTk9c/X39h+VfpH+zd4R/&#10;srw5a3cw+cQmU5z96Y8Zz7du1AHpPigBY2QHgA8ZxwPb1r5m8U53svTsD0P05+ufWvpjxSp2uM4P&#10;J9z3A/z9K+ZfE5y7FjnOcce3+cUAZvhYZvA5OArdOvP+PH6V9d+EVKpGey/r9P8AGvkzwlk3QBI6&#10;DOOO9fXnhJdoVRwDj6igD3PReQPX+n0/nXolkORz6dq8/wBEGFGBkd+PSvQ7HoPagDa3bVJPQev0&#10;r5G+Mmrvr2rweG7c71lYSSqOMRRN8oJ/2349/SvpvxDqC6fpE0gIDONoP1zn8q+R/Dkw8QeJbnWJ&#10;xmMyGQA94ojtiA/3iC1AHqPhfSJdMtYbFVUTR/NLgYzI/Jz9M/hXt+haVEn+ky/OxAxzkAdsVw+i&#10;2DFU2KQZGySev+fSvV7OEW8G5jyRk0AcJ8T/ABTB4W8LXt/K20xRlh7n+EfnX486teTapfXOoTuZ&#10;JrmRpGPrk54x9a+yP2qvG5mv4fDVs5ZYx5kgB9eFGPQdT9RxXxPO+VWFRgcAev09PfmgCCDDMXyC&#10;Dzz357HH4fSql4PMl2qGycDA+8CT+nsK1IwVj2gctwCRnGM8+nb+VdZ8MfDv/CT+MrO3kQtBATLI&#10;CCw2r0Gfc9sUAfdn7OPgn+wdEglnQGUL50jEc+Y44Gf9kfWvqC4YhPesPwtpaaRo8EAGGKhj+PSt&#10;O8bAI7n/ADzQBx2tSkRtnpj8fevDfEk28Oo68+3TnNeua/ONh7AZ/wA/pXhXiKc/NuXP9eOKAPOb&#10;6UF39CTx3x71seHYS9yD1UcfUZ9awrgeZKFHqP5frXb+GLXLhh/9bNAHs/h+3xsI/wA/57161pcf&#10;A45x+ledeH7cBBxnOPwr1HT0AUHp/nmgDZUhF3HjHXt718h/tB+P5RHH4Z0x8S3RKsQfuxg8n/gX&#10;Qe2a+h/G/iO38PaNPPK4QBCxJPAUdf8A61fn7aW8vjXxTPreoybzK25Yx2UfdXrjjqffNAHofw18&#10;LiRFEigyMQz9OABwOvt+eTX174d0gRsrMflTGAMc15x4M8PDTbJNqbZZQCfX2r3KwjFlbedPxgfX&#10;n/61AFLxTrVtomkyTyvsCL1J9upr8r/iT4uuPFniK4feTAjBYwf7uec+me9fSP7RXxEzH/YFozKZ&#10;f9YRxhM/zJ6c18bwwgb7mVcEgsPc5wo/pQBKqCFRF2XLEcemcZ5696y7uK4v5UtLY7nkcBQMHnPC&#10;/h3rW3kAuxOc44znJHTJ7Y/Qc4xXp/wk8Iya7raX7x5CPtjJH5t16AHANAH078CPAcegaRBcOMkc&#10;7mAy0jD5j+HSvqm3QbRgcf57Vy2gWcVpawwRDCRgAfljP4967OFcKMj8P8KALSDGPWpKavbtSOQB&#10;k0AZ95KFU157rN0I1bJ5Pv8A5/Gus1C42r1weea8o8QXwAfB4GfT3oA888Saj8zBTz1/z/WvKr6U&#10;vIxBI3Efy6V1GuXRaVxnJB9QSP8APtXGMxd24yTgfh6+9AGjpcJlmUD7o/r3r3Hw5ZjamBxgD6mv&#10;OPDNkGZSQcH/AB/XFe6aHa7QuBg/5zQB2GnQJGBI3AA5rwz4yfE+10Gzk0+2cGZwVUA87sdTxXZ/&#10;Efx1p3gnw9cXt1KE2Jk9MnjoPxr8pNZ+Ims/EPxdJPEjOJH2xrnOB2P4ZGaAPQpLKTxJqapCC80z&#10;ZkbnB3Ed/wClfVvgDwbb6RaxLsy2B7fQfnXMfC7wDJZ26Xl2Mzvgs2Py54zX0xpmlCCMO3OPXt6/&#10;56UAIkiadamTGB1r5d+K/jWWbfZ28vBJU4J6HqDivTfid40XTLR4YX+Y8KB1/LqK+M9Tvpr+6LyE&#10;uTk9eAPfH44oAy2kyTLIQTyef1yP0pka8mVhkgEbepPoMeveriW/nssaj5SewH5n1FdFoWjNqd+i&#10;YJjjzt4zgZ5b8T0FAHT/AA68GyapfRXVym8E5PGQW7/Tb2z3r7o8OaWlpBFDGNqoAOnoK878E+Ho&#10;7C0iRU2/L+Q6YP8AM/jXvOk2g2pxgYFAG7Y2+ADjkfpXRxJtAqnbRDgY/wAitJRjGRQAVRupQAR/&#10;n+dWpHC5PQ1zl/cYBzx3+lAGTqV5tyc5Jz3/AMM15J4h1EKr7m6/y9cV0+u6iqBtp6cf/WrxTXNR&#10;aRiofnkfnQBzepXbSzMScAEdRx+P1rMiTzHDYznHfqfp9fSkLeZJuU8tj8q39Is/OkGV/n3/AKe2&#10;PSgDpNA0ze6nGScH25r2XR9PHBC8f/W6Vzui6YFC8AD9Py/SvT9PtlhQE9B3oA0IUW3QyvwB+WB+&#10;lfJX7RPx+0zwPo01paS77mRWVEVuScY+vHqe/A711Px2+M+meAdDudsw+0bGCKMEscdgP1r8bfEn&#10;ivU/H2uS6pq7mQytlR2AzkYB/D9aAOE8Sa5rPjjX31C9cyyTsSPxPb8f0r6r+CHwXuNRmjvrqPKZ&#10;DZIz/n/9dSfCb4PLr2pQXksO2ENnnPJGK/TrwX4FsdFsookQKEAHT/JoAf4Q8KW+j2iRImAo9MUz&#10;x1440/wxp0jB1VgCBz7Va8ZeK7Tw1p0vzDKr9Py96/P7x341vfE17IXJMYPrxwe3168/4mgDL8ce&#10;Mr3xVqTyM+IlY4Hqex68Z7VxCRuT5cQGTnj29v8AH8amIKsCxwOvHr0x/hXZ+HPDst/OpbhxhnKj&#10;7q9l9yQe/wCNAEvhLwhNqNxGrJvQHtnLN1GOQcDHXivuPwF4Ng0m1T5AJHA69gev+RXM+APB0VoE&#10;uZIgGP3RjO0c9c19G6Tp6xqMDBOKANPS7IKgGM12NrbgLn/Oaq2lvgDAxW0ibcYoAePQDFOGfqaK&#10;PXjAoAD+VQySqo9/xp0jhVJ9Kwr27wGP+fxoAgvLsDODzXn+raoF3849KvatqSoDg8jP8q8m13VW&#10;wcN1z3/l/n2oAoa5rG4sqNgH/PFee3ExlcsxxnPBPv8A561PeXLTSkHncTz2PqTVa3iZnHfn09uR&#10;igCxbRvIcKME8nocV3WkaaSQcHJ9vpnvWfo+mMzbmH8x0/z6V6zpGlKoHy8nHp0oAuaRpYVRxgj8&#10;q9BsrMrg4qrYWYA6Y/z9a6eCIIBmgCaGIKORnNLPMkMZdzgDr7YqK5u4rWNpJDgL718VftC/tIaR&#10;4E0yeG3uFNwQVUA5Oef5fpQB13xz+P2hfDzSp2e5USqDgDk57/ljtX4EfHb4+eIPiTqzqZ2S1y21&#10;MnGCffjt78/hWR8W/i94j+JGuPc3U5aE52pkkYz+X+elef8Ahfwhe69epGqEk4H3ffp1/P8AD6UA&#10;ZXhnwtqPiC+RUUuHOM+uTjr/ADr9JPgf8BX/AHF5qEO0nDYK+3XnpnJ/ziur+BHwGitYo9T1KDB4&#10;xkZzj/CvvPT9MsNCswqKEAHr1wPy4FAFDQfD2m+H7FF2BNo6dDx3Nef+OvH9vYQtDbPjPTHGfofr&#10;jPpWD8R/iXFp0UlvbSgnO3GevYd6+bbEav431lbW0zIS3LdkGeSff/OaAO305dT8XasIbcEszDLY&#10;+VF/l+tfT2gaNpvhPS0VlzK3bOWkb25rJ8IeG9P8JaTEvliSZ84AA3O3Qlv89K9A0nSJ725F9ffP&#10;I2MD+FRngCgBNI0a61W6GpaiMnqidkH+e9ev6VpJXB288etLpGkBdvHP44/Ku/sLFUxxk+/egB1h&#10;Y7QARkfzrpLe32jpgUlvAAMdMfzrRVcD5R/n9KABV2/pThx9KTp0/GlzkUAJ1P40n+eaQkDrx/Xn&#10;8aglnVc88fyoAJZggPP9Kxrm7AHX29elR3d6q555rj9R1MDJ3Y/n+NAEmpamqDaD16+38q891XVg&#10;MjPB6H3/AFqDVdYCqTu7df8APvXn19ftKx+bjt+X+f0oAl1DUXkY7WGB+fPesIkyMSR7f/r/AP10&#10;EFz1Of8A9XT/AAq9a2bSOox1z+nTnn+VAFW2gkkkJP0H1rt9L0klgAhz9O3ck5qbTNHLshcZyPp/&#10;n/Oa9G0zSVGCV9+ewPTFAEGl6UBjK5x/nmu6srAKo4x/WprOxC9QPbiughtwMcYoAbBb4ABGB/nm&#10;tFUAGKVQFHTpVe5u4rdC8hwB/nNAErusY5OPSvN/GXj7SfDenzXFxOqBFJ5YY4HrxXmPxa+OWheC&#10;dOnlnuVVkHHIr8Tfj9+1drPi25ubHSpmS3ORgHqDwOcUAfSn7R/7Y0UH2nS9Bn3yZ2ZVs4J6V+Qv&#10;jbx/q3im9kutQn813JYc9ye/vn14/WsvU9VvdYu2kYl2fP4Z6n/PtxXY+DvhnqHiG6Ty4t6yH39M&#10;HH8qAPNtK0DUNbuFWFCS/wA3OPz7Y7V9z/BT9ni/1e5glng+91JAx78n/P6V9AfBj9mNYxBPfW4C&#10;EgtlefcfyzX6M+E/A2l+G7RI4YlXYOpHPTvQBwPw8+D+j+F7KLbAu8AHOORgcgY/T/61eo3tzb2M&#10;YgtwC56BQD09qnvdU+b7Dpw3ynj5fpj9a1dP0ODTof7Q1Zt74BwcdDzQBg6ZoFxeSC91M4iHODjv&#10;9atatrMcC/YdLHPQnHTPqararrtxqbG1sRshB6+vbj/JqnY2ADDauWOOeSc9+frQBWt7KSZxLKd7&#10;n19PQeldZYad5jbSMEdenardjpeSOMj+ePwrvNN0g/LuH+fx/wDr0AUNO0njlf8AP513FlpqqASM&#10;H/P41dtLBUAOO3Hpx0Fb8Fsq4wMCgCC2tQqjA61qJFjtx/nmpEjAA9akxjOKABQPTGMU7Of/AK39&#10;Kb0AxxTx6Y/WgBPT2p3HPpSbgDg9v8moyw6Y/wDrfWgBzN156f55qu0gAJzz9aimuFAJz9ayp7wA&#10;Eg5P19KALc9ztyc8VhXV+FJyfy//AFVmXeo7QTnGK43U9XCkqTkfX+VAG3f6sI8nPT36Y71xOoa1&#10;947vXrXP32sMcjOPb8K5C81BmOSeRz9OPWgDXvdVLE/NnP8An+tczcXu75c4J/H/AD9KrvIzscc/&#10;rjPP+FEcJkYbRz/kH1NAFQbpBu6Y+ufy546YrSt7J5iOMg9s5/Stiy0dmILrgHn8e+BXbaboigD5&#10;Ovt1/GgDn7HRt23A5H1xn/Pf/wCvXcaboY25ZcHj+n0rodP0fp8vP+c+3Nddb6YEHC5/Ac/0oAx7&#10;HSgAMDI9ug/zmuotrBY1zjHWr8NsFAAX9P8AParyqBQBDHbhR+VWAoHbFBYLnnGK5PxB4r0/RoWe&#10;aVRs9SKAOkubuK3Us7AAfhXiPj/4u6J4XsZZLm5RAnvjpXyv8bP2rtK8Mwy29lcrJKA3RgcdOnHU&#10;/wCc1+PfxU/aF8T+Mbudprl1hZmIToMnOM4z2HH5e9AH2j8c/wBsKa6ludP0GUkHK7hxz6fXPP0r&#10;8zPHHxH1TX7t57+5Z5HYnG4kZ+n5dfpXnd/4jlnPViDjBJxwRgdPpz/9esu106/1m4EMSFun+f8A&#10;6x6dKAMS91C7vJiqMWznHOc5HT2/n0zXaeEPhnr3ia6jEcTBHfBPt6Yz+dfRXwx/Z71DXLqOW4tj&#10;87jOQcjjPfGMDr3zX6k/Cr9nHTNJt4GltgSME56n/P8AnNAHxt8Hv2XnkaC4vIdxGMlvX2PHv2He&#10;v0r+HvwT03RIYm+zrlAuDtB59jXu3hnwFY6VboqRBQvtj/P+RXefYtqCGAZI46f55oA4SLSrXTYV&#10;jgQBgMAD+f4Vqab4Uu9VmEtz8sXX/wCtXd6foEKkT3XJ9+4rbmuIrddkfygDj8qAI9P0qw0aERW6&#10;KMY5/D/D1p11fqgPPA/zmsW81NY885J7dv8AP+fpx15rPByeT9MmgDp7rVsZw3Tj1/D/ACK5C/1o&#10;AFQ2a5TUdcydu7H9c/14ri7vW92ctjP8u9AH/9Hq/wBpz9nV72G417SIBkBm2qBktyfx/wAnFfj9&#10;4m8P3FrPLZ3kLI654YYP4f8A1q/qh8Q6ZDqli8DRBo3BB446V+U/7R/7OMc/n6zo9vtbJbaq8c9v&#10;/wBVAH4s3unyQTEkYHPUeo5/Kokhk8oyAfIMZ/z/AEr2vxP4SuLCV4JUKOnBVh0xjP615TcW8tuS&#10;qjJbOOMgDOevv7d6AMIHB6+v+eKZMu/7uST/AEqee0lhILcAjvxjB5x/niq3BIxx+fX1/rQBFwi4&#10;IwR7e/r3xWnp17JY3EV1DIY5EJPHbnkf5FZrrlcKMf8A1+v/AOuoN7EBScDHr/SgD9U/2S/2pbjQ&#10;dQttC165PkMyrljnBPHB/pX7f+HNb07xPpsd/p8qyq6g/LyOlfyDaVfXOnXcV1BJ5bxkFSDyCOhH&#10;49Aa/Wf9kT9q2fRrqDwz4iuC8T4VGZugPqOg+tAH7Sy2ZORjB47f4/0NZr25ycD1/wDrDvXSaDqF&#10;n4isIr+0ZZEkGeDwcir1xpwOflyTn8KAOBkixncMevaq2wYJIyR7j3P/ANauwmsScgdB/SsiS02t&#10;06fr+fvQBkc59/51IkzAjPQ/h3x/n/61PaA8sQSKhKn/ACP885oAvpOcFc57fSsoXUuiXJ1CzXDe&#10;meO3BqTJUk547f59frUchV4yknQ+o/lz+tAHu/hbxPB4k04QykGUjle/PXIrwH43fCy21zRboRWn&#10;nOVJXuScHgVL4Y1KXw1rAlU4gY8jr3/n2NfR639prliHRA4ccg9jjpQB/NN8aPhZqGl3Ez3Vk0C5&#10;xgqVIP6/j/8AXr4O8T+HHtbh5dnQ5Pyn17+hHHev6gfj78IbDxTYyMIgsoJOAOpx1zX4qfF74SXG&#10;i6jNHcQMgUkcjHT0yD/n8aAPznvWR5CmzBB7e3HWqQXHf1ruvFXhyXTLt5UjONxHrXGeWDjnGRn6&#10;Hr3+npQBCTgHJwDn0GKFZgQ2cdOx/XrSFQG9Ae/+f50oIIb5ic/hnmgDTsbyazuI5rZijJ3BxjFf&#10;sL+w5+1xN4eu7bwt4mu8RMVVCxwPQdT+f5mvxsDYI38g+wx04+hrodG1e70m/hvrSUxvGQQQcYIP&#10;r2+lAH9vnhbxHY+IdNivbOVZQ6g5Ugjp1B5rq88dOvb6V+G/7C37W5voovCPiW5xIm1UZzg+mOSe&#10;uOlftnpGp2+p2sdzbOHWQZyD1yKANgED6e3akI9Bx9fSnDGM9P8APWgkD2/WgCIgHORz/j2qFoxn&#10;APOfxq3jnIOMfpTdp5AoAyZIM54rjtd0uSP/AEy24cc8dcjvXopTIPGaqywLMjKwyp/X1NAHntnN&#10;NqsQ3Jh04I9T9K5rxLoKXtrLG6fORj0/Efn/AJxXSalFdeH7s3duC0TdR/X8KibUItWIKjBOfxB6&#10;/l3oA/ID9qL4JXeoCXVbeMuyKA23gkAnB/8Ar5r8d/Hfg6fQr1sptG48e/fP4/l096/q98e+D7TU&#10;dKnTyvNLqR06nHf61+JH7RfwZbTby5ulg2I288Y49O3H8qAPy/hO4HK8jPbGfrjgDPWmmNiRjgng&#10;k9OnI/X1z0rd1vRpNKvWTgAfp+Ht6f8A66yCBtIQkEjtjHT8vWgBijOVQYA6888/n/8AqqrKpWUl&#10;TuPXjj169asZbeNoyM9wBnJyAQOo4/CppYxIpcjljgHrxj+vHH8qAPV/hH8QtR8Ca/a6rZyskSuu&#10;/BwMZ6n0/Cv6G/gZ8XrDx/4at5knDzooyCfmx/8AqxX8xULrGeB97HOOfU19lfs2/G2+8D+IIbSS&#10;ciB3HBJ2jJwRyfy564oA/o/sdTAIBbgY7Hnn1rrbLUgRtZuRXzH4J8bWfiLSbfULaXcJFBOOvXv9&#10;K9WstSz/ABZBz+nPNAHtVtfK2CCPzwK14btSOteWWOpgYAb0xn+hP4V01pqK4C7v8/nQB38cwIOT&#10;1rgvFOm+XIuo2wwwyTjua24bzK5zzVy5EV3bPDJypyP8KAMOwvYtXskII3qArAfTvUF3pgkjZW5B&#10;7f41zVmz6Lq7QPnypWx24yf5GvRpArRhUGT9TxxQB+Y37WPwePifQrq5tbYF4lOcLy30xzX4GeNP&#10;C974f1eexuoyhibjjHQ4r+uLxX4cXUrSZJwGEilSCOgIOCB+tfhv+2B8D5tHvp9XsoS21tykDBxz&#10;x9T6n6UAfkbf2/lEOSSCSe5/AjpWSuw8HOO/BJFdvrNqWZ0bhgccj/Dpx/nrXFyRDeM5wfX69f6U&#10;AZpZo3BzwoP/ANfFdVpkss8W/wDiXnkHpjgiucmiBUMDhsH/APWKdaXclswXOQeO3Xj0xQB+in7K&#10;fxdn8MeI4dKupfLinYY3H+LOBx6Gv3J0qSDXdNi1C2O4SDd/UZ6/jX8s/h7VLrTL+DUInaPDD7px&#10;jHPJ9v8AGv3n/Y7+Mtv408OxaPfyg3UaqpyQTnHGT1/H8KAPpy+0sx/cUE9P/rVzk0LL1HTjjkV7&#10;fe6SJASo5+v557f5FcNfaSVzhegP59MD6UAcSj+VnvjJ/wA/nW74T8QzeH9djkQYjc/NnjvjP1H1&#10;+tZU9o0ROU6Dp6Y61jXqEDzM4KHsOwzQB+iek6lHqljHdxkElRnHOTS3toJssy5J9q8M+DXilrq0&#10;W0uTgjCEE57DH5ivosMkiBV5P59P1oA/Pv8Aa/8Agrp3j7wJftJb75o0LLtHzBl5z07YH8u9fzDe&#10;NNBuPDutXuk3SGOaCR1xgnoepHp6H9OK/tL8R6TBqdlPaXEYdHUjp1z65r+cP9vf4If8Ih4ofxLp&#10;0G2C5b5sL8vPc0Afle8YLEt0z9O3T8+lQKpBO4Aj8fpx/jWtPbGLPO0HLY9cdz6Z/wD1VRdNp24y&#10;cdf8KAISF6gYxj378H61LbTG3mWSMkMOfYn1pjqBkf5x/jUbc545HX29qAP3S/4JwfHxYZF8H6nO&#10;SQVEe5h0wvQ5/P3z9a/eu3lju7dJkOQ6g9c9q/i4+BHxEu/AHjSw1WCXykjkUtyRxkdefwP196/r&#10;P/Z7+Jdj4/8ABthewTiV2jUnBzzjn+dAHt89vn6j+tc9eWWRgjBH+eort5Ig3Tqf881mzW+eCMCg&#10;DynUNM3I6rxkfrjselVvDU62960cgwJPlJPrn/Gu+vLQckj+tcLf2zWV2ZEO3cdw7YoA9EgkWdSo&#10;6jrj1HT6VzfjXQzq+g3dsY1OUOM89veuo0TyZYBOTvMig8eoxmr12ocMqpkNn8iKAP5Lv2uvhxq3&#10;gj4qakLuLZDfyNLGwGAQTz046/0+lfJEv7rG4DIGSc9fT/69fvf/AMFGfhSmp+Hj4otocXGnNuJA&#10;ySjcEZ9uTjvX4N6lCY5fQLz9cf570AYdwc5w3PXPscYPt/8AWPSswvhyWGB6Z6eh71supZ1bODzz&#10;xyffqPfNZM5MZIBySf5f5xQBpaZdva3Mc0b4dGHB4/M5r+jX/gnd8YBr/hOLRbqfdNbbVIz0HpX8&#10;2kTYdSG5/POP6195/sSfFqXwF8Q4La4uDHbXe1TzxuHQH8+1AH9Y8FwGAPUVoo2QO35f/qryzwb4&#10;jj13RbW/ibcJFB+vr9a9BguMgUAae3OeP8/57V5D4308Q3K3a5BVgwPuD2/wr1xH3Afh/wDqrkvG&#10;Nmbiy3LwwyPoTzQBzMLbkjuQdqthvzxngd80niAvcadLEOAVzj19sUmhSNLabHHzRHaenH+TW1Kq&#10;ywHccgZ7D8c+tAH8837fHhmTRdfi8QeUCgkdCR23c5Y9evr79sV+Tuq3Kz3zS7OCTx/Q/pkiv6QP&#10;26Ph1H4k8CaiY0UyRJ5gO0cbCScHH5Gv5w9Tt/LvZEwCy8d8jtz9KAMWYEMMjdx2BGMnJH4d6i3c&#10;9MHB7dPp/T/Cp5hyVl5xkdAAMfh7fyqlLId3qOP84oA6nRdSNlLw+APXvx9fz4+tfo/+xV8TpNM8&#10;aCwR8JOAwHq2emOufb8q/LkuwAIJz/nuK+jvgN4sbwv4nsNSDDCSKST3I65z/P8ACgD+sXQtaF3a&#10;wXC/dlQMPevRLC83YwemPy9a+RPhL4uGs+F7acSBjGQOCfunpk9/evofS78HaN3P16f/AFqAPXra&#10;4zgD/OK1UcMOD/8AWrirC93Ac4B6j0rpYJ+Bz/n0oAvugYHv6V5/4wsFmsVMnIUkfUHsa9CDA/Q1&#10;ha9befplwMZKqSPwFAHF/DmZZbN7dnAKMDtH1wPp0r0bUog9twMkHP8A9evIvh+rW2sXULDGZGxn&#10;uG5HNe0z8wPxnAoA+Hf2i/D1xq3gzWbYKBmAuNx6gdgPXivwfl8NyWuvXVu5Moz1xx7g9uM/hwPS&#10;v6QPihpH9oadPBICTNG0eBjuOMf59a/DDxZo01t4nlHlGNS2WGcgupKnA/Dn8KAPmLxJ4f2/MowQ&#10;Np4646H2zXsPwt0uWSz8oE7mK4IGfX/6wx/9atTxLoKTwApGACc/X+vr3rrfhXp5E5hc4HGMdOfX&#10;0oA8/wDHvhTUrKV55CCC7rzzxnqAOnbBr61/Yq19rHWLqyuJck7Hx2HOM/Xn/HvXB/ETRDLDsRd+&#10;S23ng8cgfSqHwEN74c8dWrXGI0uQUI7lh+A6entQB+9dheCREIOQwXpXSxuGTOfpXkvhnUDPp1rK&#10;TyyLn8BXo1ndFwMnPSgC5cx5U44rzDxVaobtA/CvE449R716ufmH6fnXnnjSLYkEqrnG8Y9eM8n+&#10;tAGroMtvJplguSS0Zjx1zsPtV27VY1ComS5yR04A781geBrxJtMhXaGaKZxgdAHHr+ddXcq0jBsB&#10;Quf/AK35UAfm7+01NPF9ld5VRDn92oOWIcY59R/9c18n3d9E8SmNtgCmRRnBO44Hv+Hrivqr9qvR&#10;bi/u4NQlvW8vTJmmEC4CHGMnpzgc+lfFmpbbTLby6IxkjPcIwGB+HtQB1cc7RxsMnB4wRgjt/wDr&#10;rH1OdruYwNgCRxnpzxxjPH/66p2l6JIpFbknnvgnuQawp7xEuvNBww28k52t274/KgDdjKQuHBLO&#10;7BgfUrxz6f5Nfrf+zrqK3Hhi3ZBgPChxuz90AfpX5FrNvR+RvBQjnrk8kenGciv04/Zf1My+HrNN&#10;+/EZXv25Gf0oA+4IX3Dn/CormMEE45+maqWkuVAzgGtJgGXgf5/z/n1AOG1ODcrKR0FeReILJmV+&#10;M9e/rxXuuoQ5Q9q8z1u03Bu1AHz5pUcVl4v0zzYtxDTOOvdCB7cf1r6u0NoToemJGQqhWXOccBjn&#10;n2/WvnqeBItctGjRQ6b2BJx1GOvtXr9otwuiWkNvMUPlFsqOmW/XPNAHZw7VQSA7S4BJ69The5/U&#10;V+ZX7ctyxsrK3EvzvfEhSOPkQ56D37881+lun2hghLKCS5XJbnkdP8TX5a/tzXTtcaND0DXdxJ1H&#10;VUx0/Hj/APVQB8BMzwq0u4HIH6+oGcDP5VyxkG/OW+XOD0H68fj0+tX7y5dFDM3GQue2TyAf8awI&#10;ZS2VkPzbj39+D6c8dqADUAkiqkh2Kcc9/XgccZrB0KzuJPEdltbI86NWGfv4bjH4df8ACti8fzAV&#10;BBLY6gD/ADwD2q14RUHxPpkUbAmS5Vhnt8yjnp+NAH9DfwltvL8JjI4IU9MZAXjtV/xDbKVYYyDn&#10;37/5xWj8LLcr4Ti7Z2/otXPEFsMMR7//AFqAPi74jWGIpCOMcj29Qa/Pj4kaeomdlXkMdp/nk/55&#10;r9RPHFi3lu+OvHX2/Ovz9+KOkMpkOxsHJx/Q/TH+etAHh3gLU3t75QozhgDnAH5191eCb6K6vNLS&#10;R8IHzu64wR26Y47/AONfndpVw1nqoLHYA2M/oMe/0r7x+CNrLrmvWcRKvHHDvO4njJBPIJ7H3oA/&#10;Xzww8Y0l0RMfvMEdMbVH4dK7yL/VrzniuA0MNb2SKx3Ox8w8evoe+PpXdxOREpc9AM0AfHf7ZGof&#10;YPhzfocE3KpEoY45dwOOeuO351+Mf2cytISpDMQOn0zkD+vNfph+3B4gnk+x6Qj5ikk3MvcbBxj8&#10;+eK/OPahUgLu3HsPpigDC8nbPtwOOvIA+n5dv5VqSR+Um0/z/Id+3/1qmigUSBtxPP4Dv+npV54d&#10;3lqecn9McAf0NABZvJFFNITgbSw6dh2P4fzrAsL9P+EhEOSQgjQ4zkDaO34nmtO7KWmm4DYYkDnv&#10;ubkZ+ntivMdFv/tHiG4l3Eq0rYyfToP8+1AH6PfDS+WS1iUNgnAz6+n4/wBetfZPhi5DRpzwAOn6&#10;fhXwN8L74lYtx+XGR65z+vt7V9veEJf3SLnOceh/z/n1oA+htIcnAY88d8f0rsY24/z+Vef6NL8o&#10;GcA13UDZUEHP/wCqgDO1MDY3p9K8W8azC1srmdjjYp/PtXtWoAFSAea+cfixd/ZtKdFfBfJ564Xv&#10;QB4f8OfD9zrfiyfUAhMSSqoycZ28nH1PBB6190aTbm1tj5u0sTng/rXz18D9LNtpIlWLc8nO4gDl&#10;iWJH8v5V9KCwYCMvIFBG0DJ6/wD1+aALliCiSTyMAFB98evTOPSvy9/bC8Tf2v40sdCgl8xLCHzJ&#10;F5+V5jxnn+6vPFfp9qzf2bozNkLu6k8YGMknv9ea/Ezx9rj+KfHGr61M+/z7iQoc9UDYUA9htHX6&#10;etAHnt+vk2ojBwQuDx94nB46fnWAEAU7RliN2f689Ov+cV0V6qNkZBxx0/z27/pWVd+XHEWGBkHt&#10;6ent2+tAGL4b0uTWfFOnaUF3/abmNcEnhd2f0Ar9i/BOkppPhODaAvm4PAHRRgY/n9K/Nn9n7w42&#10;p+OXu3QuLCMBTnkSSEYx/njiv1cu7UWWmQ2aDHlRquB04HP5mgDwnxYw+bPA/r9a+a/ErDzD8vJ4&#10;z05+mOlfR/iggNJnGRxjp+B/SvmzxCW8xs9fr09eB9e1AE3hGIC5Vyeh5APqfz/SvrrwmpEUak5I&#10;7465xjp/9f8ApXyh4QixcBScAke4455+lfWnhMHYhHQ46jHH0oA9t0ZRx6DH4V6FZZCAH/D8q4LR&#10;lI2555/X/PFdk04tbKWdzgIpP4kcAUAeV/FfWJJ7caJZMfNuT5OV5KqfvsPwBGfUisvwt4ZXSrCB&#10;WX97ckO3qFA+Ve56D865KW5l8SeNClu7GG0JiJUcZHzyc+pPy+1ezaRaSS3CkknB7nI9MD8qAO10&#10;W3yAxACgbQPfvU3jHX7Lw5oN1f3rFYoo2ZiOyqOef0re0+EQw9MZr49/aq8cw2Oir4ft5f3t23zD&#10;0iQ5J/FuKAPhrxt4oufFniS/1i4GDcOxVeuF4wBnPPYdOlciz/vDheRwOuTjrwKpKzTyFgu0N83P&#10;UGrMO3zEcDgY59QRwKALMr4iIRcsDjAPUkdfb6/jX2f+zJ4MZIk1e6TMl6xkz/0xThePcjOfSvkP&#10;RdMm1rVLTR4g265cKx6FeeTjnooOK/Vv4X6BBo2hxGKPywVVEGMYRBgUAeojIUHPSsa+lCqc8Y96&#10;15CQv0zXNarKBE2Tk/pQB5z4hmPJ9en+P4eleFa5cEucdfr716z4iuThhnn0xng9cf8A668P1ecm&#10;RuaAMXarSjPBOOmfxP8An9K9S8LwD5c9sZ/LqK8ws1L3A+o9+Af8/wA/SvbPDFuFAJHBx3/zn8aA&#10;PW9DjG0H/wCvxXdxzJbQGWQ8ICT+HauW0eL5R6j/ACa5/wCJPi2Hw7osjL88nRVHJZ2HAxQB8/fF&#10;7xTP4m19PC9nJlE/eTdT0+4gHP4/hmuo8DeDVs1hVFZ3YbmJGACf/r0zwJ4XtolfWtWG+8uCJJC3&#10;PzPzt/8Are1fRXhzT44ofMCfO/t0xz+lAFrw/pBTbNIOcVF4/wDEdl4Z0Ge5uXCLHGzE5HOO3411&#10;lxcx6dZPcuMBRn9P84r86/2gfiTc65qcuiWsmYLcBpApJG8/dXt06mgDwvxTrVx4i16e/umLMzF2&#10;68ls7F+gXnHvWZvyfIGWB/DJ79M8DpWd5hbMrHeQPm7ZYj271ZhAiR5nGSQAM5+9/EfoO3NAGrBa&#10;S6nex6bbZBbcCQOmepPsMc/4197fCbwpFo+mxvj5yAoPsPT/AD9a+a/hL4Va/vIruZeCNx9lU9CS&#10;M8nrX3bolosUaKBgDHbmgDr7GMADA4+n+e1bsYPpWdbptUe1acfC46Hn8KAJugBqjdy7V2/1q45w&#10;Oe1YGozBckcUActrd4IwRng/5/z7V4v4jvuGyc4z65Neha9dBFJZuT+Wf8/59PC/EV5vcoDnOfbB&#10;/H/P9ADj9Rl3vy2Rk/5/pzVW0iEkwjxkn6fhUEp3ykZyT3/kf8K6jw9aGSZWbJH9f88UAekeHbII&#10;qcdcdx+P/wBavSZtQt9C05ridwpC9/8APasLR4Yre2EspwqfT+X4f56V84fGj4hzTzSeHtNf944w&#10;/oo6kGgD52+OfjPV/iLrjaZp0jDTomZSQT87d/8APeu/+CvwkhsoY9QuIf3r4IyMnrwTxWb4L8JJ&#10;qVykxTMKHuOp9eefy6V9l+GtOSzhSOJchQB/gKAOk0uxjsokTZwFwB6nr+lYPizxta6PZOqsEOMd&#10;uT6dRXX6zrEGmWLyuACF5HYZHXHvXxF8Q/Ez6nqjxKT5EbdAevPTp/8AqoA5HxX4km1m9aeVjtY5&#10;AznC54wMfyrlUQKC0h5Oc+3YAd8mnfNM5eQ5XOOeMt6Z9BWpptmLuZXT5gjFR15fHJ/D/JoAmtdP&#10;MyqmDliA2DjqcqoGOp55HQda+hfAHhkQBJZE5GPxbHGPYdB/KuK8PaFG8sa9e4P4jLdO/b2xX0l4&#10;a0pYIotqcAYHtigDvNEsAiAAYzivSbK3EajHTjtWBpdpgKcY/D/OP0rtrWIYXjAGO1AFqJMKB6fy&#10;qQsAOvP5UL0PpVed9qntigCndTYBzwP84rhtYvgitzyc9/yra1K9EYPPT29K8q13U1UNz0Hv/n8a&#10;AOW8Q6ps3KGycn6Dv9K8ju7ppGDA9c44/lW3rF+0rtsOMf8A6vrXNopkfpnnPX16DB/WgCzaQNK6&#10;qBy2e1eqeHtKIxIVwePr9cdT3xXKaFp/mSA4zj8f8a9q0Sw2gZ7eo7/4UAdDpdmIlUE4wBXnnxa+&#10;KmkeAtCnnmnVH2kDnkn0HNa/xA8eaX4D8P3N9cyqrRRseT6Zr8W/i38XdU+I/iCR/NY24bEa5454&#10;9f8APFAGZ8SPH+p/EHxBLf3bs6F8Rx5JCjt+P616j8HfhBf+JLyK7vYiId2T6YPQjjt16Vi/CX4T&#10;6n4lv4Z7iLy4lIJOD0zxjFfqh8Ofh7baDZwxogUIv6jp2/M0AXvAfgGy0OzgRUClBgdvxNdx4i1q&#10;w8PafJJI4DgHuOMAcVY1vVrbQbF5HbaVB796+DviZ8S7zXLp7K1lIgU8nPXBOB7+vvQBj/Er4gza&#10;/ePBatuhUnGCcnPTP1/D1rx7YxLMzdeTkflj6ZrSitHdjLJksQfb8vf/AD2rTstNe9lEahipwCP7&#10;x6Yzjt39u9AEWhaNcX86bFwWyIwR0A+859h2B6mvqzwD4MigSOWRCUX7oIGWz1Zh7/yrnfA3hMbl&#10;klTPI3EdCR0A9h/9fnFfTmh6WAiBRjB/+tQBt6PpxAXaB+Nej2VqAFwMEY/CszTbFUCqF5HHSuwt&#10;odvP/wCsUASwxhFGOoqcdvWge/al6e1AAOKazYHJ4pcgday7q5AHsP8AP9KAIbu5CgnNcXqmorGp&#10;5wfXP5f/AF6t6lqACk5+leXa5q6hTufBOeKAM/W9ZCglmz+NeX3l607YByAfz5/ziptT1F5n79+/&#10;b1zisMDcwzyfw4OOP8//AKqAJY1aVjnjI/MHvXTaVpplZTtyV/znPtVPTNPaeQcEDj/P416voulA&#10;Fdq8fT9eaAL2iaVgAlf8+39K9KsLIIg4wB/niq2maesaj5cAY/XvXW28AUD2oAkghCgfhSX1/BYw&#10;tNM4UKOpNVtT1W00u2ae4dVCjPPoP0r8zP2ov2s7Twzaz6LodwGuXBT5T0/XrzQB2v7S37U2leDb&#10;GfTdLnWS7ZSFVWHuPXpX4j+P/iDrfjjV5b/U5ncu/wB3rxz09PT09a53xL4x13xprMuo6jM0jTtn&#10;kk4z06/qf0xXe/D74Zax4qv4lWIlCQCcepycfz7jvQBz/gjwLqHiC9jWKAsWbrgEY9eM+v0zX6e/&#10;BL4BW2mww3mowAvx+Gc8dvz9a7n4M/AbT/D1lFPdRZk4OfoOecf55r6sZLPRLQhMLtH+OcegFAFC&#10;G00/QrNYkAQKvQHH5V8+fEz4l21hBJb28vTj5SOWx/Dzyf0/nR8TPidFZxvbwSdFPAOCxI4x1+ma&#10;+RoINd8f639nhUnJyxJJSNM9/qegxQBPY2+teP8AWvs1uGwxyzH7qL0yf14/SvtPwZ4X03wbpsVt&#10;BDvnkyQv8Tt/fb0Hpms7wP4L0/wlpsNtbxb7k8kNwSx6u5AGeuQK9m0XRjJIZ5gWkfksf6dhjt7U&#10;AP0jR5p5hdXZ8yQ89MbfYf8A1q9X0jSQoX5cAY/z/wDXNJpOkqoXjJP54r0GxsgmDjnj2x9KAFsb&#10;JQAMZArpbeDGMjpRb25AHtWiFAxx0oAFUAYFO4/KkzjkcUDnrQAufXmmlgMmmk4qnNcAcZ5/I0AE&#10;s5XPasK7vQN3PSor2+2g89PeuJ1PVQinDdKAJtS1ULlc5JyfpXnOq6xgn5ucnj0xz+lV9W1fOV3Z&#10;zg9q4S4vDKxycjn9Tjj6etAEt7ePO/3+D+nGc81ngFyeOnvn26fzpEUu45I/L07+tbNnZPLhVHHr&#10;nv8A57UAQ2lsZGACnB9Bx7/jXeaVo5GGZMnirGlaPhgCuCe9ei6bpiqBxgf5xQBDpmlKoXgAjGee&#10;n/167G0stmBjp7flVi1tAmBjGK2YYQgHHAoAbDCB3q4OB9P85pjSBBuPAH8q898X+PdK8NWU1xcz&#10;KoRWPJ7D8RQB1Gs65aaVbvPPKqBR6+1fBHx9/am0fwlY3NtZ3AknCsAqsuQRnrz2+lfL37Sn7ZsF&#10;oJ9J0O53u25cqenOM9f8/nX5H+Nvibq/iu+nuL6dpzK3QknAPPPryccUAes/Fz45eIvHWpTvc3Ti&#10;AkggHHuOB09z3/OvniKO81K5AIZi/HPOc9vfr9Pw5p+g6RqGvXQWOJmLEAYz68Dg9Ogr75+DH7O1&#10;zqskU93AQpK84+YHPJPXj2oA8c+FfwY1PxBdQu1uSD/EQfp+eM//AK6/Vb4Q/AbTtEt4bm5hVnHQ&#10;7RjGMjrXqvw9+EejeGbWPy4F3qOSR1OOO3v25969tZrPSLcSPhQo6dP1oAp2WlWekWwYBY0Qew6d&#10;qxJr291y4/s/ShiM8MwB/nT44dR8V3RSMGO07t0z7ew68/hXTXOoaX4UtfsWnBZbkjGc/gTnr9aA&#10;FgtdI8JWhnuSHuiP19q4XUNQvdcmLTkpASML6/U1HKLnULg3F4+4t0HXH09PT+dbtjp7ynZjI46D&#10;t/ntQBTtLHoqrj2xj6V2em6UcjdwPTp2rR03R+ACM/XnHrXeWGlquOMAfn+NAFCw0tcL8vA/w7fr&#10;XX2lkqAcf1/zzVm2tAvOORWvFDjHYcdqAIIoAMZHP9auqoHQZFPVdueMf1qQZxzQA3r069PypcYz&#10;7/56U5h6/wCfwppPOO/07UAIe/Y/ypCQCe9BYDrwP1+uKpSXG0UATPIMdc/5/wAKzZroAHnJ/wA8&#10;VUub4KpJPFcze6koBy3X+VAGpd3/AARn/wCt6Zrk7/Vto4bGf5/SsS+1dUJOen+ea4jUta3E7WyR&#10;1/z7UAb2o60CpBbg5/T/AD/jXDahqrMSQcDn/wCuf/rmsi61V5c89T7Y5/z/AJ74jzSS5J4P+enS&#10;gC7PeGVvlPX39eneqe0zZJJPQ4HP5cYqaGF5OnOT/hXRafpTSYLjJHt2/GgDKtrGSUgAZwefpnn/&#10;AOtXZaZo5wDjJ/z+ddBp2injC4HbP/167iw0gKQ2Mf0oAwNP0YgjcOf88V21lpYjAzxn8/z7flWr&#10;a6eq42rkDHbitqK1UYB4oAqQWYQDjFaiQ7fqKmWIDHPSh3WMbm7e9ADsAD+dZ93qNvaIzyuFCg9T&#10;+Ncn4m8badodvJLNKBtGeT1PtX56/G/9rPTNGils9PuN8pyMK2evrz9O9AH1b8S/jnoXhK0mee5S&#10;Pyx6gHvx2r8lfjd+15qOu3M9hos+IssMrzux24OfX1/OvlP4m/GbxD4xu5pbm6fyTuIUsRkc/wBO&#10;1fLuq67M7uwJYn36j1yP89qAO+8XeO7vVJJLq6maVic5LHgA+nf88V5HNe3epTGKAZ55OTx25q7p&#10;vh/Vdfu1EMTNvIP6c47f17V9g/CL9ni71GWCS8tsl9uOPx9+n0oA8G8DfCrWPEFyrNCxEjDt06df&#10;8/hX6OfCH9mOKJ4J7m2yy46g4yPfFfUXwv8AgXp+lQws1uN6gc7Rz36/T9a+z/DPgi3s4I0jgCAA&#10;cgDoKAPK/Anwj03SIl2QAEe3X3/+vX0PpmgRWaIFQKB/n8a6S102K1QBQAfQf496tu8cQ+bt7/lQ&#10;BRSzJIHQf096nXyLfPIyOvTiqF3qaqvynGPX3rlL7XAoPP0wffigDo7vVtpPzYP+fyrlL3WVCk78&#10;jrwevriuT1DXM5w2Mj3rhr/xAeV3Eg8emPxz60AdfqOurk/PwPp1+ma4y/1wsCFOD+Ixg/54rkLz&#10;W3YkAkdu/T8/esKS6llOCQTz69/T0oA3bvVDIzZOM/X17/X/AD2zmGR5CR3yDgA9vf35/wA9K8Fu&#10;0pxjI/x7d66zTNBaUozg8/kM/nQB/9L9h9T01tNlZWX9wxPbIAPb8K8s8S6Db6mjwKimNx6D9a+o&#10;b+xhvYjHIMlh6eteRapoT2cxiYfu2z68c0Afkh+0T+ziZBNrWlRqGwTjGM9Pr+HSvys8UeHrjSrt&#10;4LiIh4jt7EfKecj1/wA+lf1Aa74Xe+jeCaLfG4/Q+n071+Zn7Sn7NU8rPq+j2xLD5vkXk9T29vag&#10;D8ZNXZyAJFIVflB6fQf59PeuUZVDgrkA/wCe3f8AKvdPFPg+/wBLuZrO8gaJ0PIIzyO+PftXj+oW&#10;RtpeVIAoAxznb/XGOtRMu7Hf8+P8KsMpGWU8f55/rUBGM7eo49enf2oAWMLv6Zz09z+tbOl6xdaX&#10;OlxaOySRtuHY8cf/AKqxRxtJHp/9YUsZXdjnB/zkCgD9u/2MP2uVc2nhTxPOBgiNWYn1wM+g/wA+&#10;tftBpl5Z6zaJdWzq6uAeCD1GeK/jG0HXL3w/fwalp8vlyQMCCPUc/X8xX7m/sYftiWusW9v4V8T3&#10;apKuEUu2D2A6/pQB+uU2n5yQvPNYVxppwxK8nvx+HpXaade2esWaXds6ujgHjB/lU81kCOmCf85o&#10;A8rn08/Nx0/z7Vjy2ZTpxn6dj2xXqlxYdeMg/jmsO408DJ2nP5UAecNCwPsMf5//AFVQljIJBOQO&#10;3T37fjXc3OnMOAuB7+g9awrmzI4xgknP0oA5O5h3oQOD688HP9PSuk8J+J5NHuBa3D/IxwN3T/61&#10;UZoSBgnj+X0rAv7ESqccMOhH8wfrQB9EavZ2+tWAu7YB+M9M+9fDPx0+GFh4j0+eZIMzIpB49Pbt&#10;+NfVPgDxG1kv9nXrZUjqcZ6jBrrPEfh21u4muEAZHHzd8g0AfzJ/FH4XXenXU0d1AyIW6kdsdv8A&#10;GvjTxDoc2lXDGJTsJHpx/kZr+kH4+fBJdb0+W5sLXJX5sY6+v+fxr8cfin8NbrSZZoZ7cgAt2wR2&#10;6/0P4UAfEEkZwWxgD0/z/wDXqsOD6YweTiut1LR5LO5aAoQpBxnufTpXPXFnNbnJUgH8uelAFcHj&#10;A4zxj+uKsxSPk4Bwefx/z/8Ar9KgyRlv8Kni4O7qD1z3ANAHoPg3xfqPhfV4dT0+YxywsGGG9Ppx&#10;X9Df7Ff7Wmn+MNKtfD2tXQFyo2gsRz14PTPoPxr+a1XC8A5z79s9eleo/Dn4iax4B1+21XTpzGYm&#10;UnB7Dp9aAP7YLK+ivIFlibcCOtXScnPQ/wAsf59a/OT9kP8Aai0r4kaBDZX10n2yNVUgt8xI4+v6&#10;V+iNvcxTRCWMhgeQR7/560AXevbrSAE/jn/OaQHr6U48DPb+VAB246Unbp/9anH8P60hGO+4igCh&#10;f2SXlu0bjcSP89q8uEJ0m6a3IwjngnoD35969hPv1rmte0lbuAsoy6+360AcNMGlBSQ5B7dua+bP&#10;jJ8K7XxNpcwMQaUA7WHOPYj8utfSmnvulazuch4/Udag1q0cRkAbgc446igD+Zr47/Ce80LVLiKa&#10;32CPPBUj17/jXxzPby20z20gyV479Op//VX9FP7Rfwog8T2Nxepb5mRTg4wff647V+IfxH8E3mk3&#10;848plAJ5P4Y/Hrk9R60AeFMAjkNtbHrnJ9sDueKlRtww2DjGR15PuT14/wDrUXERX7w2kDkDse3J&#10;+lU42+clj1/DrwexI6elADmyJcDkc9fz5rdtL10lEqn51Ibcp5HH6d+n07Vzdw7BiU+UjOSPQ98c&#10;dKZDcjeVfk5HH9fp3oA/U39lv48yWvlaHqk5yDt5z0zwcH6dq/VvQvEUV/apNE4ZXAIxyCMce/f+&#10;dfzCeGvEV1oOpxX9k5DxsOcn5h6E9x9a/XX9nb4522t2MFjdXAEiL90kDk4yP8P/AK9AH6gWWqMv&#10;VuPx6111nqqEcnJGPxrxDS9UjurdJ4WBDgfqOOvbmuottTaM/eIx39Pb/P8AWgD3Gz1NWAUtyOPW&#10;untr5D3B/p+VeI2WqZ6nP6cf/WrrrHVMYO/r9fxoA6rxJbCe2+1Rj5k/On+GtZN5AbaRsypx/wDr&#10;qCHUEmiMbnIOO/51xJlOi60JwxERIznOCMY7UAei3/2qaTyc5B5x9K+efjb8NrbxZ4cubOSPLlCc&#10;4HHB6f1r6ftXhvLYXVuchxxjqM9qxtTs0mjKSDdnI6f5FAH8ofxx+GM/hHxFcgoBEWIx05H8/Tiv&#10;mHUbfy2OBng9fr2/z+tf0Dftg/A9NXsp9X02DLjkkLwOPWvw+8S+H57K6uLe8QrJESpBzwc8H2oA&#10;8alTkew9fyPvmqp68cjOO3QdK3LiAI7q4OT7ZPbH+c1R8pDllzgfifx/H0oA2bG/LRKgG0jPp19f&#10;/wBVfTP7PPxUuvh540sbrzysLyhWXPBBYcDFfJ0P7shscfTt69a3ob6RJEmiJDRkMCPbGD/n3oA/&#10;rl+G3iey8b+GLXUrZw5dB3Hp/wDX/wDrV0d7pOQ3HHPX05/xr8lv2B/2gxK0fhDWbnDDaE3NjgAZ&#10;B6c+lftCIYry3SaLBVlz/wDqoA8L1LRt28MOecH/AD/SuEv9OMecjjB9fr+FfRd/pQJIxXBano24&#10;HCZ/r36UAedeE9Tk0jV03HEbEK3PbPH+ev4V9vaFem6tUePLEAZP1HvXxZcaWYZfMK4AI/DnrX1D&#10;8L/EMNzp6WM7YlTCNng8Dj86APUbqBGTHXOK+Jv2tvhDY+PPh9qcCwebP5bFeMHPXr2r7idCAeeP&#10;zzx2rkfEemRanp8tmwBEikfmKAP4tPG3hm68P61eaNeRGJ4JGXnvg/jxj+ua4M2wXGBkjPbP4/19&#10;a/Vf9vT4Ct4T8Ry+K9Otm8i5Y7yoJ5Ocfh71+XFxAsQIk4z0/wA9+vb24oAwZQykgdOB06468Uz5&#10;sng54/HtWnMm8tgHAxjp/k9Kzwo3jGTj/P6UAXbKTyZQWGAehOT+efzr9uP+CdXx4isbyLwdf3IQ&#10;bB5e764A/wABX4gRAAqehGPbnjoMV7b8HfHM/gnxZYazDIYfLZc+wJ5OR2oA/tJ028jvrZJ4zkOM&#10;5/X1q3Igavlz9mb4q2PxA8E2U63CvJsAPPP4+/1r6pUcfSgDImt89s5ri9f0wzWxcDJT+XevSWQH&#10;r+FZlxbhlZSMgj8OexoA8y8NXk0KvZlsGP7v+fcV3kMzMpZuQPrxXmV4j6Rq6lvuO23r1AFejabc&#10;xy22FGARj8/WgDwz4+/DzTfH3g+902/TKujd8YODg8Zr+Un4ueE5vB/jDVdBuRtNtM6r15GeCPUH&#10;/PHT+xu7tFvLeW0nwdwweO5/z1r+e7/go58IotA8S23iuxi2JPujmKggFs8Z7fnQB+SxXOUG7I5G&#10;PYj/ADism6GCOMg7u2P8+9bV3ujcDbgDr9PrnOayrhCwDnk89/6+mO1AGahycEdB6AZrrvCernR9&#10;Ztr+L5WicMCMgccEZ/z+grkMkNg57exp6P5bDk5HT8e9AH9WX7HHxWh8Z+AbIF8yRoqkZzyOn9f/&#10;AK2K+7LO8HHPJ/zxX84v7AfxjfQ9UHh+6n+QkbFzjA54PtnFf0BaPq6XdvFODw43dcjNAHrcE4PA&#10;OR2p95Gt1aujc8Hv39q5mzvemDnNdBDMrA80AcpokLRTzRucBwSBxk8/0qxJAgZlZ8g8YrOnDWus&#10;ockIjn8iOf8ACt7VYkTa0PVu316UAfM/xt8Jvr3hu9gKiUSIwORjqMHn/wCtX8uXxk8KR+EfH+s6&#10;ZOMJHO2Fz/C3PAHXHtX9dviC2E9jLHcLkFSCO5yP/r4r+bv9vnwKdJ+IreILW2Mcd4u3IHVkGO3+&#10;e9AH5wTRjzXPUfNjdkHnOOMdqoyRMvJGTx68fX61vzW4TKSoVxn2Pzf5+lZl0vJ4z/8AW/x70AUZ&#10;Ey+V49s/z+ufpXZeEpliuU3Hbg9u+eefp/hXIxl2foT6++f881q6bMbe5DBsE4xz+efwoA/ff9kb&#10;x8l/4fis5Jd+VKc9Qy/p/nr1r9DtD1dWRCW6fhkevFfg1+yV4+isb5LOV9gRwwGfU4P5/pzntX7D&#10;6B4gXem18rJ83Pv/AJ7UAfV2l6huAx1GO/b0rurK73AZPXv/AI14Ho2rqwVs5HH0PvXp+m36sBtP&#10;JFAHqEE2etWJ0E0DoRkOCPwNc5aXQOOcEfqa3YpdwxnqKAPMNJeLT9edX4JZCcn3xxXravvVwB0z&#10;Xkl/DFD4mDvwSWC56HuOO9epwyxnY6HKuBjHTpQB554rj8yylc9Y+Qe/B7fhX41fGTw7DpfjjUXL&#10;bHS7adFYHJin5GB0xX7Y64qCOXI65A+npX5aftBaBbyeKY9RIy93Bs5/i2vnnjg4wKAPly/0OS60&#10;9mVxH8pKc8n1H6Va+HemtFfoqElXkz1A56fl7d69GvdHI05NhVAG4z0UhenvVXwTAh1CAryCMvgf&#10;KcZ5/H1HP40AdF4w0hLmwTgoSpOdp6ngf/r/AJ14npEX9geIbS7ycRzYbfxjp1/xr6n8Q2ZWwi3o&#10;Svyj1wSM8jHTn/8AXXhOu6UZ7d7kBYzG65U4HfnHqPTPtQB+nHw41gXWgW5zkxfKenbnr3Fe36dd&#10;7kBHH8vz/wA818ZfBjXQ+jfZ2kBISN+3cYP49c19PaRqAbbgg9PT/PNAHrUEoKjJz/gOK5/xYoaz&#10;iYjIEn4dDU9hdBlGDnPFHiAeZpwIOSHX+frQByPw+vy2nyxFQghmbB9BuIHNek3T7gznhSvA4/Hn&#10;3rzrw1ayw2d2seFKy4HPTnJ47V3iBkhLzMrAKM8/rnpQB8XftI2iy+H7+WNFQIHJIBOVxg81+TXi&#10;/VjFbyQK2RAyLuJH3QMjHPPPr9K/Yr4/2Yu/DepFhnZFIcLzn5OMc9RgV+HvjjULaaSdADuYKpwf&#10;ukHk+mT60AdppOsObJtz7iB0LdDjj6dK5291Ive/fyJCoPt7/wD6q5HQtWiWCSMHO9cZJHJHT2+l&#10;Y13qAbUwSQABnrnoB17ZoA9wt7p4LfezZyDnGfvJ6/X06/Sv0k/ZN1rztKiiY4YMwI3A+mMfzx0F&#10;fllp2rQzRBCAxJKnHIPy/wCPX61+gH7ImpqEClsfvcKM8DIwR+JFAH6n6fcbgMnj9a6aFtydea82&#10;0y9L4UnJH+cfhXc2swZRk5IoAmuk3ZY8ZrhtYt8g8df6dPSvQJFBSua1KDerDHJz/n9aAPnTX1t7&#10;TVxPJGZSkR4zhQSR/LmvWNKLXlvaHfsQRDGOFK9s/U85rg9fsBLq8527gkIOG9yOleqQW62wgtiF&#10;KQxRp9QRzkf1oA660jjFuAo3YPGT0r8eP2+bpotZ0YCQR7TcMOOpDDPuOK/Xu0l2R4X5Ccgk8k4H&#10;5/jX4u/t3X7S+LNDhILAR3J+bnOWYHj6dAaAPge61MTM4ViEdQ4HYA/y6dutZ8UybwWPLDjp2/Dn&#10;0rnrq6AkiIOCgI684Xp6D3qGG7DAnHTPPqAelAG+91HLI6vgg44/njPPf0rqvh9Ck3jTRlT7rXEf&#10;UYz84xn3wDXnSy/vHZnGAo5x1GO+cfpXpHwuCzfEDQoG4U3UQ+b2bOfx7++M0Af0m/D2EDwtGfc/&#10;Tp2qfXIcxt0//XU3w7QjwtDuXBJPH4f57VoatCGU8e3v1oA+bPF1kZI5DjIAOa+GPinpbEu2zg5J&#10;7evA7k/4iv0M8T22VfPQZ9s+lfHHxO03zFkIHIDHnvkcEj8PXNAH5ta1bNYasMqQoPOOoJP+ce/t&#10;X6Ofsn6NHNc3d7KjEpsiDZAP94jn2GP/ANdfCHijS861Gq5YmRcZwBjPf8ufav02/ZAsWi0ZJ2jU&#10;G5nYk54O1sck/QUAfo9pOmKqIzgjCjj09K6B4gsb7eMg1jWV40jLsGFbqT656CtHUbkQWEs6nBVT&#10;igD8h/2xL/7V48gtCzFRCxzzzlzx7DivjfZJzliQT/Dj8fTjNfRv7TWspqvxOu1D4NtEkJ+YHDDc&#10;xJHTvzz/AEr503lsEH9OffA68H+nuaAHRqofoQW6k9PwP+FXIl3gMxyFBzg9+wx/k+9UoSxZdueQ&#10;T3yOe34f5zWhvjCYbI6HI/QZoAxtZEcVvGOgjcuT0yFU9QT0zXgGj3RTUi4Y5JLH8T/nnrmvoPVv&#10;KNnL5SElUbsMfMen09a+dPLWz1PZluDg5OMD0/P1oA+9PhTf5t4t0hJGOnUDP6ivvbwbdiWJMcYx&#10;j8RX5tfCq9HlQKDuJIHB7d8e3+T7/oD4FuQYIx04HHXr6+uBQB9TaJLkKw9Mcf5/z0r0O2b5Bzn8&#10;68r0GYMgycY68YA+lemWjkgYOR/jzzQA695U+3vivk/4rN/al+NLVv8AWFY+CP8AefH4dT6fWvqv&#10;UHSG3klbhUUk/hXyJLFNr/xDt7dVbbEGdm3cfvDyCM9wKAPfvBOhJpek2UaDJEQJA5JyO56cV3dj&#10;5slyjTnYnOMdT9f896i06EQ2CqpA4CqPQcdMnIrT0+IuWnc7YxwOB90d8kUAeJftGeLovD3gLU5Y&#10;pCkghFvH82Pnm+UH8Bz9K/IVsyyPI3A5yfwyTX3X+2F4viZdO8Mwu2JJHupOc9PkjGMfjXwX5pKk&#10;ZOAPUD8fx/KgCnclWl8tG6Aj0znv/nmqV/mOJEyWJwOh/hH+c/5NaChMtJ0w27jH4Vn3S/aGSJQS&#10;8jKqjOdxPQ/nzigD7U/ZJ8KyfY01W4TDXlw0xB/uRfKPzPPNfamtMCr5Off3xXA/BPw5DoPhiNIh&#10;xFGkOfUqMsfz9K7rXX+R8HJ54/nQB88+LHA38jJyMfzxXzp4jzvL4xjJx+nA+n+PFfQPi5txlCns&#10;eSe49v1r5710DzwFGQM+3XrQBveDIwZUJPzcY/H/AOtX1l4WUbI1Xtgf59q+W/BqESIAMAsOPQ57&#10;Gvqzwuh2Rg8Y4HH+f0oA9o0hflBzms3x1rY07SjAhzKQCoHOXb5UGPcmtPTGWKHzHO1UBJ9gBzzX&#10;meqXJ17xAlsoLCJg+OmHf5U/IAn8qALXgzQ57HTt+MSSs0anONzHJdgR+I5r3HQNGFvCpzknGT34&#10;rAtNPEM8MSLiK3QKvJGcf1Jr0TToiluhYYYjn2NAEeq3aadp8kzNtAGMmvxv+MHjObxf4xvbxZi9&#10;v5hiiBOQIouBz/tH5uPYV+iv7SHj5fB/ge5S3cC9uwYIORne4+ZgPRVya/JiR/OmJOWCfKM9wB1o&#10;AmjUqqDAcPjcQc8Z9Md+/pj87cblCofg9fz/AP1+1MTtLnBHHXt/P+vNLGpmk8iFcvLhFxzhm4AH&#10;Pv8AT86APor4AeGP7Z1h9UkH8fkx98D+Nvy//XX6XWEMcECRRjaqAAfQdK+bfgd4Si0PSYmZQDCg&#10;TOMbnOS5B/HHHevpeIEKP8igB1w4Xt1rjdXk+U89K6e7kwCM9Pwrg9Zm2KcHHX3oA8p8RzqNxY4/&#10;w/GvGtQlJmIJ6HoffvXo/iS4yXX0znpzkdvpXlU0hd96ncx/yB+VAGvocZluBwCMgZ7dev445r3/&#10;AMPW6qqrgf8A1q8Z8MQMZAG7YGcY/KvoHQIPlBAx+HPagDtFuI7Cxa4l4CjjkZJ7Divmue/Hjvxd&#10;KhYtbadIEXHCvcH9PlH9a6j4v+NJNG0r7Dp7ZuZ/3UQHOZCMFuOy5zn1rmPhZ4Zk0y1iiWN/N/1h&#10;ZgSxkf7zHtnHSgD3TRNDie8iSMZig688M3c161bRRQIBjkD/AD+dZWh6YLW1XggkZOe/9ak1u9XT&#10;NPkuJGC+nrx0oA8S+N3jo6DpFwPPCkLtVQRkscYFfmdfXU9zctPdN5ksuSx9S3U+/wCHFeqfGHxo&#10;/ibxPKI3LW1kTGMNkOx6+nSvGI3MjCRRkLwM479eQDQBowjkK38OOBnrxkY61vaVYHWdQSCPJSI8&#10;4789Bn1rCZhGvyj5zgDB53MeSP6V9A/CXwvH5wuZkJKYJP8ADu9O/QenFAH0b8ONATS9NRdoDv8A&#10;MfxPQV7/AKZCAq49/X+tcHodsCibAQD9fyNen2EeFHuaANSFDgAc/wBPrV1VwB/QVHGuB1zUvQf5&#10;FAFe4bC88ex/nXGarchc5Oce4rpL2YgEj3/D2rzfXLwKrDd0HrQBwXiK/HzHP+Qf/wBQrxPVbgs7&#10;FuScd/8A6+a7TxNfk7th/L0Pp2rzGd/McjPHH4flQAttCbiQBuTn1/8A1fhXrnhvTlCqxH69q890&#10;O0a5mWRhjOOvPA6H/PpXpep6tbeGdFlu7hthRNx6DHoB9aAOa+KPxDs/CWltBG+Z3BWNR1LYOe9f&#10;L2gw3/im/Mnlbp7h90jE/wAPsfyrjtd8T6h468Xs0UMjpuHlJjop7n096+vPhv4P/suxjmn+WRuv&#10;qc9u9AHZeFPC8enW0SKoB29v8/lxXqtvHHY2vmsAAq9+ucdKr6ZY+Su89AM89vx74ry/4neOF0e2&#10;e1tpFMpBVQOSM9T+BoA85+KnjqaSZrCzckng47epPt7ivmy5neVwucEnrnt3P+Hp39avaneTXMkt&#10;1dPlpMk88gdcfU/T2rH4VS83Q4J7ck8KPegCVEa5k+zxZUyYHHZe56fnwfTFetaNpSwJH+7wcAY9&#10;ewGB69fpWF4U0ERp9plQF2Ick9B6DPGcen416xpNp9pnVgvAPy8du+fy/lQB1XhjSDtViPmPzN6f&#10;X9P6e9e8aFp6hU3gEjoPSuS8PaYEVdq44PavXNKtFAHGOnb/AAoA3rCDCA+tdBEu1dvaqlvFtUcY&#10;xV4YA+lACMwQGsC+usBueTWjdT7U64/GuK1S+CKzdcfmOaAOe1nUcBmzXiniLVGOcMc9PT6n9PSu&#10;r17VCocbsE9PT3P+c14zqd150jMTn2x+eaAKc0zSNgEY9+np7n/9Va+mWzSOu3kH37dyM1kW0LSO&#10;DzgcdfwIH6V6foOlp8nyZP54PegDp/D+lsFj7ZxXS+IvE2neDtHlvryURiNSTkjpjrUV5qNh4b0y&#10;W/vXWNI03ZJAHA/oK/KT9oX47XPjjVZtC0OYmwRsMV/jwcdvwoA5r47/ABi1L4kazJZ2kpFgj7VA&#10;JG/n9c8D6dqj+DnwmufEF6lzJbl0LDk/Xn07fp+FZnwy+F2p+K9UilmgZYgwJJXtkY96/WD4Y/Di&#10;00Kwgj8oLtHPHf8AH1oAm+HXw5tdGtYIliUbMdPXvXsWo3tloFjJLIwQICfrSahf2WgWTSOyoFGc&#10;dPxNfFPxX+Kdxq0kmm2MrBDwxB6jnPT+VAGT8WfihLq11Jp9hLlMkFh6egP+H868KtrN53+0TkqC&#10;O546dAOuamsbOS6mLy5weWOc++OMc+v/ANaujgglnlS2txhB+gHBz+A49+KAKdvZmeYwx4IXGSAc&#10;jOeB9e3p1r13wn4XLOFZQDxux90LjgD69z+Haq/h7w6kbxxKmWHIJHIz1J/2vT0+te/+HtFWJFCr&#10;gD9KANzw/o4iCKFwB7dsY/pXrel2AjQAgfl7d6zdH00KAduOnb+dd9Z2u3AxxQBZs4BjpWsqgAY/&#10;lTEQKOKm7dqAExjp2phP5U8n2qlPNtHWgCO4nVQf51yeo3yqpYnAH88VYv77arfN1z/KvOdX1XCk&#10;5+n+fxoAo61q2xWXOMe/XH/168j1fU2ldlU9Py59/arut6q0hKKc/jXFyOXJznkkcD9f/r0AIxLt&#10;wenf8f8APStawsnmYdcH8R2/LAqO0tGncBRweeOev4H9K9K0LRjxlcY+v6+tAF7RNIxtOzJOO/t3&#10;r1TS7BUC8dOhxVLS9OMagYxXa2sCoo7AfpQBPbQqg7YH+NZWveJtM0O0knu5lQRjuQOgrC8beMNJ&#10;8K6ZLc31ysQVSeSBgAd+1fi9+0z+1Nc6xcS6J4VvW8vOGZGyMd8Y/nn880Aey/tP/tZLEJ/D/hm4&#10;3SnKMyscg+nQV+TOsXmreKNWa7vXMryPuO49evXnpT1Gra9fGeYvM8pzk853fXOeP0r6M+F3wqud&#10;VvIZNQgbblT0Pfr6Y/TqKAOf+F3wevvEV7DugYoWBPy9Rkduo9a/Vn4V/CDTPDNnFNJCvm8E8egH&#10;XOew/wA81c+GfgnQtBso1giUMPUD09v6V7Hcala2EPykA46ZHH1oAsz3NvpluUT5QPp9M183/En4&#10;hx21tIkcuBz3+Y/h0wf8+1r4gePYrG3YM+5pB8q929MegyK+aLPTdb+IGqtjckB4eRc4UcZRPU+v&#10;brQBiQ2GsePNaMdru8sECSXnCDuB6t7V9aeD/Bum+FbOOztIt05wSTglTjqx7t7Y4qXwn4WstBso&#10;rPTIRGUXlgOh4yc929T2r2DRtGGR8nJxnn9aAG6NoxYh25JwWPc56da9Y0jR9oB2ZzjqO3+f/wBV&#10;Gk6UVCjbyK9BsLAKBx6YoALGzHB7DH4/yrp7a2wPp+tJbW2AMCtJRgelAAq44FOznr1pfp1pOnTi&#10;gA6dO9RsQB14pXfaOvSsq4uQoJz0oAkuLkAECubvb5VGc8CoL/UQoOTgcn+RrgNU1cAHLDmgC3qe&#10;rY3BT3/n715tqmrh92HyDyfz9aq6nq7OzIDnP41yE1w0zHJyM/T8fz/zmgCSe6MxLMcBj/nio0Vi&#10;Qeg4+vP0psMbNyxye3vXTafprS7SRlfyz6GgCGx0xpSGxxxx7CvRNK0jO3Ax0/Ee9WdL0naFAXB9&#10;q7+w00IOnWgCDTtN24yMD/Oa663tQoAIqS2tgO1aSoEz9aAFSMKATSXFzFbqZHOAv8qy9V1uy0q3&#10;eWeVUAHcj9a+D/jx+1VoXhK2uba1u0eVcgBWBOfcUAe6fFj45aD4J0+aSW4UOgOBuAOcccfzr8Ov&#10;2jP2u9V8VXFzp+kXJSJztJXptPcZ9en+FeI/GH4+eIPHl9ciS5cROePm7cnoOgPevma0tLvWrtY4&#10;wz7zj/635c0ALNe3+uXrtM7OT95jznnnHua9h8C/Cm+8QzqqQEh8DOOhPpyPU16Z8KPgRrviK8gx&#10;bMIwRnKnnPcnn8v6V+r3wn+BFj4Yginu4gJAB+nX/P5UAeAfBT9mFbHZfX8GAWz8w56d/r6f/rr9&#10;BPD3hPTtCgjhgiA2ADtkY7frWxarb2UYjgUKB36Af5/z61VvNUKAQ243yt0A5/yP8mgDVvdWg06L&#10;rlyMAD1PpmqVnpNzrEv2/U/3VuvzbT7Zxn3pdP0yC0T+09bkBccjd29AB3qhqOtXGq4gtx5NsDjA&#10;GCfU/wD1hQBr6l4ijijbTtFAUDgv7d8dM59a5uC2aRt7Eljyc+vuasW1m20Kg4+nJ5rsNN0hmwWG&#10;c/1oAo2GlOxHy9fb9PbrXd6bo444wcf5Ga07DTAoA28cH/D6/wCfauwtNPCYwMEfrQBTs9PCgDGO&#10;h+nFdFBbY6DFTw24AHGP8a0EQKB3/OgBkcQA9B/9ap1APfr+FGB9AfypwOPwoAXGOf8AP4UmMHr0&#10;pMj16d6Y7quOef8AGgBW6AZxVeSUKM5/pUEtwFyAeB6/lWLcXygHLdOv+RQBoTXQG7B5+tYN1qAT&#10;OTWPe6qIwcNjH4VxOo60OW38/wCcfU0AdBqOsEZGcegrh9Q1rggHlv8AP/6q5/UNYJJAbJPXkfz9&#10;/wDPpXF3Wps5ODnP48H04FAG3f6sSTht3X0xyO5rlrm7kkYA8Yz61UaV5SCc4PUH9M9fyq1FbPIR&#10;tBx/np3oArqhbAxyAP8AI9fwrXtLCSVgQMKQOuRWxYaOzEHBA/Lr/nArvdN0XAGI8e/f8KAOf07R&#10;GZgMbc9ff3rvtP0ZVAIXr+vqT/jW7p+kbcNt657dM11ltYKMYX07UAZVjpgjI4yTjtXSW9oqgcf0&#10;4NXIbbaBkYPeriRhQOKAIooto5FTLxjNMkmjiQs5AA9TXmni74i6N4dtpJLm4SPapPJA/rQB3eoa&#10;ra2EZkncAAd/bvXy38Vf2g9A8JWlxJLchCgOADg5HWvi34+ftkWli02n6FcLLNkqWBB2n68j/P41&#10;+UXxH+Mmv+Lbue4u7ttrsDgHPHv6cCgD6x+N37XWp+Irm4sdKuGSInGQe2P5kfgeMV8H6z44utRu&#10;Hubq43u5Ofm5GT/ntXmeoXtzeyusZLkkHj1J6/pjH4V0/hjwBrmuzqBDISzLjgkHn1P+RQBSlvr3&#10;UXCREuPbknAA49c1614C+DOr+JZ4pHiJRzz9Pb68V9I/C79nCeYpJe27DbgkbSO/r+tfoF4H+F2l&#10;6FFEqRZZep7/AJ+3b9aAPCfhZ+zfZadDFLcwZIAydvTj9Bj/AD1r7s8F/De1sljhtLcKAB0Azxzz&#10;/jn1rtPCfg+4nCFYSqY9D+QFfQui+H7bTYVaQLvA5/yeaAOf8P8AhKK1iR3GAMdjj/Gu48u3towq&#10;gDGPf8KgvNUgtxsU9B1rjNR10DOG4P5Y96AOhutSRAdrY/nXNXmrjPJ5/wA/55rkL7XQNzbsfjnG&#10;P/1Vw2o6+SSA369ffBoA7HUNcCg85JyT1/T6VwOp+IRHlVIJPv8AlXKX+ul1JD5YH8uP8e9cnPeT&#10;SkZOR1z1PPrQB0V7rsrj5SSRngcZ/wA/4VzUt5NK2VPGeMD9Mfn/AIVCkckp2FSSAPTqOAfb/wDV&#10;1rbsdIll+Y9CPTH1P1HagDIhhebGASDjH5Z/Hr/k10dhossrg45GPb/PrXX6X4dJwWQkqQc9e35G&#10;vQ9N0HaACmc56dR6+lAHI6d4fAx8mD/I/wD1q77TtECBcDp+A+tdNZaMAR8mP89K6+10tFx8vT/P&#10;WgD/0/3hDg/WqV9ZRXsRRhk46/5/xqst3nPpVtJ89+lAHm2oxPYTeXMmUPAPbHTniuL8R+HbTVLc&#10;rMiyoRnB5z+fHPvXud/Zw30LRuM9Rn6+leXzx3OnXJtrgZiPAb2z60Aflv8AtD/s9Wd95mpadDsf&#10;nlV447Hjr/n3r8l/Hvw61PS71w8XA9uAc/TFf1J+IfDttqVsylFdWHfHfv8A4V+bXx6/Z7ebzbuw&#10;hxG/XauQOc5+vNAH4PvpMkbbCCA3Trz6nOO1Ub/TWtVDAcZyc9hn1r6W+IXw81Dwvdyu8LKEYndg&#10;4znqe3U1896hFcFjnnk+v6/X/PWgDmyvyjt9cd+nv+lVzgNuxtI6Hk5x19DWnHCXUswIx7dff86z&#10;5kKuMLkZz0/z1oAXd5mGXn/9fpXR+GfEWp+GdSh1HTpGikibOQSMjvXNxqudwGD/AIHitCALIDgZ&#10;I/p1780Af0D/ALGH7X1tr9raeF/E1zsuFCIrOevQYOfr1r9edPvLbUrZJ4HDq3T/ACK/i48HeLdV&#10;8JanBqmmStC8LA5DYzg9M/Wv30/Y8/bD07xZZW3h/wARXapdoFUF3GTx3/HgGgD9W3tlbj06ev8A&#10;9esqeyVug61r2F9bajbJcQMHRxwRzn8qttEGz3/lQBwtxpu4cDPH698Vz9zpmTk85/z/AJ/pXpkl&#10;qD+P9KzJ7LKkbeP88fjQB5Pc6Y2Dx0x2rn7nTsE4HI/D9f8AP8q9euNP9B6//XrCutN6kDj8uDQB&#10;5ULcwyhx8mD/AJ4r1/w1rKyRJZXZ3IeATz+B/wD11ydzpStzjB59+KrwCS3ICggj69P885oA9H13&#10;QrW6tnQICrg+h4Nfm/8AtIfAuG+sZtQ0+yyRkkhevXPt9M1+kGh6sLqD7Jcv83GP8ms3xRoqanaS&#10;2c0e5HBH+f8A9VAH8rHxJ8B3WlXMgmhMQXO3g8HORz9K+f8AWLXarw3K8r6j39OMfX3xX70/tI/A&#10;W2ntpb+ygBZcjAXp15/wr8e/iF4InspJ4mhaORM9vTmgD5YMf70xgHB/z3/X+lKImQ/kOo/WtS5t&#10;Zbe5KyIMqeev61F5JfPyc4J68Z60ARbXb5UG0HI65A55xjmp4xIMNkqygdvzyOv+T70tuQuQBwMZ&#10;/wDr/SrcojLHaORx/wDXx+n8qAPbvgl8Xtb+GHieDU7SZkiVlLjJGQPb8T9K/pn/AGaf2htG+J3h&#10;q0kW5VrjYN67skHH+c//AFq/knXcsjbANw9yMcdRzzj2r6q/Zy+POt/CvxPbTRzsLbzBuXOFKnGc&#10;8/5/KgD+vmG4V1DA8GrSyA9/8j2r5Y+BHxu0P4l+HLe8tblWdkXIDDg+9fSMd0Gwc9f8mgDaDU4E&#10;59hVFJc8/wCeasCQHPOR+VAFjr16GmsoPDHOf0pQQRS44HP09sUAed+JNKeKQX9oMOvX6VkJcm8h&#10;DOM4wCPQ16ncQpPGY3GQR/nFeYahaNpV5v27oH6+nsaAON8R+G7fVbdwUBDZ7fhzX5U/tLfAlYI7&#10;jUbKAsr5JVV4Dex9K/YmQKvzRjKMK8w+IPgm31/S545YvM3Ke2cjH/6qAP5SvGfhmTRb+WCRCMnB&#10;z2/z29fSvOJ4zGxZxt6H1A/wr9Qv2lfgtNpGp3M6wDY/OccD39+K/NvxDpk1hM8EqHd6n079f89K&#10;AOXklAVhngjPP+f1rNd1ibKjkHpjpxz/AJFSzExtsbke/Gfp/n6VUldnyhPU9+MH1yfQdTjJoAu2&#10;2obWCdQvr1H/AOuvU/h147u/CurxTwSsqFlzgk9O/wBD+uK8LLFXOefx/p71fS8kK7c4IwPyHT29&#10;6AP6APgN8YbbxDYW9tcyguVXPOCDjrX2Hby+YgdTjdyMdOfbnn/IzX86PwW+K914Z1G3inmIAOME&#10;9v8AHj1r9wPg/wDEmw8X6PBtnV32jA3Z7fz9fcUAe/x3bR9zx15A/wDrfSt+01MjGT1wPc9/88/p&#10;XInsR0/z9afHKUZux9fX6/596APWrHV1KgZ47fQVf1XZqFoV6OOleVWl+yHJOCPT0/pxxXVWGrEZ&#10;Vm4I/mKAPU/AeqQm2On3MuGGcA9v6jNd9dxebGVQbiB69a+Wr+8m0u+ivrEkKWycH8x/n/GvoLw/&#10;q/8AaelxXKkEleeevHU9aAOJ8ZeF7bxBpFzZSx7hIpGMdfx/+tX4B/tVfBK88Ja3c39lbstu5z06&#10;Y9eOfXOa/pBe3PMjFQD349ulfI/7R3wn0/xjoF1sh8x9pP3cnj09P84oA/lj1C1Jkd3HJBGBxg56&#10;j/PWuZkVUJQZP49Me1e//FrwDqXhLXLm3lhZFYnaWB5Gfw6YrwWaJ4mCuMY9eP8APXtQBWflwVGS&#10;OnfjHX/P6VNbttIGOT15HX6f5/pQIyAXbkE9u2enT+v59qfEgZlYnABGN3PrnrQB6l8L/F9/4H8V&#10;WOs2sjIEkXdz24/If596/qC/Zk+LGn/EbwZYzidZJti7xkEg44zz71/KCkiYDMOQMZ9D/P3/AEr9&#10;Ef2IP2gpfA/iy10DU5wlpOwUbjjAP6cn/wDVQB/SPd2CkbhyD2P6Yrkb/S1OcDGc/wCTXYeGdXs/&#10;EWkQ31s4cOoOQc5yOoq1d2G7JAB/Dr2oA8O1LR1YEFfw/Gm+F5n0fVY5ifkJww7Y9a9KvNNBXlf8&#10;9646707y2JC43cUAfQllqUGoW6yLgkDoDmnXMSyLuC/5968T8Land2WpR28j/u2O1s56/wD1xXu8&#10;skZjXnrzQB8VftS/CK1+Ifga+s9mZfLbBxz+Ffy4fEXwhe+EvEl/oV6hWW2ldeeMjPGB7jtX9n+r&#10;2EN7bSRyLuDgj8MHiv59/wDgoP8AAmbQdVPjbS4NkUrHzvl/vHg/4n6ZoA/IJkAbgYOeueR6/nUH&#10;kmWQ7hkv9PyHataZPIwCSAOM/wD16z5GII2nBAxz9e3rQBXuYNjBV6Z9cfQfjViznMZU5KHj8P8A&#10;Iqg7Eqxb5j6fT/Go0by5BgZHQcHigD9kP+Cfnx8k0XV08KahPtiYrsyexJ/Qf/r7V/RFo2pRalZR&#10;3MZyGAr+KH4Y+Mrnwf4mstVtm2NFICxDED8fxr+p/wDZN+Mlr8QfBlo/nh5ljUMMg8+xoA+1+P8A&#10;PNRum4Hv+gojkVhkU/k0AedeMdIEsP2mNckdx+n8qj8LzNPa7pfvKcEd/riu71C0S7tXicZBB/8A&#10;115JaXH9iaq9oeEm6dsEH8KAO3bzBLuYjBNfCf7cXwqXx58O76SKMGWBGkXA5LAcHgV9ySTiZBID&#10;j/PpWJ4s0SLWvDtzZ3C7ldCMY6gjkH0FAH8YHiTSn07UZbG4Ty5I2ZWX3B9O3Tr61ydygVcNyT0P&#10;XHPH4V9p/tdfDQ+Afihf2cMLRW1wxkj3ZAIPp646V8a3BihCjHIJ69R7g9+aAObZdhGB29P85pvV&#10;iXGSf6VLKyliemfft1/Tv/jUIPzc5xQB658H/F83g7xdZalG+xBIu4hunP48Y/p2r+nz4EeP08U+&#10;DrW4V95jVRnIPUAj19a/kxs52t5xKvOMdz26V+0X7DXxklaxi0W/mzsYR8t2OMEfQ9P6UAfuLp2o&#10;hgpzyP8A9ddlZ3akAqf1rwTSNZVsfN1/l/n9a9G0/UcgDdQB0fiCQRFLkHAIx7+2K09H1CDUrKKZ&#10;3zIPl7HkZwD+Fc9qjLd6eQTnb83XHTFcT4XvHtbye3JyPmIGfTkcn2oA67xRA1rKW8zKPzt54B64&#10;9q/KT9vfwLDf+ErrVli3y2mJhnOMDAPAGe/Wv1xhmN+Q88YJC+mc/iea+Xv2kvCEfiHwlqMJi3h4&#10;WyPUEc+vSgD+UrUsS3BIXGBz6/U/qaxL6AkFyMD0z7Yzj/PtXpPjrQD4f8R3+ktGyi2lZRkfwqcf&#10;jkf571wdy3mEgDlf5en4UAY0ahnyOckH8CMge/4GmsDGxCcds5x/LvVnb8ygHqB36HHHfj1/yKew&#10;kVyRxgH5c4/P8aAPbfhBq95oWu295vwrOAecdP8APOQP8f2k8AeMzfaJZ3BfmNVQ8k9B16fr/kfh&#10;j4cviBG2ceU2RtH6/XIz+tfpv8HPF8d9pEVuzgDapXnoe/A/rQB+mvhXxIsyqpkBODkE4x7Adf1r&#10;3DRdVVlVlbP9OPTmvgzwn4lZSuGyfX1HYH6/T+tfTnhrXvMSNt2QQO/XmgD6j02+3gDPI64rsLS5&#10;DAKT+XNeKaRqQZAd3NeiaffBlHPTpyf8/SgDlvieZ7aFdTsziWBo5R9Fb5h9CD/Ku38K6mbvTkVz&#10;kxn5f93tn865vxwn2nSi3XIZfzGR7VS+H14ktjAsr7iECgH/AGfb2oA9K1mFZFLg8Ng//rr8+vj7&#10;oZZ7adxuEcjKVAwCDyMZ/lX6IahiS2Xy1zXx/wDHnTZbjS7mSOHeE2ydOmDgn/EelAHxrqMLpaIk&#10;6LIeCccj7vUjNL4Z0yOzu4HiXGE8vPHHXjHua254t9qIrraHjQHKkEHB5K/gOefxrStFtopAkGA4&#10;zkjHJPTv26f4UAddqsMZ09RKCcL09fzrwjXNGhnhnC8K43g9ORgZwf8AP869v1e7gWxVWTJUAHjk&#10;buAc+ledXytBBL8m0BV3dOOeSRQB0nwlvTpbx2U2Pm3opAI44wD15z719baDqm8DDY3ex9a+FtB1&#10;BNO1Uq8gR0nU7d3IXPJHOT/n8Ppbw3rP70xh84b165/P2oA+r9MvFO3nBrd1aXzNJlOcEYOfYHOf&#10;wryvRNT3Khzx/wDXPFd3PcibTJ4yeSvr+v4UAQeHLu2kuL+3VvMdv3mM9cDBrub50+ybABhlGB+H&#10;Q15B4UhMGryySTlyY5RtzwQg6+/evVVkj8gYwBtXnHQN3z1oA+e/jPZPP4S1BUTG63LL2ycdOvpX&#10;89fjiYQa5dxO20gEZJ/i3H+Xp+Ff0d/ES0iv9AuUA8wvGV59zwecj+dfzp/FbRZ4fiHqNjOFCQTu&#10;ox7OwPPT+n6UAcvHey28ZdT5YXA7c/5xWYZ5JJjOR68fz468+4/Oti+0zyrfzUI2MR3zwR6cfpWd&#10;YW6SbiwwcHpyR6f/AF+fx6UAdNp2oxYOD9wgAD07Z7enNffX7Kmu4uZY24VZY245+9j/APVnFfmh&#10;f3Zs7gxwE/8A1+5z/j2r63/ZY1+8OvSLLJjGw4z1bI/Mjr2oA/cbSLwlxtOMnpnPWvTdMuCY1JPX&#10;FfPOhanudQpzkA/pn/8AVXsWk3uUXnPTv3oA9HjbcOT1/wA9KzryPcDx0/rT7SYOo55qxMoYHI//&#10;AF0AfP8A4thuP7Sn+znBIRMZ65PSu0hnuPtJhJY7REvAP059OnWqWtNHFqN0xUFhPb9cHvzWhOzJ&#10;rFwxbAIX/P65oA6mKaJYGMnykBm68gEYGTX4dft8X+zxxoqp3tpOcjBJkbp/Lr7elft/NHKtk56u&#10;EYcLjnHBr8J/25i0njqxlvV8vEBCK/A2xu24g98ke388gH56m/NxP5TDBAODkg4zg5P5c1bEwACk&#10;kgY9AR17e/8AiKw2KtdSkDaJCT04X/HP/wBerEc67wynAb73sPT3yOv4dqAN1Js5bGxv7o9D159P&#10;8jNeq/BVHufiZoKg4T7QufYbhz6cen/668ijlUxFUGcDPYZzXrHwFd5finosHc3S4/Bu4657jn+d&#10;AH9NHw+UL4Xtvcfzrb1KPKkgf1+prE8AMW8NWhPBNdNdrkHjn8TQB4p4lgb5uOOc9BXyn8QrAvE4&#10;xuB3HOMYJ46+2f8A63evsvxBBuyccDPt9K+a/HVizROAMj8scHv/AEoA/N3xLpg/t/dgYjLE/h0O&#10;Px4Ofzr9Of2ZPDt3YeE9F2xhAITcHIySr89Pq/FfB/ijSCdQlZFDF8RgEf3mx1+v+Sa/Uv4Qx3Nn&#10;oMAlXYkVjDCVHGGOMD9KAPddHgkWKLz23EgtwCfvHjNWfEuyHQpywG1V5z6Vf0uVZIgoXBQAV5z8&#10;X/EkWg+FrlyrSN5ckhCgfdjXJBPvmgD8TfipfjVPiDr1/GVdGuW27RwQvygj16ZrzhAdoDZwPoDx&#10;/jjPI7mtLVbw317cXUg5ndpNp6De2QB+BqgzBM8Z7EHvnoMfnkUAWFDADpgYGR3P+f8AParSYlZ1&#10;2ZAOCDwMjr147d/0qMKViRmOSMnnv+Pt2xTY0GwlRkZJGc5PY4oAmubRp7eTaONuPoc8j6HjHWvn&#10;PX4hbakT6sS3H9fr3r61stOZtNMsjYz3z0HoSO1fLfjWBkvzgbssSP8APXsfr196APcfhZeECNeh&#10;Xqe4+vXqO1foj8PrndBHluAB+B7n/P8AWvzD+Fl6FnjyQqj3Prz/APWr9Fvhzdr5UaY2kY78578/&#10;y9eBQB9l+HpiyKemfpXqlm52DnP4+9eM+G5h5SnOeBXrVhJ8oA4x+XSgCj4vvVttGmBPEvynr0HJ&#10;Pr2rwr4YQrfalf6wPvCVvKI5z5h2qR7BRx+J7V2/xVvwdPksY5AkssZjTnnzJeBjj0z+H51D8OtK&#10;+waLaeUoIuWMzqB0CHYmPyyM9c+lAHrSRzRxIsa4EYHJOeBxz/h61LdTXlhpU8hCglAqBz8uScdB&#10;WlahigU7gTjGBnp2/SuC+KfiePw74dn1CWNo4LWGWd2YgYKDCLj3PSgD8nfj14q/4SP4katcL/qr&#10;Wb7KmOceT8uR7Zz/APXrxuNiFCnnI7DnA68Hrz6f/Xp+t6k2o6lPeyEmSeR5WOM5Zzu5PPPPI9BW&#10;U74QbiScZ9uvOOlAGqr5U5OQMcjsB3wPXp9cCul+HmhDX/HGmWzrmKOTzpOv3I/m9q5KE/uy7Nlh&#10;g/kc5PX/ADivpf8AZs0E6nrd1f7Dl5I7dCe2SWfBPHTj9fWgD9HPDVmuneH7S3IwzJvbj+Juf61j&#10;66wEZOf8/nXYuyhSFGAvAHsO35VwmvMRG3P/AOv3oA+ffFXyu7ZAz69sDqBXz5rDAz/MeDwPp9P5&#10;GvoDxQy4cZOfXHbp1r5/1cbrghTjnv8AXr/gKAO58FwlZVwMAevGOntX1X4ZU7Ez3x7Yxx3/AD+l&#10;fMnghAu3aeWxjA/PtX094bHypkYzj/OaAO51jUk0/SSd3LDk/wCyOW/QcZ69KxvhzpV1Jv12+jy8&#10;7tP0x1GI1xznC4/E1ynia9k1C5isYVDo7hSN2PkXrwfU165oVrdx28NiU8tY+Xwcde/r6D/CgDrb&#10;Oz1C8dgYwi53B2PJx0wv/wBeu34s7Z5JGyQCSfequm2/lRA5zj69O1cP8VvF9t4N8I3+rzyqnkQu&#10;yhiBufHyKB7tigD88P2nPHC6/wCN30yzkMsOkqYW+YbWmcguQOemNtfNNtEFBZjknI68Dr1/zxS3&#10;t/NqWoT310S01w5kkPU7mOT9OvH86hNwIgMEL0Pv0oAtFtmf4s7RyD/T3z/nmvQvhXokmteKIpGT&#10;MdoTJ65cnCg/8C615X9q+R8knAIA9Sf8TX2l+zz4ZMNvDeTxcyZnfcMkFvuAn9R/KgD7L8L2Cadp&#10;8Nqg+4vzdvmPUmu5U4T/AD+tc9pyEJkjIP4c1uudq9M9/SgDOu5MZJOMV5pr8x2Oueef8/pXeXsu&#10;F64/HrXk3iS4O18HBH+NAHkmvTh2OOWP+R/L/OK4c4aQcZI/l2xz+Hf8a6DVbhy7Ln17nnPr+vNY&#10;llEZ7lVzkE+vX/D8aAPSvC1kTt5yCc/n6/59K9kN2mkaY07fKdpx7cck5/GuA8MQAKpIwcZ+mOv6&#10;Vy/xI16e8RNB058PckL8vJEYPzHHbPQZ96AOT07zfHfjI37gyWtsSsSnphT8zHOfvH09BX2H4R0Z&#10;beOOaVQSB0/HqeOteVfDTw7badbRQxwASSYLZGeOw+nrX0za2phhRRhQPTigCcSKifMcBR3/AKV8&#10;mftEfFBNH0o6Vpsg+1XGUUA4IHG49/zxX0b4s1aLRdInu5JFVURmYkgY4J61+RvxC8XXvivxPe6j&#10;dS+ZFGxSLj5RGCfc/jQBxF1IzlEwSSWdj0O5up9PYfyzUe9oECRthjgD2LdTx6e36VWWRpZWlfgY&#10;P6fp9KhV2u5ljg+eSQhVGTznjP4/y/OgDtPC2my6pqYdRlUIjj7gtxnnnt1P6V9x+BdFisbWOGMZ&#10;Axk46+p9814F8NvDiQLHLsAz8qY9MruYf7x4B9PXv9c+G7PaF4z0Pr9MUAejaNbAIgAGK7q1jwo4&#10;zn+tc9p0O0LjOBXVQqOMdvagC2owBTJm2IST1p3Tt/8AqqheTAIV/wA/WgDB1K52g85x/nrXkHiG&#10;+Kh+2M+/qa77WLrAPccn+XfpXh/ibUCd2GPTn68+9AHnut3JaVx2HGcjv7Y/rXLpvkl2r83NWr6U&#10;u5AOSD+fPqfr/OrukWommMkgIRPvN7fyJoA7LRIEsYBeTDBHTP69e3evKvHPie38R3X9lQgS2sDD&#10;e3aSTsB2wK2fHWvXPkDTNJkCXEw29M7Ezz7An6en1rnfAvhPz7tJ5MzJGc/NnGe/1+tAHTfDT4a2&#10;VtKdVuowJZWyOOg4wPwr6l0Xw9HhMJhB16c/Ssfw/o7qEULtAx2P616Hf30Oj2DMzbSq8Dpk+tAH&#10;D+M9csPD+mSbnAcDn6Y4FfCHirW5tc1aW+Y/ulztB6ZHr9P1/Wux+JXjCbXtWNpFKfJTO7k/mTXk&#10;F1OcCBDyQc/7Kj39T39qAKTuZX3g7wOAM43n1/z/AIkb3hvSjqd39qYloIGAUYyGfnJ/oPeucWOX&#10;UZ006zOWl4bAxtjB5Yj35Gcc+vFe7aPpkWlWUfkphwNsI9B/fPv2B9KANSG3WMCyjHTBkIHVuy/Q&#10;dz6npXp3hjTA2x2GCcdxx/n1rjNHsfPcAgkDqefx/wD1+ua9y8P6aVKYGQPxoA7TRLD5EGOP0r0W&#10;wtgigEdKxdLt9oHHI/L/AOsa662TAHbH+e9AFlAFAwKbM+xT3zUucDP1rGvrkKDQBl6jd7AQf/11&#10;5breokAsTwM/nXTa1qG1XOfX/P8ASvFdf1UZYb8E5/8ArUAcxrmpGWdlDZAJH+cdvauLI3vlef0H&#10;/wBfr61Yu5/Mbc2Tk985qbTrQzSqpGcnv1x7fnmgDf0XTvNmA28enTp+v+eK9cga10axa8uSECLn&#10;n6d//wBdYGiWEVlAbmcgKvqf5+1fEf7TX7QJtkk8KeGbrdI+VeSNunqMjHP+e9AHP/tHfH6fXruX&#10;wj4dlIgO5ZXUnk9CBz/n1ryT4XfCi68R38dzPGzKSCWILfh+OaxvhP8ADnUfGerQXl1GzoSHLHPr&#10;3PrX6ofDz4ewaVaRR29uFKqBnb0+vr/n8QCf4b/D620e2iiigVNoHb09T+nevoItb6RaNI3AUU20&#10;tbfR7MySjbtH8q+afir8V1iSTTdPcbjwT1+p/wA+9AHK/Fv4lTXMsun2R4GQzZ4HrjkV8yW8M99d&#10;CWXIDEknOc+mB0/+t+ly7vLnWroyScqx7d8n61vW1q0MaWtuuXbjOOeeh7f55oAhjtnlZbW1G4kD&#10;J7YIwATj8zXoei6L9mRQF3O3IOOc9dxz9cgE+5pNH0hLWNZGQbpen94t9euM9Tn2r03RNKeRssMk&#10;8n3x+XHNAGx4d0RVYELjPU+v417Vo2meWBkEj34rH0LSQgQkc+1eoadZ7VHGM46f/q7UAaGn2gUD&#10;jOf85rpoYgi4xzVW0hCAcYH+elaI4oAOB+NOo7GoJZAoJoAZNMqAjPNc7fXgVTluvFT3l0FBLHFc&#10;Bq2qKoYbuvv+p6/40AUtY1QIGGeP5D39K8g17WQ7MiseP88itDXdawH2tg/56V5tc3DTMWJ6/jj/&#10;AD/SgCGSZnfIPB657/j/AJ/rVy0tzI478+g/P/6/6VXghLsFAyTz/wDqI69a7zRdK3bWK5P0z7A/&#10;X1oA0ND0luBt6H0Gea9Z0rTAFBx/n/I9Ko6PpaqF+Xjv3r0C0tVjUEjAA+mKAJ7S2Ea7sY+vbFcj&#10;438e6N4P0ua6vp1QIueWAwP54rC+JnxT8P8Aw/0aW8v7lY2RW6kAnA6D1r8Mv2hv2lfEHxH1KfS9&#10;KneKxyRwxy3Trj6dulAHb/tMftOXXjfUJ9A0KYi1UkMysfmGeO/brXxXp2gXutXIZVMrs2fU888H&#10;/D8a1/CfgXVPEN0paMuzEHOCee5xX6I/Bz4BeSILy/gIAwQCoHHGRgj2/lQB5d8GPgRd6g8V5qMI&#10;CfKfmHbtx/n6V+hXhv4b6NpVsixRYK852jJ9v612eh+G7TSrdIY0CKoA/L6day/Efii106NoLEhp&#10;RkE/3T7e9AGPq13BowMUB2HvnPH/ANevLvE/i4aZZ+ZO5LupMcZPLYzgn0Ax0/Gs/XtZMJe91JwJ&#10;M7o4s5JGfvMM/pXndhoeqeNtR+2Xm5bIEdcjcB2HJKr6nvnFAGFYaJq3j7VDe3TsLUty3PzDn5VP&#10;90ev4V9H+G/DltptslnYptEYALAY47gf1PerOjaLDbwRW9qm2NAAe27/AOtXpukaOW2hVwCPT270&#10;ALouikIvycH/ACa9Y0rSMFWYZH+HFJpGj7NoC4yP17/5zXoNhYbQNw/z/nFAC2NgqDpzx+FdNbW+&#10;fmxgCi3ttoGR0/rWmF2igBFGBxwKfSc0E/pQAE4qJ5AoyaSWUL7ViXd4BnnmgCa5uwuT0x+Vcpf6&#10;htB56Z9P/r1X1DUwoOG55+n4V59qusj5sN1oAn1XV87snPP5V5tqeqmTkN1z+nFQalqjyZ5yR79K&#10;56Rt7ZPJPH8v/wBVACSOzvu5HPcZ59B6enpUsEJbHGDgf5x2p0Nu7MMDOeuP6Guw07Ry/JXB/Qc0&#10;AVtL0rzCGZeeMdRnHpn9a9J03SAMfLgD/OD71b0vSCNuRgfn/Wu6sdPCAfL070ARWOnKuAAM9OvF&#10;dLb2wA+ntUkEAHbgVPLPFbRlnYKBQBKdka88AfrxXCeLfHWk+G7OSe6mVCgzycYx615l8VvjdoHg&#10;bS5rm6uo49obksBnHP4mvxH/AGg/2wNV8T3FxYaPc4iJK5DY/H/PrQB9PftHftjQR/aNK0G43sQy&#10;kq3fGP0r8ifGvxB1fxNfy3V5cNI0hOctn6+/U8Vx2oarqWu3TO0jSvIc53Z4/wD1dK9F8C/CjW/E&#10;1zEPIdkOMkZ55z1wf1oA4XQ/DeqeILpY7eNn3nrjBGDx71+gPwR/Zlu7uS3utRhKr8p+ZemeoB21&#10;778E/wBm6305Ib3UbXB4+8M/of8APevvHTtO0vw/ZrHAgUqowB1zj8+aAOX8EfDvQvCFjGkcQDgf&#10;e4H64x7fyrvJbtG/dx/KF/QD6VlyTz3LGWRvLjPb9ef1/SoYkkvW8uEFYj1b1+lAF1ppLgm3tRkn&#10;qfb0P5dquKLLQU8yc+ZdSdF/iJ9/T/PNV5L+DTkMGnKHlHVuqrzzz3Oay44HnmM0uXdzyeuT+v50&#10;ASzzXGqTCW4JYD7q9FGf8/lWrZ6e8uAnQ/ic1dsNKMhDMuf8D68132maPjblAAOMdfwyaAM7TdHA&#10;/gyRz0/r+Fd7p+lBQDjP1q9YaYi4O3Hv05/ya6i3tguMd8fhQBTt7PGOMAVsxQ7fmPSp0iAHPX9K&#10;nwPx/OgBqrgcUd+f/wBVOP8AKkzj8cUAH50h9qazhfTiqM1yBkGgCeSVUzWbcXQXO41Rub5UHzHn&#10;61yt/q6jI3Yx+FAGzd6htJ546Y61yOoauo7/AE4/Suf1HXAoYB8Z/CuHv9Z35y2cfn+H+fwoA3NR&#10;1kc/NnOfr/n+lcZeaqWZhn8v5d8fnWLd6iXyScHn6+p/z/8AXrN8wyYbP+fc0APnuXkOe/8AMfTt&#10;/n6issZkJA+YHr2q5DavKQAuc49/x/8Ar11Gn6KCVyuD7igDCtNLaQ7scHnPPf8A+v1z+fWu307Q&#10;eRuXIOBjtx/nFdFpmiKpDbcZ/Dp0rurHRwAMrjp7/Uc0AYOn6KoIBAAPpz1H9K7az0xUAyOlalrp&#10;6Jj5cdK24rcDtQBTtrPYQe9aUUIxUqoox6HNRzXEMKkyMAB6nA/nigCfAUe9Yup63Z6dEXmkC457&#10;dP0rzTxx8VNF8M2sss9xGixgnLMB+I55r8tfjz+2ITJPp3hu53vghmDdOvcH9KAPtL4w/tK+HfCV&#10;pOv21RIgIChhnOO4yP61+PHxp/an1zxhdzW9jcMkB75K8Zxx9M//AK6+afHvxL1nxRcSXGp3bSh/&#10;4SxP5D8M5+vNeIz3899PiD5wccD0z6deKAOl1zxPLfSvLKzSMeTyf4vQ+v8An2rBsNNv9cnHkRsx&#10;OBgc89+OtejeCvhfqviO5TMDOCeRgk/Xp0/X6V+h3wl/ZphtLaO5v4QMgHDL79hx/X3oA+Tfhr8A&#10;NS1ple4gITdngE4BPb+vWv0D+H3wJ0rw/BG88ShhjPGP5j0/x9q970nwxovhy3CW8SqQAMgdwOvr&#10;09a6zR9I1HxDcrbWUJ8okjdjgds/j7fqKAMvRdCgiEdtZQgnttwSfXB/HmvorwT8PJZRFd3ihQMc&#10;EdhxzXV+EPh9YaNClxdLmQgZLYzn2Fdte63bWKiC1AGPSgC/FBYaTEETCkZ9K57Ute2khD8o/CuR&#10;1PXmkJffn/69cHqOvkIcnAHb1+tAHW6hrhAJLcDP/wCquH1DXCc88HnjnPr/AJzxXJX+vKQ/OM5/&#10;n2/OuRn1IyE9yT+n+eKAOiv9bPO18jnn/wCvn684rkrrUWlJUk+/J/Xj0qozSSsWzk9xnnkY9Ku2&#10;umTynpxnPXr/AD5/+tQBQAlkxuySRwM9P16VqWmlSzspZeByfp+Z7V1em+HWG0lMn6c/gMV6Hpvh&#10;4AB9mAfwoA4bTvDJO1wnPX16++On+cV3+m+HgMfLjH6Ae9dtYaKABlcf56V1tlpSrgAY/wA9qAOX&#10;stDCqMr0Pp/n0xXXWemKO36H1rdgsAMZXsK1YbVU7cjpQBnW9mABx1x2HpWvDbhV6cj/APVVhYwO&#10;MZFTKMe1AH//1P2fiv8AIAzk/wCHrWrDeZwAcE/415lFfMGB6dK1oNRAGM8H39aAPRUvR9c1n6ra&#10;Q6lAVYfNzg/nXPQ6guMbsZ/nWnHfg4J75/z+lAHDkXFncGxuTkH7p7deOvaq2v8Ah9dRtTDOgeI9&#10;ePzz/n867bVbWHUrfcvEijr79q5m31aS1B068OSeFJ/xNAH5k/tE/BMzQXFzY23moQzY7jHXvX5C&#10;eOfA91pV5LG0WzGRtx19Ofb/AAz61/Ut4i8MQaxYyRSKCHHfnI/CvzP/AGhP2dJJkn1PSICQAScA&#10;ccc+v4/04NAH4c3Nu0KndyD1wcduPX/P51iyQZye2OOO5Hfj6euK998ZeB7vR7+WG5iKbWxyMHvz&#10;681wsOm2GwxXQKEkjnp7Efh35xQB5ZjYSD/F2z2pYXwQeQT3GBz6Gui1jTFtptyZZfbP+PUf/XzW&#10;AyBcsBnP+e/pQBrQgSJwQAeOv49B6n1/+vXeeC/Euo+E9Vh1KwmMEsbA53Y6fT/JrgdNZTwcEgdC&#10;MY/E10yQByuwZI5/zz39KAP6C/2QP2uLTxNY2nh3xBcKtyQFUsw59vfocV+qunX1vqNuk8DBkcAg&#10;jBr+NjwR4n1bwjrEWqWEzRSxMD8ue3tX7r/sjftb2Xia1tvD3iC7VLtQFG5xycAdCfXpQB+rpQHt&#10;VdogfbP+P6VHpuo22owJcQOHDgHg+v0rRC5HPP8A9agDEltlOcDp+f41lzWIbJxgD/IrrGj59aqv&#10;AG47GgDhrjTlwMDI/wA8e9YF1pwBJHBGP88V6bJb56j9OxrNmsVJ6df6UAcFb2/lEsPlZfTH54rt&#10;dPvLa9gNtMcyAfnWfPp7D5l7/nxWNPa3FjKLuDIKnPrQBieNvBMGp2ziVMh8np14wK/Kj9oj9n/a&#10;s+p2MRBXO5VA459K/aS0uodbtPLc7ZR94f4V418QPAsN7ZzRvD5vmKVyfSgD+U/4h+CbmwuXZYvL&#10;dSQeOvbr6V40Lcx4ViRj16ccdvXGRX7V/tAfAMRLJf2dsd5JLAA9x6Y5yPyr8uvGXgS70q5kcRkM&#10;gO7jr6cdDz1/pxQB5B5JkO8ITz2+uSOnJqttCtgjkde59v8APr25roVieMbW4IAzx/n8TVWeBBkq&#10;DgD06fj9f/10AZTruyAMMO2Qc59/6VZhfYFVeCOmARx39f8AP41O0alcMM446fmKrsoDGXOfT8e3&#10;40Afc37LH7RuqfDXXoLW4nYWjsBtJOAvcf56V/Rn8L/iZpPjnQrbUbKYN5iqcA5xx/Ov49bK4MDo&#10;6NsIPbrnP9K/ST9k39p3UPA+qwaLq1wWs5CFJZuO/P8ALv7UAf0kQ3eeM5x+daEdwMDB/T9K8U8F&#10;+OdN8VaTDqWnTrIki5GCDXocGoKQGzj+tAHbJL15qyJBj3/+t1NczDeA5ya0I7j0Oc0AbIPp0NZm&#10;p2CXtu0bDB5FTxzZHNWQyt3/AFNAHkM039lzfYLgZB6H/H6VrwPDcQGKQ5Pb6VteJdCjv4PNUfOg&#10;4I9a43T0ZswZ2unXPf8AzigD53+OHwktPFOlXMsUIeXY238RyB/nr6V+Dvxx+FNxo15c4jMZQkjj&#10;PPOQfw6etf1C31jFqFqYsgsR0/p6V8D/ALRvwOg1vT7i8trXfMoOQB97AJHHPrQB/MlrNg9vIy9C&#10;pHBxx/n37VzRYjjqcdfTPT0r6t+Mvw1u/D2qTukTBASDwc/h+dfLV2hjd9wxuwD+XH+f5UAU2G4b&#10;sYx6c/QVCrMDtPTJ/M+lKSMFR34/CmsOrAYGetAF+2u2t5UlVjuTPTj/AD6V90fs6fHGXw7qlvZ3&#10;MxVCwHpjnjH9a+Bgcdeh4/8ArGtTTNRn065SeBsEH64oA/qr8GeILPxXosGoWsgYuik4/pjjFdK8&#10;LKcYyOT05z269K/KP9jz9ohVkg0DV7kAsEUbmA3exzX6+QLa6pZpdQHekgDA9e3TP+fegDmSOQcH&#10;nt+v8qlhuTERx04yT+HBq7cWZjzxj+Q56elZzxFf4cn29O3p/jQBrSTx3Vs0UrZJ9+4/z/Suk+HP&#10;iL7DqB0u5kwh+7zx15A/n/8AWrz7eV+Zcg5/nVG5layuY9Qj58s84Hp3/wD1dKAPt+SLzkAj5U4I&#10;x/8Aqrn9SsFeJorhMoR+dVfAHiu08Q6XGob94o//AFg12t/CvlEjkjp9DQB+MH7aPwLbVLeXWtKi&#10;2eXuZto4HHYeh9e3Wvw+8SaPLp900ciFWTg565z0Ir+vv4g+DbLxRoVxYXiB0kRgwwM49uK/nd/a&#10;t+Cl14P8R3N1DE32eVmPT5cigD4CjjUxhQCQDntnJ/z3pjR8ZzyOvHfrj/6/r0rUe3EDsGzkZJyO&#10;evb/AD2qtMqqp25HqMj9O2D/AJNAEMeCG5Iz29OPfp9a3dH1O40nUbe8tztaFw2RjIwc+3TvXNqx&#10;Q7cHt19M9R6npxVuNjkPkkEn9B3HU470Af0f/sJftBReLPDsGg6lcbp4QFGSMn8+vNfqYqrNEHU5&#10;yP51/IP+z18W7v4aeNLTUI5GSIsPMUkqMYPI685P6/Wv6lvgf8TdL+IXhSz1GzuFkMiLnBzg9xQB&#10;6jc2YIPGR+dcxe6evJ28f54r0aSDI4Gf/wBVZdxaBgSBzzQB4/fWLW8gu4wBggE+nocCvTPD2pSX&#10;9mBKcPH1/wA8Vn3enghlI4cenXPX8v6VzlhdzaPfoknCMQp/ofx/WgD1oKjIRjIOf8mvlT9pz4TW&#10;vxD8Aanps0e92jJX1DA+vocc19Uwx+ZCJUbIOD7c/WqWpWKX9pLbSDcHBH/66AP4w/ih4IvvBfia&#10;70a8Qxm2cgBuu0HkEjvx+PrXlk67VcEZx/Xp7fhX7P8A/BQn4Avp96/jnS7dm+bEoVSeuBn8P1z+&#10;f40X0agN8u04x15wOmeaAOe+7kEEYzxzyO/0/wAaaSn8JKngjn9ac6DaSvB7+x7ZNV84HuQD0/z+&#10;VAGhaSiOQODtIIPfnPfv0/z1r9VP2CvjtN4R8Up4dv5sW8wULk9Oeg46fma/J+M7SrP2/n6fhXo/&#10;gfxPP4Z1+01Wyl8t4nBz0JAPQ0Af2reGtdh1jTYbyI7hIoOfYjrXWJKGzk1+dv7G3xusvHvgmwtp&#10;LhWuI0Ct82WJHH4H6199W9zu78D0zQBvE7geK8m8baf5UyXkaZ2kkkduma9RilBGSaydctEurNjt&#10;yVHSgDkbGZbu0jdBgso+ucdfxrbhYzQGJh1Aznt7fjXE6PfpbXE2nuMMjErnuM12EO0SElvlbBHb&#10;n60AfkF/wUX+DsWqaE3i+CHfPacfKAMrkEHPtzzzx2r8BNVt3SU/LggtwcHoecE8c1/Yx8dfBNr4&#10;x8F6hp/lCUzxMPXkiv5RvjZ4Bv8AwJ431LQ7uIqsMz7QykcZBH+eaAPnmVcHdgHp37HqMf5/nVcf&#10;e5HA7d61bhArmM9VwPQfgBWUw+bAGDz+FADlOBzx096+j/2fPHU3hXxVBH5hjiuGVee/P+Tmvm6M&#10;lSF6+vv+FammXklndxXMDbGRg2eOCD2/rQB/UX8NPHUWuaHZ3aybiFCtyDggDGfr2Pfp1Br6G0jW&#10;FcKFO7OAPyr8ff2W/iol/o1vZ3M+XIUEdcEBeK/RXw14kEioPMGePr0z/nFAH1ba36zxFCRhxXGW&#10;5NprySn7udpyPXis3SNaWRR82SP5mma3ctBdR3MR54b2/wDr+1AHuFgPKTMhII/z9Peub8YaYmpa&#10;Xc27Jv3KRjGQQR3p+iX5urWKaU53gc+44x+tdXNa/arU7eSyn0xQB/L1+2H8Oz4a+I13OBsF6rNn&#10;oN4xn+eP5dDXxPqNv9mJRmBBBI6dPz9f896/bj/goT8Mrk6afEcMWGtm3DaOoP3sn26/nX4laizS&#10;ylGGeOPYAZ9uc0AYyAKVyMEj8wT7/gfzpZioBJIOf6+v9KecDK4wT7ZPPUA1WdQXC59PXIwO+O5o&#10;A09L1HyV8sHBbpx0x2/Svrr4KeILq0KKWJHmbcE8FSMj29a+L1R4pQwB+X/6/Wvb/h74hazvYUEu&#10;Bx+eemfpQB+o2ha4yOjZLA+nOfcHsc+3TkivpLwb4pXMe6TA9/WviLwrqg1CzimU5Zh+RAGcdP8A&#10;P517DoWsS2bxqxxzjB4P9OM/nQB+ifh7WxIFOc578/yx3/xxXsGlaoHAycj/AB7ivifwd4oR0iG/&#10;k+pz19Pf1/Ovozw/rKyKuDxxz/8AroA9p1mZZ9IfkEoQef8AP9K4f4aRhL66jlk/1c77Mc8ZJwa2&#10;BdfaLCWMHOVPfvjPX/P1rjvBV4LbxLOjnCySI3XAG4YJ/wATQB9O7oltyC2cD16V8/8AxXtY59Kn&#10;5yHjdT3A3Zwcf417lbfvbf8Ad9OR09+n0rzfxpYtLpssbDJUc49xjj8/X0oA/NzT7uS6hWG8Cq0W&#10;YmXsSCcleT1AH+TVyGaIXCOj5znnaQCMd8f5/lVu7SLTdd1OwUMBBcNKvupHOPpngVyVneJJqBhU&#10;lTlsE5zwfX9M0AenXUwNiTIAMKB+XbP4ZFecSSGeRwGLgqyY7nBGAf6fzrqJZ2WxYSndgc9OM+n0&#10;9v07+YW18jXrnzNmOVJ4z6gDtmgDPuoRb6u1y0RUDkNnt6j8R3Oe1eveHtfKXSgvy+39Ryc141rl&#10;0qXQeKRnUqDuz156EfQn+VQ2WseVLC4fGD+A9PTuecdu1AH6A+Gtb3BNzdeuf69efavYbW+WWzfD&#10;Zyh/lXxn4L8TLMqK5547/kP/AK9fSWjams1sy5yCpx+XQ/5FAG1oGqJ/bwthknchGMcK42nnH1r3&#10;iKwjWy8yQ4G0dT2/qBXynoN7IPFNmIo95lWRQT2bORnHFfTcWon7En2iVUJUZUkcYxnr+QoA4bxp&#10;Dbto94saDAR8Zz2HX/8AVX4CfH3S2t/inq0gGFExcKOeJPun6Zz+XNf0IeLYIZtEufKw5Ct0PYjt&#10;+HTFfhb8e9O2/Eq+3jBlUH/vnPX8cYoA8F1GwRNNBwQUwB9On161y+nW/kt5arkkgfn1x6Y//XXo&#10;2pRqbMqwyOMj0x+FctaW5Ry5HzCQn/CgDidftFSf5Bkhic5xweOe/tyK9o/Z9uBZ+IEcPgSBsE9y&#10;uOv5cZ7+1eX6zbGZgSoAJyN365B9e1dj8LpDZa/bgEgP39/TH0yB/k0AftB4W1kTfZZQ2S8KH8lA&#10;P4cV7/ol+GRST1A/nXw94D10Np+nFnwxiGT7jr9K+pvDOqCRUwcjnp9KAPojTbgFRz+v/wBeuiBD&#10;KcGvOtHvSwGT+v5V3VvNuXI7/wBKAPKvEzJFqc7SMEPnRdxzjrW40Es+pubdxHHJtG49cgDAH+e9&#10;cf4zgN1qrxBuPNTP+7uH5V6VbxRwXkpkwfmVjzzk4A/LpQBrTmK1sJXlYt8rZ9CMenv9a/n/AP29&#10;Bcat8UrSK2X5EswpJ6DczEYHHYZPuce9fv1qzK2mXBxyI2PUdfr/AFr8Bf229UZfiv5Cx7zHaxbs&#10;9yynr37/ANKAPgKS2MMZYHBT1/i2+n07f/WzVKJTu2k8Edc/xHn3rpbm38uMKg57jr37Hr9ao2ts&#10;WkBw3BOM/lj3zj9O9AF23jCxBccd89x1PH+frXrn7PUcf/C29BPdbhT3528n8v8APNeUTQssLYIA&#10;2ggY6n3Hb0r1/wDZ4t1HxR0ok42ygj3zgY7H0/KgD+lLwBKG8OWfuv8AnOK7OUgoec9fr+Veb/D+&#10;bPh2wzxlO/Pv1PpXo4O5OnBH4fjQBxetQhkbIxnJ57f5968A8Y2gZJSOuP05ycV9H6tFlG/H6+vt&#10;XiXiq1zG64yee/TPPHrQB8WX2jxTeJbJJhlZLuLcOuVU5Ppx65Ffox4JUHTXjjUKrz4yR1WMdu2B&#10;XxjHpNtc+MNOSUlCrs5wMgY7fWvt3wPb7dKsDEpYTNNKzP8A73GDweuKAPYLMIsIRev86+Xf2qNX&#10;bTfAGqPvCMICq9v9acYz15r6gso2WP5up6+/rXwt+2nqD2vhZdO35F3NGCMnOACcenX+tAH5ZYG5&#10;eDgEZyOcAd6iZEeQAnIB+ucDJPOOnTirGwecpPHOSeRnn69PrUSjEoyMAdTx3HTP1/z0oA0jygAA&#10;JH9f8KpnezqhOFJwOnG4jJ9/w/CpJC3lrk4IPt6dP6Gq1jLD/attDnJeUHqc5zzg80Ae1WViE8PG&#10;UjJC8dh15z16fX86+O/iFb7Lt8cbzke3Tj/Pv+P321isfhSNgMblIyR7kZ/+vXxJ8TocTOzDBGcn&#10;GPbH5f1oAwvh/dPFdRjJADenHuCO/wBPfmv0W+Gl3lIV3dQPxIPXPtz/APWFfmd4JuGivE5IUHoe&#10;fr/nH0r9C/hddARQhjuBUY9ePX+eKAPvTwzNlF98dv58/jXsenSBoxjoevPtXg3hKXEURz0A4r2A&#10;XhtNOmuMfMFOOnJPrQB4v4/1A6p4jtLCM7meRn29eM+Wp9RjJIxX0DocAtIBAq4jiVYk7cRgDH55&#10;r5y0C2udZ8cy3UY3RWxC7s8ARDjn3c8/1r6m0u1Fra72O+R/m65y7Zz16dvwoA0baSVplRB8o4z7&#10;45+tfFn7ZXjWKx8Kx6Bay4uNVkWM4BAEMRy5z7kAc+tfbbXqWVjNeXJCJEpPzEfrX4+ftbeMl8Rf&#10;ECLSrSRhFpFuFYEdJpsMxH0GB096APlxphkt0GT0+vU+3+faqLzhpQFOU7+o/D1/z3pl3KtuF8xt&#10;x569h7ehrKgfdMHPH45xj/D/AD1oA7NmUW54PIzgnjA5Ix2r9If2ZvDK6doNndSAb/KNwx7F5enX&#10;rx6fSvzf0K0l1nVrTS0YqbmVE6dieSK/YX4Z2Eem+G02AhZG+UEYwqABT/MigD0WaRVyB/8Aqrht&#10;addh3HIOf856DFddMRg+g9fbNcRrko8psdR2z/ntQB4B4rlwHJbA7en/ANavBdRcNP8AMOAx5+nq&#10;OvNe3eKmzu+bB5HTj8a8PusPcHacjPrz+H1/woA9W8Eo2UA+bBHI46/n6Y719I2M32PTnmzl8YHq&#10;C3evnzwPGp2Z5II79R9fXH9K9xWNtSKWAyYok3PjJznoAB69hQB0fgjT7W81D+0LkbyB5hzj7qn5&#10;Bk+p56V7ppsOZC78vKTjscD0+tcd4f0aHSLe3tkjxJIF35689Fx/sgj8a9asoYUCxquAvAx6d6AN&#10;SFdka9uK/OL9sTxyZ7+08I2zAhQbicAnovCA/qeK/QPxLq9poejXOo3sqwQwxs7uxwFVRkn8hX4Z&#10;/EjxxN4u8Y6vrrHKXkrFB1PljhB+Cjn6nFAHOLKZGZs/IF568nHb+gFU579C4ijJwP8A9X9KrzXD&#10;JCuX2Acn39cVkmYSMBgl2xzn8gMfzoA77wrp767rNpYOWWN2yxzkgLgn/PTJr9Q/hxo6adpEQUbZ&#10;JwrN7KMBR+Q/Wvg74FeGTf6kt5Oh2ynCtySI0+83tzwOa/SDw/EqooXhVAA+nYYoA9IsAoUe9Wpm&#10;wDk81XtThRzwMf5xTLpwFIzjP86AOd1O5Gwj6/l/OvIPElyo3t2OeAK9K1ibAfBOMev8vrXiviK5&#10;Dbxux2//AF+1AHm+pSESlSOD+HXofx/TvU2gwh7oNjPvxyM88VlXDKzkZwBx9OfXPb1rqfDEW1xP&#10;Jwg+Y5xwB1544xQB6NNeRaTpbEuFDgknPRR3/wAK5Pwppq6lqVxrV4oLvtHHOAOi47HHbHX8KzdU&#10;vxreqw6dGuYgVeQc42g/Kv49SOvSvePBvhtS8VqqBxFh5G7MxPA/D9KAPTvCOjC3gFxIPmkwen3c&#10;DAX8q71mCqWfgKM0y2i8mEJjGK8y+K3jWDwf4Xu75mCtGueuPoPqelAHy/8AtN/Ehktx4X0yU+be&#10;f6zYeRGCeuPXH5fWvgi7mJVYVOS3U8j/ACT6fWtrxX4nvvEut3Wr3spLyNkc8BfQew6AY9z1ri5H&#10;K7mYnPv2yO+f5UAWry6MSBEAy2AeDwp5J/THNdv4C0mTVLoXQiKh8qGIGRHn5m/Tge9ecWFm+qXw&#10;iGFMnfHRAefw9f8AIr6t8HaT5NvEqJjfyB0IjH3Pz64+nagD2fwhpoXYqptAwBjsoGAPft+VfQ+g&#10;2wCqccjGa8v8MWOxY9yele3aRbhVHHXr2+tAHVWUY2jjpW9GOF//AFVnwJgDjkVpLxnA4FACu21S&#10;emK5vUptoOTW1cyYXrXD6rdlVbnH/wCv0oA4bXdRAV/m5NeEeIL0Syvg8j04/Ajnjt1rvvE+oAb8&#10;HOfTrXi+p3Pms+DnP5nH86AKIJkmVVGXOOvGMf5/+tWzeXsWlWPlKQCD06bnPv7d6yreSG0BaR1R&#10;34yeAq92/H3rImaw1KU3VqzTCM7IQo4J7sT7etAEFpp91qFwQRvnuT83qq+g4/z719JeEPDg06zi&#10;TaEAHPqc/wCelcp4E8OS2UYnuE3SyHJzzj2B6ivoTS9NjcI0gGFIOPrQBashHaWxd2A2DLHsAO/4&#10;V8wfGP4jsm/TLKQFn4Pcqv8An9K9Z+KHje38P6VMkWMDj/ePYAfzr4I1PU5tZ1GW+vHyWyS3pnnA&#10;/lQBUlujGjXE7FnYnIz9454/DvWavmyLuk5Mp57E+g9x7ig7r+6+QfKvC+gx1J9q7PwtoNxqt2l7&#10;96NDtgTGQzD7zn2B5/zigDofB/hxLSCS9vh88uHnOOf9lAexPXA6DqOpruYw11ceYwXJPA9umAfQ&#10;dqimWKMJZW5JigP3u7NzlvfP8q6TRbHzZhwcgg/5z696AOy8NaYdqmRcNx9D6/rXtmjWIAQgZPr0&#10;/KuS8P6dxnbgDH/1+v8AOvWdMtQigY5+lAGzZW+1RxittVC4GKr28e1QAMf4VM7BV4PT/P8AKgCG&#10;4m2iuM1a8VUZjn9PxrXv7tYxycD+VeZ67qQ2uoYACgDmfEGpfeGfUfmTXierX5lZl6g8Hj9O4/8A&#10;r10fiDU9zPhuufT/APVXn8pLyEgc/wAvWgBY1edto5Ofz/n1r0rw/pihfPmG1Vyfr6D0rmND0xp5&#10;MuMIvU9cf5xXOfFT4j2/hrTzo2ksHvpRtCrg7Rnljjv1xQBynx5+Msfh+ybw7ocqm7nUqzZHyDGP&#10;zPb86+C/DXge78b62m8PKXbLMc8g56nt0Neqv4SvNbvzd3wae5uWzyMnLcjn9a+zPg98Io9It4ne&#10;H94cHOMf5xQB0fwh+GsWiWdtAkWCuPTsf6V9gaXpkVhbBnAXAFZ+haPFpduHfgKPYdK4D4kfE2x0&#10;SxltoZQZNpGFPPsB9aAOf+K/xFtdLtZLS1OZD8oAzyT6+3evhPU7qbUbqSSQ7i7HcQM8H8elbHiL&#10;X7rWr155WJZ+eecDsP8A69ZdjCHYhQWYfz+g79qAL1hZiJVCr+844HucDjkfSvQ9K0pbVBPOoLDj&#10;/eb0X2Hc5NR6PopjX7TdAqeGb/Z9h0+Y5/Diuwtbd55UbGFAwqjOAMcDj9frmgC/plk88olccn6c&#10;Y6AD6evvXsHh/TMKM8AgDj0+tYOgaRgruQ5x3/qa9l0fTvLAOMGgDV0yxVQpwBXa2lvgdMY61Tsb&#10;UADHWt9ECgCgByqQMDoP8+1POPw9aP5U1mAGKAGyOF9hWHd3YX6j/Jqe7uQoJ6D61xOqajgHa2Ov&#10;9aAKmralsU4PP/6+evNeS67rGM4OOv8AnFaOuauig5cADP8An/6+a8l1G/aZ2JbIPcdv85oAq3t4&#10;Z5PmPA9unqT0qtEpmO7BJz/9b9DTArMRnkjjp6/0NdVo+ltJgsMZxx/IH6UAXdF0l5dpIOeB07Z7&#10;V69o+lBdoK4P+c/WqeiaSFVflwRivRLO0SJfMf5QMZz6UAW7K3SGMM/AGc9K8e+L3xo0H4d6NcT3&#10;M6q6KQBkckDOBXMfG/49+HvhxpEq/aUNwVbaoYA5r8PPiv8AFrxJ8WfEDDzWFuWYBM8c8exzyOn9&#10;aANL47fH7xB8UdblihmZLNSwVQ3UHjn+lcP4E8DX+vXkZ8pnJJ54J+v48da7f4f/AAfm1N1eVGdz&#10;zjbwf/1n/wCv7/on8LPhAmhQxT3FtlsZ5HJ/A9wPT60AYvwg+C0OmwRXN7EBjG0bQDg9a+ztNsrH&#10;SrQDaEVB1xjH+HSsy3kt9Mtg0gVABx2+vsK8j8aePPPdrDTnJJO1ivvx/nHWgDqPGHjKJVez09+h&#10;KswPQ+gHHf0ryXU9XXS4C0nz3jDIRjnZnozepx0rOS6lsFM83FwBhAx/1eepb1b09Kj0vQptVm+1&#10;35IgDA5fqzADr6+g9O/SgDF03w7deJbs3+pMTArBstkBu+T7exHvXsml6WoRLeBRHEuDgdTjvx09&#10;h6VPY2CsUjjHlxocqvv7+vv7V6Bo2j7iGccZHHrnt6nnvQAaRo5YrkcKcDoP8a9U0jR9gHGc/wCe&#10;abo+khVXI4Feh2FgFxwM+3/66AFsLAKFx2/zzXUQW2MZHSm2ttjGR/8AqFaipheKAEUAAcYp5pMD&#10;6ihjgZ7daAFqtNMFBOev+eKbNcBARnn/ABrnry+ChjnmgCe7u1UHJ6e9cZqOp7c84x75qvqmqoo6&#10;4yf8n/61ecarrWARnn0H9fSgC9qurhVIyec/l7//AFq86v8AUnmYqGwORz/ID+XpVe8vmmJ+bP04&#10;xn9Kyhuc4Azn29e3T+VACkls46nt6fXt35NX7e1eU7QCT7cmpbOyaVsLz+Yx+Nd3pWkcjI6/5/z+&#10;tAFTS9GyVLjk/wCea9H0zSAACV4H4dT3/rVvTdLC7fl/r+FdpaWQQDjGKAILGxEYHpxXQQwhADjj&#10;r9fxp0caoMk4rkPFHjXSvDtq81zOqbATy2Md+tAHRajq1ppkLSzuFAr4V+PP7U2i+Dre4tbW4Uzp&#10;kcHOP8n/APXXzr+0T+2BFAk+leHLgPKAwZlIIH6dfr7V+RHjjxvrXi+/ku72V5XOWBxkc+n19Ppj&#10;rQB6L8afjv4h+IN7P51wfKzwik4wwwP8a+bLPRdS1y5xGjvk5wc+tes+B/hlqvii4WR4W2nHbnnp&#10;j+p+or9D/hD+zH+7gmu7by+5DL09P1/z1oA+UPhL+z7qetXMRkgYLuHbkA45OeeQc8V+qfww+B+k&#10;eGbOKaaFd2B1HA9Dj1r2Dw74E0PwnZgrEqbAOSOmB6+v60++117hzZ6YuO24dv0oAt3V/aafELaz&#10;Xc/QYOMVQRCv+lXzYPZfT/PSoYreGyId8SXDfmP8KlDBGE96ct1VB19j9PrQBZCSXYElz+6gQj8f&#10;r2wfbrSSXbsotrMeXEON3c49P8PzqqWuLwjzDtQdF6YyD/Otux055XwFzjHTtzQBXtbMcfLg55Nd&#10;jp2kFyOMA/rWnpmjscDGT06frzXfadpQXGBgn25/yaAKGnaUFA45H6f5/Kuzs9PVBgDGP5VctbJV&#10;7fp0raht9oHp7jrQBDDbDkAdP8/0rRWML9fpT0XHbGP6U/tQAgyMnoT70Z4yP50meMmo3k2Dk9aA&#10;Hscc561XlmC5HQdvWq013gE5xjNYdzfgA84J9/r1oA0J7sDPPT8cfX/P+Fc9d6ioyS35dqybzVBG&#10;G3MB1/8A1GuI1DWhuPzCgDb1DVsE8561w2paxgnDcn6n8qxtR1jcuFP+fWuOur8tnn8/0/8A10Aa&#10;l9qmXODnkfqePf8Ayea5+a5eY8c4/wA/z7mqz75G+Y5J7f1OevT/AD1q/bWUk7D5SQMde/8A9agC&#10;gsbEn9P5Y+lb1npckrg7SR+n4Vuafoh6uMD/AD+ld9pmihSCEwCP/wBWaAOe03RRhfkwTj/PP+Nd&#10;zYaKuQxGf5c+lb9lpaqASOv6d8+1dRa2CqR8vH07UAZdnpqgDK4z+tdJBZhQMjpVmK3VQMj/AD3q&#10;4qKBzQBEkQHWpiQv5fWq11ewWkZeVwoHc14L8RfjT4f8KWk0s93HH5a55YbvwoA9c1vxPp+jwtJN&#10;IuVz+lfDvxp/am0PwpBPBBch5cEAA57H25/z9a+H/jv+2PcXrS2Hh6f5fmUsCOf5/wCSK/Nbxh8Q&#10;dS8QXj3Wo3LOWx1PTPt7UAfRPxj/AGlNf8bXMsUNyUgJwFBwMY475P4/4V8f6n4muJZSpfc7Dv15&#10;7msd2u9QnMcRL5bHfv74r2D4ffBXXPFtzHttn2uwX7p6H/63SgDyqx0nV/EE6RW0bHeTjaB1P69+&#10;v5V9dfCj9m7VNVeK8u7ZihIzuXqQfXjv7fSvtL4Q/suWemLDc6jDyMdRz7D1r7NsfDOj+G7QRxxL&#10;GFGewoA8H+H/AMHNH8LWaFoF34HPHGPz/wA/p6jdahbWKG1skyemByeOnHT/ADwMilvr6+1e6Nho&#10;8TSktj5ec8dvb/CvY/A/wphttmo6+d0p5IbhVPvzz+lAHE+Dvh/rHiaVLm8BS33E4xyR264P9K+o&#10;dJ0jR/C1kkEaLuQcetUrnWLHS4Ra2ICqoAzx24GK8/1TxEWLMz9O/b+n/wCugDttW8UFshWwvtzn&#10;+VeeahrvJy4B9yc//rrjtT8QHJ2tknjsffj8O9cVd6y0gKg4OD16nP4UAdVqGu+jA9/XOBnP5/zr&#10;kbvUWlYgn8+evrWS1zLIB26j1/p3/wA+lS29pJOPlGc8D1z/AICgCs/myOQRz+BI7/U1atrCWbO0&#10;e44OfTnmuosPD8kjbtp5/pXoGn+G02r8mc4zx+P86AOBsPDzTFWkHGe2Ov8Anp7V6Lpfh1F2nbn8&#10;Bj+lddY+HwCPlxn2NdlZaIFCjHTnPWgDlrDQRkbRg9eh6V19npGMLs4/PH410Vppqpjjp/npW3Da&#10;gDGMfpQBkWunBQARg8VsQ2YTt/n0q6kKrn25qwAB0HWgCBIsf5FTbecf5/KpB9PzpvQ9aADpjAxn&#10;9KcMEfX9P8/5NNxjg9BTh9M/1oA//9X9RY52ViM/y/nzVqG5IwGPP1549qy0OQGwMHv/AJ60/cRj&#10;njnP50Ab0d4QuCecev8AjWhHffNweeneuUSQ554B9/yqZZ2BB/8Ar8d6AO6j1DA+Y1S1O3ivUMi8&#10;SDpz/nmucjutuOcde2PrV5LvCgbvTv6/jQBNpmsZB0+54cZAJ9+evrWVq2jwahHJb3KhomBHIzkH&#10;gjFRanB54M0Jw45zjnjv2rb0DU7W8g/s+6O2cZGT3AoA/ND9of8AZwW/hudW0OIMQGY7fz+tfk14&#10;v8HXujXstvLC0ZQ+nXnnJx3B6Z/nX9R+seHHntpY/LEkTDGMAjkelfnL8fPgFBPFNqdlbbCeTt/k&#10;P6fjQB+HF3GxwkvQe/T2/D3rkby08o/IQQce/A/L619IeP8AwRLp188Biwyk47cD2/nXjd1orQn5&#10;xj+mPY5H+fagDgiJIsYPDe4+7/n/AArp9LvyH2MRu478kdsfzqlc6eUJT0GRxn8PrnmqcMJjlVlO&#10;CpHQ/wA+1AHpBgFyglR+Rx0HOPX/AB/Wul8JeJdU8K6rBqdhMYpYnVhtz249a4nS7tjhXfGcfn7+&#10;ua6RrWQkMhyCRx/+rPHb9aAP3Z/ZJ/a2s9ftrTw74huAlwoEYZj1HbvznselfqnpWqWup2yz277l&#10;IB6/15r+P/wp4h1XwxqcGpWEvlSxHd8px9D39elftL+yl+11aazDb+HvEVzidPkDNnnHTqf50Afr&#10;kDnjHPFN2Dr09sVk6Rq9rqtqk9s4dXrZ6Z4/z3oAgaMY45FV2hz8uM1fIH5/40BQc/L1/wA//XoA&#10;xZbYEDjH4VRe0BzxmujaLGR64qFoRgn/AD/n2oA4ae3bTZhdW4wAeQP61vt9n1qzKp97uPQ1fmtl&#10;dSrDIP8AXnrXJTpPo1ys8I3RN1Ge3pQB5B4/+HFtqcEsM8YdXB5r8mv2h/gLPpjz3mnx4TkgDsMf&#10;n79fTPXNfuzcWyarAJYzkH/Jr54+Jnw/g1Wylt5It+8HnGeDkfjQB/Lj4r8JXOlXTTZ2kn7uCMew&#10;/wAOtcc1qDCykhiV5x254/r+tfpp8f8A4Hz6Tey3lrb5Q5Y46D/63rX57a7oraXeSlUITjHp6EHv&#10;jPrQBwcsZVCpJAJGOP05/pWfMpP3hjBPJ+vOe/8An8ty9iByYz8wOfbv9RjH61RUyHO8cnHOcj6+&#10;nr/U0AYO8wkcZP19PT0rpdK1hrSWJ4W2FCDnPfvz0rGnXJIYZIJH49azoJnDj0HIOcAj/PrQB+u/&#10;7I37UUmgzweHdeuMwuwVS5xwe/Jxn/PWv2g8P+KLTWbGO/sZA8cigjBHTqM+uf8AJr+R7RdWnsZY&#10;riCTaUYHcOvXv+PIr9Zv2T/2otiQeHPENzleFBO49cYxn09KAP2zstT3ABTjI/OtyC+B4Y88V4rp&#10;HiG2vraO7tpQ8cq5Ujnr6V1trqx4y2envxQB6tFeAqMHI49v8mtOKfI69a82ttUVsDdx2+nrXQ21&#10;+CODg/XrQB2W8MCOxrzjxHpMtvcjULbgfxAfnXWRXgYjnjv2qzN5V3CY5BnI+tAHF2t2GQXMbccZ&#10;HXj3rO1+0t9Ys2XG8kf5FVLxW0S9aJwRA56ememPStGGQFckZRumOeo/SgD8pv2mfghFcfatQs4N&#10;wfJYKOhIxkDnpX4ifE7wPceHdSmVYiI88dsfX1H+c9a/ro8YeD7HWrORTGHDDnjse+K/GP8Aan+A&#10;k8D3F1Bb4jO5lbj0+g+poA/Et12ksRweOOP0puR90nj+X4V13i3w5daDqUtrOmMMcH6CuNGQ2D/+&#10;rFACc/zpwbA9v5UFSRk8DvUXA6DGfwoA7Twb4sv/AAvrEGoWkpTYwOfoecf4frX9Cf7Ivx90zx14&#10;ettLvbgG4RFUbjg9AM4579xX83BOCMd69++Bfxe1X4a+J7a5jnZYC6Z5OMA+nfPr+dAH9XNxp0c6&#10;b0GQfb19/wCVcvfaWykkDIH+f/11z/wI+KOkfE7wlZX1rOskrxJuHfcQM5+hr2i70vepAB7e2MGg&#10;DxGa1KfKR+v69s/Ws64i3xlWGc8EdPy6k/SvUb/RwQW28j/P0rj77TGiyVGQc++c9fp9f50AUfAm&#10;vTeGNXWKU4hkb16H1/zmvsywvYtTsknibcCBnHv/AC/rXw3e2Lg7kXDAev6fWvfPhf4sRbYWF05J&#10;XA/wP/6qAPVtRhTlSMg9ff2r4w/aR+DNj448O3Qit1ecKxBx8x4J649a+53txdoGzgnnpmud1PRY&#10;biB4JV3HH55/z2oA/j2+KHg3UPCfiC4sLqLyhuIU46/T09815bLkqVkBJGPxPft26V+2H7bnwDlA&#10;m8R6ZbgkZJCjnLHkfj+Ar8Y9W02W1neJ1wVbH5e3+f0oA5wKNwHXdg9Pw/pmrCSmMhXAIzz04Pr6&#10;89+4/ClGVIPcjr3+hqaXywmcc4/LjPHQ9DQBoWLgP5o4I7kH69emAf8AJr9X/wBhT9o268Na5beF&#10;dVnIgldUBLep6/hnn+tfkVDMqn5huC9vX9f8+tdp4Y8TXfh/WLbUbKQrJbujKRwTtOSCR9KAP7Wt&#10;C1W21nTobqJt4dQeCDkdeorWlhHbrX5tfsWftD2XjnwxZ6dfXINyiBcE8nGM/wD6q/SqGVZUDqcg&#10;4xQBjT2xOQa4nxDpfmRefjJXr+ByDXp0kYIOORWXdWqyIUcZBGKAMLwvrH2+yWzJxJH8p/D/ABrq&#10;tqohDHk+4ry8Sv4f1YHbiOU4OOnJr0eOVLlBMOcjPXpQB89fH74c2fj3wbqGmTxLIJYiOeTnse/T&#10;Ffyl/F74f33gHxfqGh6nE0JRztGDyB0Ar+ynUbJ722eIjAbI/Gvw2/4KBfs83wt5PG9hCJXgJ8wq&#10;vzFSeuf88cUAfhfcQmNmJ4xzg9T05Hp/9es91UZYDI/w/l9K7LUdNlJc4xjLemD2BPT17Vx8qheo&#10;wepPSgCsWxkdD7EGrMFwUdXJ6euBkVTI6Ed+/wDnmgce/wCPBA+lAH6L/sUfGubwR4zh0+5mK207&#10;DOThc/p2/r9K/pa8GeKLfX9Itr62cOkqK2R3yMg8V/Fp4c1250O/gvLZyjRMCMEjoc/ljoP8K/op&#10;/Yi/aBt/Gfh6DR7qfE9sqrtY4bgAY9x6GgD9Zra6zj1rUEglQo3TFee2epA7cn+XX611Ftdg4waA&#10;PLvE0M2l6ul1bqeTtY+x6da6HT5ZpEDSMT3BJ9fSrni6wF3aGVeSBjr3/wA+9c14fvxLF5Eh+eL5&#10;eeaAO+lhiu7F7dsEuDwRnr1r8CP+CkfweOkaxa+L7KJmMjMsxA47Y+v1P6V+/FoFXAI4NfK37WPw&#10;vg8f+AL2B4PMKxyY24yDjgg9ePagD+R67glSV3PQH09P1z14xWNMGDdME59uvb1r1Tx14YuvDmv3&#10;uk3CYe3kdTx0wW5H6c+nGa8zuE+dmxwfpzn+dAGavUccH0PXjpUqkrjB96jZRuzjA708qnJ7Af5/&#10;xoA+mf2f/HE2g6ykAl8scFR6ngH9K/YLwX4v+1wQXCtksBn3B/xr+fvRNRl0u+iuYTjy2B/+v+df&#10;qF8FvH4urKKKWQMUI68fLjjj/wCv7UAfqx4a8TKyKd3I6/8A1j29q9Hu9Q861jmXsf6V8a+HdfMG&#10;GDgjp6fj/n1r3TSdfW8sTDuy2Omeh60AfU/g3WLe808Qggv94Z+gyP616raSMbcLnpnjGOhr5X+G&#10;usr9se3Mg6578gdSP89q+lLWUFgAcg4IA96APmP9qfwRF4t8CX9m6fejbJAyxHfH8s1/L1420NdD&#10;1W901iUeByuGyOBwDjvnjt/jX9ifizSf7S0a4hKggq3XnIIr+X79r/wEPCXxR1F2UJFcnzAMdemc&#10;CgD4qeTaAp+XHA5GRg9cj/8AVThJ8ozwG6emB3H/ANekuEWOUmNuAcdB0/X/AB/lVdk6liMn8eOg&#10;9qAB2XaFA5OT7D8jznPFaemXjQsskbbSjKT2xjvzg8+/+FYcmWJyQwOOvfj+lTRt5eGzkgk9SOno&#10;aAP0L+B+vm/tBazHJAyOf8nH5eg6V9RNCYkSYDaDg/X3Hp9fpX5v/BjXprPV4IwTt3AHngBjzn6d&#10;wc8/Sv1N0jThqGiRyphmCjHQccYOelAFjw3rxtZULPkcfh2JGenp/nNfTfhLxLvWM792QPzP+e3b&#10;mvjO8gn02chwVA/LOK9D8K+IxBKgeTBGB15JPoce9AH6F6LrAmQYbIPr6en+fSsjT5gniENljtY/&#10;LnAOGzmvMPCXiFJY0IfBwM84Oe35100eoiLxFE6nh2A6n+IHv0/OgD7Y0yVFV48cZBGPQj/61ZHi&#10;SCO4tpIxwXU478gVW8MvJd2lnPIcl4cH32nA610GpWqtFjdzz09+1AH5m/Ee0n0bxhJKzqqXqZBI&#10;zk9Dx2Ofwr5/k1FbfVZQsu1XG48HjJ5HXIFfVH7RGn/YryC+ZdwicxsT6Oflx34P5c18D+I9Yntt&#10;aeRSdkvccgEHr+ef5UAfQyXqTWLpnPyYOQc4I7Y9u/6V4quobdW2SNgFsZPY9h3/AD5xXQaTrqz2&#10;ZzJwVHGT6ckV4xqGpJB4gcsd4LZPGMgnt79aAPeb22W4tUudgJTOcnquO4744I9a801O/it3VIDt&#10;KdRzj8vzH6V1dnriz6UPKTJC4z+HH+cV5n4kkl3ySLGEI54Jyc+3Y+9AHuXgfxQdyDzMEEDHXgHv&#10;/hX2D4V15ZoE2tuJ5/DHbnPXv/hX5k+F9bNpcIjHaQenf+f419e+A/E6MkSu+c44Y/zoA+qPBuow&#10;jWYPMjMkizMBjnG4jH86+hBbS3zOUj3HBT5gcZHfHevk/wCHl+Z9Xn2nAjkWTPGeuOfb8Pevu3R7&#10;ZAJcALlt3qeRQBxGoQzLp9zDccjy+wA6D09foK/G79qCwgs/HkTplXlgIzx97JIPp+Hp+FftX4jt&#10;2EchU5yrDAHXI/pX4+ftcWTQa/pl66jDb48g+mCD78UAfG188piLR9ZMZ7nd3A+nPFVIjIEZf4yw&#10;xznP+eo9MdTT5mUorsApAOcHrjpj/I/PmoY5GB4b5RhvYegx+tAGDrDqH2hMkn14JB4x35q54Vle&#10;21i1kJ2MJMEcdW6d/wDP5VW1CVSxkQnnrz9eD+PNVLC58m6jdCQQwPXp/X/DrQB94+CdfK2VijHB&#10;UsvXrzk//Wr7A8Fa35kKM5+Yfhx7/lX5q+GNbaK3RXk2lZPqcHkZOe/HNfYPw88SLJFHhwMjrx+I&#10;zQB956HfBlUg8EDv3r0/T7gGMc/0r508Mamsigg5BA/Pr0r2XSr0Mq4P86AOU8RKH1fl87541wPd&#10;u1djDcu17K7LlHfrnsnGe3PoPrXmeuagZ9bgjB+9coenXaePbP5V6haxAXDDaXYuQc9vrQBt34iG&#10;kXMpOSYTg/X2r8A/2xQJ/i/d71w/kxcZBwNuQMd+tf0C6ng6RcIRghMHaOnqR7V+AH7XkDf8Ll1W&#10;LqiiILjGcFBwev8A+ugD49vLb1GXxj1x05/p1qK0tiX3YyT7jH59v8+9dBeWrYyOMc+nPeqltC38&#10;XPvnnI/Efj9fSgDn7qIg5JJI6DgDk8g/T/Ir2j9n22jHxI011JG1lBORkDP0H4f/AF680u7YPG4H&#10;ceg4Ixj35716v8DML8QtOj3Y3tswMc8/05AoA/oI8BTgeHdOOeTHn6V6jG+5eOf0+prw3wDc/wDF&#10;P6cS2R5Y/n/nFez2rhkBz0/PoKAFvF3o2e/+FeTeJIMhx3PTPTrzjNevTZIP/wCvHHpXnevW+5Tx&#10;kHPoc/WgD5ys9PeXxg7wICbePjI6EjqR/n2r7O8LaY1tb2UMoJ8uBB6AcdMevc18taDcRR+JJ42y&#10;z3MojUD+6vJOfYd/wr640S4ku9jouxMEj1x2H5e9AHVR/LGdq7cdq/L79tPXnmv9K0/Iw0s8hx0w&#10;gCgk+2eMe+eK/UBv3duSeyknPSvx1/a81IXXj6ygjfcLe2Jx2BkkY5+px09KAPlF5CzAs3PPoO3r&#10;0qJW2ksxznoc9v8AH/PTFV32jJJPHqOn4d/8KiDE5xyxH549f5/5zQBek2kfM2QOOnQYyBn3/wA9&#10;Kd4Ut1v/ABZbJkN5Ss5x2OMZJwemf0qjdBvJG05OCc59P/r12nwY0ifU/FU7SjKAIO3VuTz364/y&#10;KAPrHVtMW38M2sB4PlDse4/r/kV8G/FK0VZZS33RkfXnr7/j/Kv0u8YWBXT0iUY2Io9PTvX57/Fe&#10;1JeXIzgcADp+Hv8A/r9aAPmXw5J5d+jZ2rn34J4z14/D8K++vhfet5ULDnG30OCOuf6/h71+fmnb&#10;YtTC7tuGGeOnrj/PUV9rfCy84TB5IBx0xzxn2/z0oA/R3wdcb4YmHTA756n19K9D8S6otlo5BOOr&#10;n6IOAfx45rx/wRcA28eDz2+g61r+NtQOoTf2ZES+4LCq4/ib5mznpwOuaAO3+FcAuLSS9aLM10+C&#10;cdMfMw444/8A1969/S0KISRsBCtzzjtwOe1eX+DtLNhpthFHlAIVRlz0Lcsx+vWvYrQRSRcHIzhc&#10;DPA4zmgDiPHV9a2WiSRTyO4cea20dI4/mfPpkD+lfhJ428USeK/GGr+JLp8PqNzJNtPO1SfkHthc&#10;ADt09K/W/wDah8WTeGvBGsT20hSQ262sJ6kvcH5gPcKDX4tSgR73chm6DHsO/wBD+f4UAUr+5LOy&#10;7sj8vr/9c1DC7jODgnjpn9QP51RkmUuxO4BOeuc557dMfSo5LkogXO3fz/kD3NAH0b8DdIk1Lxct&#10;0VLJbIWBGPvtwuBzzk8fSv120aEWOmW1n0EMar06n8fc+lfnJ+yzoZlZb+UZ82YOTx9yIZA6f3h/&#10;Wv0et2CRj/JoAnnYBTzgn/Jrh9dfCkHqc+/b/P8AnFdbcPjB6Ee/55rhNflAjYZ5P4D/ADxQB8++&#10;KJT8yk55POAcf59+3ODXjjfNcfMckccA+2P8+ler+JpGJZQeff8Al0ryUOr3aowzg/UEZ7Z/nQB7&#10;p4M8u1h8+XgIASRyAAOf88V7j8PGjvbl3dGdp51j5BC8cnH0HX0HevnrTJnhsIoYwWeTkDPYdh9c&#10;19S/D3QLiCwE5yzwfulI6CabmRu3QfKM57UAe0aey3l09ygyASF9cgcH6eldtZwlAZGGPQdawtH0&#10;8xgLMeRgkDHHYD6Y7Vu308djYyzE7Aink9vegD4q/bJ8fnSvCKeGbSfbLq0hRgp5MKDLj6E8H6/h&#10;X5UNcZlyzAnOSSPTsB/KvYf2ifiJL4++JGoT2c5exsG+zQYPBVCQxA6AFsn8q+fJbgqGUHluv0HT&#10;8vWgDQvLpQwRckHPO7PT2x09vTrTtM8y8uorKH5mkYL+fU9/wz/9aucllZACTjOeB+HA7c+nXjsc&#10;V6r8JdIn1bWll2AhPkX/AHmPGOvTk0AfePwe0JdP05X24ZgsS8clUxk+wP8ASvrDRIlwuTz/AJ59&#10;a8S8IWIt4IbaMYWJQvv0GT6V71oynYp7/pQB1qfKox0rMvJhgr9PzrRJCr7L/nNc1qcu1G/L/wCv&#10;QByOtXYEbfw4z3PQduK8Q1y7y55788cfl+Ven65c4UjOCa8T1m7ZmfvjPGemfTr1+lAHPYaWU46/&#10;gfzH4f5xmuskuoNM01U6s67iOMkH7qn6nrXM2GwSvcy/6uMbu/Y1raZDNrWspGRuWL52UjIMjD5R&#10;jp8oNAHe+A/D8jSm+vAJZs5bHQu3bPfb2/8ArCvrzw3pI0+yQNt3nlj6k9T/AErzvwboCBo12fur&#10;ZRzwAzcZOPavYAoCpEvHHPPQd+vrQA6e5SCFriVuFGfSvzK/aj+KU2r6kfCGly5jicNMykEZ7D8B&#10;z9T3r65+OXxGs/AfhS7vmfN0VCRJk/NIfuj+v0GTX4/XOq3Ou6jc6leSeY88hZ2Jz1PJ/Pj8hQA5&#10;5CFKg5Ynp+g7+v6+1Zt1KFARTjGcnPX1J/z9KLi4V2facL9PXofUZ/8Ar9al8P6d/a2prkfuI8M2&#10;OeAeAOOuaAPWfh/4eWQi6uU4ChmPfZnIUdPvHH+c19O+F7Jjc+a64J6YzgYHT8MDA/8A1159omlr&#10;ptrHaEYlIDP/AL3ZP+Aj8M59q9w8KWPypgYxg9v1/wDr8+9AHrWg2hUoCDg4/H/Pv6165pkAQD1F&#10;cPoFqcBmHHHNemWMWAMDn8s0AasS4xzzU+cDnp+dIg2gAc1DcSYFAGTfzkA4OK8w1++2Kx3YwD3r&#10;sdWutqkE8HNeK+JNQwrDPP16ZoA888SXvzYzyffH0PXnivO2YNKZWBKAe/zEngYz/nitHV7zzJTg&#10;5JJ7jt3zXO287zXHmx8pHxH6tIT1+menNAFi90m61DfHL8iEKZCDnHooPcf16e3VeDvDzSzC4ZCI&#10;ovkVcYzjv0rS0fTJb/bZRkuAQZH7Fu/X09vevbtD0GOMhII8Hp6gY9aANHRtJH7tZVOMZ4JH4f4A&#10;1p+JPENl4d06RmdYSqk8kDAxyee/tWjf3tpoNgZZ3AIwBz3/AMM18LfFv4gtrN7LZ2Um6FDh2ycM&#10;fTnj60Acn8QPHFz4n1WQq5+zox8tTnoeMn3JJx+fHbzuWSQolvGxBPU8fKD69vzqjJNIBJIDkgjn&#10;P3mPTHsKktPMRhlTJISFVR/HJ0Crz+dAHRafpFxezrYxyeQhXMrDAKJ3yfUnt78V71aWkGi2At7d&#10;PLd0A2kY2RdVUH1bOW/Lmszwb4cXSLD7VfASSA7pCcHfN2QcnKpk8dzWjczSXFw8kjbnOdx9Dnt2&#10;oAktFM8gyPT/AOvn0/yfWvXfDmmAEEr1xz/n+ma4nQdN8xw7LlTjjj/H2r3fQdPCqHx6f/WoA6nR&#10;7DCgY6Y/+tj9a9As4Nqj171kabaCMDAwTg8frXUQoFQZ60ASZCqc8fSs66n2g4/pVueTapxxXJan&#10;eqoI3dP19aAMPWL7aDzwP54rxjxFq5AZc8np1/DNdV4g1TaThsDkda8S1m+eSR/myPzx7fl3oAyb&#10;y6MsjZIBPt6en1p9hZvcSgL0P8u5xx/n9c5Ve4lCR87m49c/570eK/FmmeBtGmupyDKQdqDlpH7K&#10;Pp60AS/EL4h6T8P9CZEcPdy5Ead2bHUgdBXx/oc2oeI9VfUbx2muZ2LZOTjJ6Ae3Qc/SuUvbnxJ8&#10;QPED6pqYYh3KonGFA6AD6V9pfB/4SC0iivdQQbzg46gemeetAG18OPh1KzC/vk3tIQVyOma+zfDm&#10;hR2MC5GAAMn/AD6Zqt4f8OW9nCvyAAL/ACqj448dab4Y09x5g8wDoKAOf+Jnje10CwmhilAfB79D&#10;9a+C9f1271a7kuLp2JP3Qeeo64Pf2/8Ar1e8Y+MrvxLfyTytmIn5RzyM59f89a8+LvK+EGTkHjt7&#10;Z/LmgC5Cj3E5VBksRzkYH0/+t0r1rw54eEKrPONhxuww+4Ocu3Xr2Gag8I+EiFS8u0BA+YBu4659&#10;lH/6sV3E0glPkWx/cqfmbpvb169BgACgCPHnsqxLsij6DqSe7H3P+H493omlmRgWGBnt0Jzn+n/1&#10;6yNH0xppV4446/zr2jQtIC7WxwP/ANf40Aa+i6Vt2fKTj2r0mxtAADj/ADiqOnWQTaAMY/TNddbQ&#10;FV57UATQxFBx1q12/wA8UAY+hoPA64xQA0nHU4+tZlzcbc4OB0qa4uBHkDjGK5LUL9UBO7pj2oAr&#10;anqKxqxz65ry7XNYEYfLfz/Crmt6wFVvm46AZ/n6fWvGta1kysUV8n6fXoRQBX1bU2mlKhsD9f58&#10;8j/61YUILv1znA5HX/J59KgOZGB9+vA79c1vaZp8k8gGMA5z+dAFrTNPeZ1yM4x2PH9K9b0XSNoX&#10;jk9f0/wqjomjhFXcuSPTtz7V6da29vYW5muDsVeTnGMUAWrS2itIvNlIVRgknsa+XPj3+0VongDT&#10;JrS0uFe6IIVVPOe3APH41yP7RP7TWkeDdPl0rSLkPe8rtUZx7mvyI8R6/wCJPiHrj3V5K08kzdNx&#10;bHPvnFAB468deIvid4gmudQkdkL8LkkBfTHPv716t8LPgreapNFcPEfnI5I6Z/M8+prufhD8BtQ1&#10;KeK8v4PkLA/Nj17jrX6ReCfhtbaJbRxxRKBHjtjp+HYUAcT8OPhRZaJBGzx4YAfeHOP8/wD1697k&#10;Wx0y2LzEKEB79Mep9qjvb2y0KEmYhAmffmvnHxn8QZ9Vmaw01mIJKjYTuY9Bj/HPSgC9448YjUJT&#10;Z6e3BO35QCWJ7cZH51wUduto2WAku8Hceqx55wB3b8/X2pLC0n3MFfdctwz/APPIHso7n3rsLDR4&#10;YEWWdcrncq939T+fUmgDH07RBNILq+B8tTkKeWZj0P1/QV3VrYFtpZdgXhR2XHU+/PU1LaWryuHk&#10;H3eAMcKPQD/J9a7jSNHeR0yMjPHODx6/TpQAmj6SZMMRnH+f/rV6ppGj7SoKgAY7dfWjSNHVcZXB&#10;75r0Kw08Ljj0+v4fzoAWwsQq9MGuotrfGO3+e1JbW+0DjGfatNV2gDtQAIoGB6U88cUmOPamFgo5&#10;PSgAY4+pqnPcBQSDjH+NRXFyFzjpXNXuoBcjPT+v+eaAJ7y+AB5xjJ9a4jU9XVQQT/nP+NUtW1gf&#10;ON/H+Fea6prWfut36dutAF3V9Zzu5yT3x7elcLcXjSt8xyPbGOar3F1JKxY8k5/P61HEm8g9cjtn&#10;r9KAI1j8wE5yD3/ofT8a27DT3lfHTp79f6/0/KrFhprzFW9Pf1+vSvRdK0XpxnFAFXS9FwBlcjA4&#10;/wA969F07TMADbj8Of5VasNLCgcYArqra2CADGPpQBFaWYTHGM+1apdLZN7EAD36VQvtQtNLhaW4&#10;cIFz17V8V/HH9p/QPB1pcQW10GkG7hc5447dOfagD2v4ofGbQfBVhPJPcqhQHjPJx+v4V+M/x6/a&#10;r1bxZcT2GlTlLck8g8EHHTn6/jxXiPxd+PuueOb2Z3uW8qRmKrk8DPHQ57968HsNH1bxPdgWyNIZ&#10;GxgcY/P/AD+dADpptQ8QXYU7nd85Zs888ZHOc9ua9w+G3wH1bxFcRTSQsFccnbnH6c+2P6c+6fBX&#10;9nHUryWC6v4Pk4JPbOenP64Nfp/4H+Gel+G7FCIUQooH3R0HTt7/AOewB4r8KPgJpfh+2hluYQZA&#10;B94Djsf58V9LqumeH7YKAEwBjjH/ANbv61X1rX7HRoTGu0FR09OP5VwIbUfET+fMSkLc98nntjmg&#10;C5f6lfeILkxwHZbqevIGBz9OR2z7nFPURaeoitxuduSejH36f/XqRpbeyiNvbbV2dfQdjnj/ACay&#10;90k2QvBY8seSePfoM9utAEwmKuzD55W4zwQv06/lU0Nr5j+Y5yT3Jzn9e3Sp7Sy3FQgyTx6n9T+V&#10;dnp2jMSGZc/X/GgDPsNJMmOPl/E//X/OvQtM0fuygDH4/wBa1NM0baBuXnj0x2rt7LTxGAAOKAKN&#10;jpix4wMHpXTW9qFwFFWoLYDAUYH+etaKQqoOMUARxQgdqtAY/wAO1LjHSjA59fpQAoz296aT1AOK&#10;jMgXvk1QmugM4oAsSTBcgH1NZlxeY+tULq/Vc89O38+K5W+1VFJGef1znHWgDXu9SVcsT09fWuP1&#10;HWeDtPTGf681gahrXUBjj+ftXCajrW4lQeBnvQBv6jrhIPzE/p/n/wDXXDXuriVjk8c/r05rJutQ&#10;kfPzHn+o/wA8+1ZA3SEFicnHJ7fT+lAFyS5eUnOQD+mOuPrTYoWcjC7j1P59s9qtQWMj42pgkfl/&#10;njmuw07RQSGK8D159vpQBh2OlyTEFhnP5HrXc6ZonQ46/wCfy9q6HTtDBx8mMfzP4V3NjpIU7sYx&#10;/nigDCsNFUY+Xn/PtXYWemhMcCta2sVXgAce3SteGAAAYxigClBahQPQe1aUceO2cdOCP1qXYo6H&#10;ms+91K2sYy8rgY/CgDQYqg9MYrjfEfjLTNDt2lnlVSB6gdPxrw34pfH3w74PsZXuLtYyue5ySPzr&#10;8oPjJ+1pqXiKSax0a5MaZbLZK/T/AAOaAPtT43/tYaboMFxbWE4eUBuMjgevf+Qr8fvix8efEfjH&#10;UZZbm6ZYCcbMkAj05Poa888SeLpL93lubhppJN2dzZznJzxnHXj9MV5RJY6jrdzttkLqe2eee/pQ&#10;BT1HXZ7tj5bMeRnjnnsMnp/ntWlong7XvEU4jt4ZHyy4OMnOeM/zHbFfQvwr/Z01jxJcxST2hZT1&#10;7DB7fQelfqL8J/2YtL0WCKS8t13qd3QcemDQB8TfBv8AZXu9SMdzqFvkMwY7h079OPwGOtfpd4A+&#10;DGk+FrVQIVyoxnHb1/z+Fe26X4X03QrdI4IlVUHTA49/8iqupai8jG1sF3OeMgdKAKF5fWOjwbFx&#10;uHGB97jocf1rmbTRNe8ZXZZFMFmCBuboR3x6/wCcV32keCFZv7Q1995PzbSRgd8H/DpXXXGtWWmx&#10;+RaKI0HGR/QCgBNC8OaF4RthsAefjJP3j16k9Of6VHq3ifJZFbaB/CMd+3WuF1TxGGO5XxknP/1z&#10;Xn2o64ZN2WwPrjkd6AOx1PxEDkK2SOOeOR1yK4fUNclY5Vsk4AGQfY8Zz9Olc5PfzT7wW4P8vSq6&#10;wyTHjnJ9Pr3zQBYnvJJcqCc8cHOfcZ96SKGSUhQDk/X6f55/Ctmx0aeU5IyDgknkH8DXfaV4axhS&#10;nA/n9PSgDkNL0OSZ1dgdhAPTn/J7/lXoWl+HQNoKdf8APNdlpvh8KBiMZP5iu0sdFAI+TA/OgDlt&#10;P0IrhSuR9K7Sx0YLhdvT6cZ9a6G00xUxxwMdv6dq3oLIAA4/pQBlQaaqAYHStiK1xg4q/HAFwMYq&#10;cJjsAKAIEgxwBVgIB7E09QOOOv8AhTguD7CgBmOv4H1/Cj9B9RS7fypc4HHU0AKOevegg4x9fzo7&#10;/l/hTTjoP857UAGenbrSjp1/Smkn8Rj8KOgH+elAH//W+tvgx8atD8eaZApuV+0YHBbB6emevPP9&#10;a+jCA4Vl5U9wOvPr/Wv5iPhP8Z9a8EarFPHcsqqfU+3ANfuj8Av2h9A+INhBZ3Vygu9qnB789vp+&#10;FAH1NsIxgE9eMY+v86TY2Bgc9/f3+gx0rVWFZlDx4IPp7/pUb2zDkjp+efxoAzMlck9D/wDWwP15&#10;p3mEc9Mdfx/+vVlouoIyf8agaMgHPUfj1+negCVbgt35OPf8hWbewOri8tjsdfTv39u1Wiu3kcY9&#10;uP8AOaPnztHQj86AO08N+JY9RiFjdY80cemfp61U8R+FY9VR4bmMFGH/ANeuFliktZxeWh2FDnA4&#10;J/yK9J0HxMurolndACUY5PHAx39KAPzS/aI/Zwt2tbjW9ItxvRW4APPHUfrX5M+L/CFzY3MiSoQ6&#10;sR82Tz07gcH/AOvX9S3iHw7bXkTwXiB4pRgj61+bf7Rn7NNvcQ3Gt+HbTGdz4Azjjjv6/pQB+Gs2&#10;mOr+XLwAOMn/AD1/z61gzaYImfeeDjHIJPtjOCOf619C+KvBd9pV1Kl1EYnjBByOmO3p14rx+8tp&#10;YnYSjAJ9M8Y9B60Ac5Ahgc8kE9uOcemfUd/wruNMvFmXy3fJ5HB56Zx7e1cqIG8wFhszWpbqbabc&#10;p5YjtnjsD7igDoJYRFIJCOR+OAemT1/Kt/w94ludAv4b2wmaKZD1yePTp6d/wrFSVZ4gvJA9+P5c&#10;j2rHuZGt8LsChs8n09elAH7o/smftaw6xFa+HfEU+y5UBV3n2xj9OM/Sv1k0fWLbVbZLm2cMrgdC&#10;OK/ju8OeKLzw/qEWo2MxikiYFcH37d8e2OvSv2a/ZO/a+tb5Lbw74lutk5wqsxznHqeO/rQB+yQ9&#10;uMfpS4AxjnH4f41gaHrlnrVpHdWkokVwGBUgjGM/rmt9emR0PtQAuM5H8qNo9P8AJpw9exxRk+nF&#10;AFdoxyBwRVO6s0njaNhwf89hWmQODjI4/CgqPTrQB5ut1LoN/wCVMMwP39Oa3byzstVttwwwdRyM&#10;d61NU0uHUICkg55we47cVzGi2k+nXLWlyfkPT+lAHzd8UPhlYatbyxTwBshhnGf16ce9fjB8f/gf&#10;eaLe3D2kGIG6cjg+uRgn6f8A1jX9JWt6NBe2rRsoYEenNfFvxg+E1vrlpPDLESSDtPt0PP4DFAH8&#10;yOs6VPplw9vMM5Y4IGM49Pbrxz69a5eZfLYBQHJPIHqf89u/evvb45/Bq70O9nkSImMs2DxkfT6/&#10;qPeviPV9Ol0+Vo5U2kdPqD1zQByVwQGwo6E8YJ+grMaQOwONnPGeMg9sdOeMf/rq7cyurnPBJJ/H&#10;1rMZgSCMFRnOcemP8/8A66ALdtO8beXkg4/mc5J/wrufDviHUNDvor2xco6fNkdeevQ/z6V5wXVc&#10;EnBAx36/SrsN6pOxjuA7Z7UAftz+y7+0rb6nYwaJrMpVxgcnJHGOnpX6S6VrkV1GHikDA4ORyOR/&#10;j0FfyyeE/GF/4cv4r21kKFWBOOnt0/I/nX68/s7/ALRdpr9jBpt9cBZ02jaT35wM++P58UAfqbaa&#10;ieMHGPwrpbTUzgKTz9f5V4jomvw38IlikBz6HH5V1ttfqoHzYOB368UAex2uo+//ANaugt77J68D&#10;B/OvG7fUimPmwev/AOuukstWGeWyP60AdrrdoupWjYA3jkfh2rkNI1Foy2m3YwV+6SMZHQVvw6kp&#10;wAevb/8AXXMeIrduL+2OGQ5NAHZYPklOMds9/wAa+dvil4Jt/E1hNbSRhyQcZ55PXNe66Bq8GqWQ&#10;iYhZU4Yd8/l3q1qel21xEeAMj8+KAP5qf2mPgncaVe3k62+11JwR1554H+fyr84LuwltLp4JlYFM&#10;g/Wv6t/jt8HYPFOi3TxQB5tvUjg47df89a/nz+Pfwh1Hw1q1xcRwFSjsT8v+fx/xoA+U5LQxRCTG&#10;A3bI/T+VZjjn0zk/Qdq0pXlOIph909+MfSqxiLLgc/T3oAok9h1/wpVZlIZeoINPZMNg8EUgOSKA&#10;P0b/AGK/2jrvwJ4jt9C1K5ItpGVdpPGD0Pf9K/pF8Ia/pvizRYdRs5RKsqg5HfI4PvX8VmnX91pl&#10;5HfWjlJYSGUjsa/dv9g39qyG+gt/B/iC6CyqQq7j9cDpjHT9KAP2KutM4ZSPwxXH3umHnjBJP4f5&#10;xXq9tJBqNslxCQVcZ+nFULzTlOWxzz7e3/66APB77Ssk8AHn69KxrAT6ZdiWA7QMcc4xn/P+Ar2W&#10;80s4Hy4/L+X1rjr/AEtgxZRgjn86APavCXiC31C0SJ3AkA+uf89K6i4iLAsBn+lfOOh3Eul36MDh&#10;Qcj8+f8AGvoLTb2PUrdZY2yCBn/69AHj/wATfAmn+LdEurG7hDpKhGO4z6V/OV+1F8D7vwD4mu5Y&#10;YMWpfcpwcAH29v8A69f1MXFmGU7uVr4U/am+CVt448L3rxW6tKiMwPO4fKcenFAH8u8sZQnjGMZP&#10;vz0PvTAC8QIHA9fqM5/pXpfxF8G3vhHW7rSrqIxtGxC7hndg9Qfz/PNeYq6x/KTjJx+PsKAMyYvG&#10;6t1AJ5Hv1wPSrUN4rqAh5wPTqf8AI/XjFR3YcqW68evXjj2/zxWIsuw8DJ56/p6dfrQB9h/s2fGX&#10;U/hn4ysbhbhktmfDDdjqcZx7enf8K/qX+CvxN0/x74Ys7+1lDmWME+xI+g71/F7bXxXZIr4I6e2f&#10;6e/Wv2A/YN/abbRtYt/CutXeyN8AZ4Bx0oA/o5HIzTWVT2rn/D2u2ms2EVzbuHDgHg9ciuiyCaAO&#10;P8SaV9rtWKjlOfyrP8L6g8kRsn+9Ecc9a72SMSKVPINed3Fk+laubhT8rnP60AdoZc56Y+n6V5B8&#10;WfBVn408LX2nXEQfzY2HPIzXrsUQlcPzhualvLKNoWAGQRgj60AfyCftB/DLUPh5491LQpo9kRkk&#10;dDjC7T0AOf0/WvlHVbAwOcAAduv4Efyr+jL9vv8AZ/TX9El8XaXbD7VZgsSByVHJHr9MfjX8/Xiy&#10;18i4MHQxsVA4OD75/IdqAPNgGBIPsfXv/Kp540H3RgDA6dSRTJV656jJ/P8Az0/OoNzMOTgcf5xm&#10;gCVCqn0x/Lr3r7C/ZV+LE3gDxpbl52SCbj2GT3H9a+M9x3HBPOD1rW0q/ns7xLiM7WUgjkj6f04o&#10;A/sJ+Hnja28TeH7PUYJQ+9FJPuRXsNhqW7bk5z/npX4x/sWfHNNR0qLRr66/eRjZtY9/p/nvX6p6&#10;XrKsBtYEH9QfTpQB7Q0i3Ns0bchga8ys4xY62yZ2xyk/nXS2GqKR1zn9Mf4CuT8VF4ZFvojypz6f&#10;WgD0u0u0VwGPIwT/AJxWjrFjb6xpk1pJyjoffH/1647SbqO9sUn3ZJGD359OP89K6vSbpGRkHVe3&#10;0oA/m9/b7+ETeEvH8uv21v5dretyQMAuM5JH/wBbFfl9qMSxzhQcjOcdefwx/n8K/qC/bt+EEvj3&#10;wPd3ltDmSBWkXAGflyeP51/ND4m082N7PbSphomZW5I6H09aAPP3BDAHpzk59s/p2pyjIAI/p+PT&#10;+dWZUAwyHAI6+vHP86iUBSdpBA9PegBCEjIOck/nx1zX0H8IfGj6RfRW80mE3DOTxjgD6+1eBMu5&#10;dxPP49/8fStLRr59PvY5FOAD+GP65oA/azwZrY1HT45VYEnuO/PXPoRXseh668J5OCT0zjjPPP8A&#10;PvXwz8BvF66haRWbvlhhTnsMdT7H3r65kjeJVlQZDDr0A/z60AfRnw88QJF4mgSR8RyErz6N3/z6&#10;/hX3vpcYuNPguUyCVwfw45r8lNF1xrDVLa538hhnHsfT/P8AWv1B+HXiW21jQLV4D5gZA3/xX5da&#10;AO9kmV4CkvG4Y9v8OK/Er/gon8NEu4h4ksYsyI3zHB4X356/0r9u5gl3HsRVDA18gftReAP+El8D&#10;alaPks8T/dGf4Tgj3460Afyn6rbyW9w6yIA656e3cdMdOprMDKW+UEZ6+/0Nd34702507W720vFK&#10;G3kZfpg9+a88WVA/yA4P54HOP8/hQBLjb945A5PGfz6D2pUO2QZGT/P8DTd27Jc5Ax04PsM+nt07&#10;0olTa2Tnd39P05OOtAHr/gC/t9Nukut+A/1GPTH5Cv1z+BOt2+vaHbRH7zJsPplR69gfTA7V+IFl&#10;qTRTIqtgKRxzjj/PJr9Mf2U/GUBng04y4YsrLyc9fmNAH2T4q8OMCSE4H+R/nP8AhXkUbS2Fzgcg&#10;Ht+gx7e3/wCv7Q1rRRfWa3CD76hh+X+Br5r8U6A9rK7hc5J9ueoz6j+VAHU+DvFDRMqNwMjn0HHX&#10;0Nexza+sdzbX6/Mcjvxj8f8APpXx7YX7afclX4OcY/Dr+fYV6vb+JBJaRsTuK8dTnJ9v6mgD9Rvh&#10;xqw1DSopc8I4A9lcZA59a9VeJGQ5OSc//qr5X+B+tzajpiDduMsQYd+Uz/TivqGN2KhmGSQD+fBo&#10;A+K/2mdFeTw9fXEQ+dF8xTxwUOfX0zX5HeNdcd23FseaQ2AOfmHJA/D/ADxX7v8Axl0JdR8PXavH&#10;lWRlOO+QcV/Pd8RpGhmliUfvbcuDz1CsfXof0NAHpHhzXNlnubkYPXr/AJ9RXnHijWGGrbccHa2e&#10;Omf5gVg+Fte+0K6sRnaCD/tY7dulcp461QLdKVYjHT3went74oA+jND1Yz2ASNyp2jn1x+H+R+VV&#10;Lye6dh5zBw/BxxnBPT8+/wDhXjvg/XpZEX5zk9Gx147/AFxXpbbLnOHLbSDt7c4yfz9BQA9IzC4n&#10;AwQevP6HH+fyr2XwN4kMUiIzAdPwJI7c4z6f/XrgbWxSSzIRdx29c+v/ANf9awrK6k0u9Ck4G7PT&#10;PTp047f57gH6MfCHxDE/iOW0faxmhO1h6ryAPxHSv0s0WYXcEVwo2rPCjj8R6V+MXwQ115PGFk8e&#10;N8g2cj19/wDP4V+wPg/Ut2lWZdshouO2NpwR06UAaurxRyQuzDdlDx+HOO9fkr+2bYy29rZX4UBE&#10;ujt2jkHbgD8RnP5V+ut6xMeVPUkD8Rz61+YP7adsZvCshYD93OknXPcj/Of60Afl1JJIIX3A/uiV&#10;7c/Q/lVF7l4o3I6sOvB57n0PP9KiuHOXSXGRlevJ5/p3qoZgpwRuHU8HnA7e+evrQBBPMTJISBgl&#10;SOM59ce/9KjjkRSCGAzwcYyPbH+PT9KrXVwobg5x1A6dO9U1uImiznBHTOCP8/gfxoA9Y07URbw/&#10;I2B8pxnt657/AOH519NfDXXwVjAcZGMc+/8Anrz6dDXxTDeE2+7ORtGD2/CvVfhv4ja3dIsgEcHn&#10;njvnp7D/AOtQB+sfg3W1ZIk3dsf0FfQmh6gDEGB5P9a+Evh94i88IA4IA64659f5V9aeHNSEsSc8&#10;kY6jgntxQBXv9RYeJLaNRkzSNjJ6EHPPXn06V9A6LKbl3mnIJLKMDscf5614VothHq2uW80kgUJc&#10;4x196940WIq06K+4o+OemT0oA1vEV3FDpFzz1QDHTv8AjX4DftWJNd/GDV5YlwVMQIA4+4MZ57DH&#10;9K/fLxOjHRLkLgEp2zx689RX4MftIK0vxT1tQWIWRCc85BAx9OtAHzRcW7eQOcD+WP8AI/zzWbb2&#10;+59qnOOO/UcHr79f/wBVdVNCRCFYZJzn6ccZ9u9V7OANKGxtKkrxnr7+uaAMC6t9nyHrjHTH5Doc&#10;16Z8Gl+z+N7CZUGUkDA45/H8+ffBrlr2LJBQYHHfOCDyfTn3rsfhj50Xi62+XAO78OnWgD9qfAl7&#10;nQ9P3nkxg/iete56bc7owCeP8ivmDwHqCjSLBVPAhXjPAz2x9c19BaLdDj1/LpQB2zPuOP8A9Vcp&#10;roCwSSc4UH+X/wBauiWTI3Yx/wDqrmvE7bdMunzzsPsR9KAPCvCFgLjxXDLIDhXbJ4xg8scfoK+t&#10;fD+ShWMEEKBz79xXzb8OrX7V4iuHEW7yRISSM8BQAQOOpNfVOmWjwxL5h5wOnGMDoKAJtbuI7XSb&#10;qeQ4CRsR25xxX4Y/tAaoNT+JOrGHcFhKxd2+ZB8xxngZ4AI+nev2r8fymDQJCpwWIXOccdT/ACr8&#10;D/HF+dY8Xarfucm4upXwewLHAyfb+lAHKq27kEZz0HA4/wA9qdCAGB5yegI9T/ic+lJI3lAKp5HQ&#10;Hk9P88+tJbsX3BRyB1PPoMD3/wA4xQBJftGkJ3DnoBjk9/519B/s1af9uv5LwjAe4Ve3IUZwePp/&#10;nFfOWoB3+6vK8Z6kV9p/sq6NssklkBIaSWQcdAABjnpQB774ztleJgwwB+noMf5/pX57/FeyVTLt&#10;5zknB/lX6PeMIvkfIwAPy4r4C+K1oT5wcYGDkc/5HTt7UAfBz7o9RGzOQwx3/EA49v8APNfW/wAK&#10;b3iFMjKYHft1yf1/D0r5L1ZTBqOCMbSe569elfQnwsv2ygORu246/wD6ulAH6b+B7lY7dHP3UG7t&#10;jr3rV0+1n13xJZPvUqZCW5yMuO/vjP8AOvL9A1EW+hMScFxt9OD24r2b4PW8M18+pu4+UvKdoyTt&#10;XYgzjjnOB6YNAH0lotorKiqGwinbnPrgAev8zXoNsRFCqqMgLn0rlNMdd8VqrkkjOSeAT3x9K6/U&#10;HS00qabf823C4x16ACgD8s/21/FipHpnh7eftN3PPdMMnmMfIny+4yRzwOnWvzouZnjt+uegH4n1&#10;9q9//ac8UHxL8X9aSMsYdPkW0XJyT5OAx56c9sY9c187Xsx8oJ1A7HnH1/zmgDOjlJlLEsSOM+oH&#10;+eaYC094kajLHK4xnv1A9vX+dR7xGSo6rxnn14+tbHgu1/tHxLZW7LyWBI9gefy9+tAH6lfALQ/7&#10;K0aIvwyxrGc8fMeW4B4zX1hCx2AdSPyP5f0rwz4b232bQ7OJhguN5HTr0z26fhXtUbnYp6+noM0A&#10;OnfHf/I7GvPvEEoZDg4BGPcZ5rtbiT5T3zn8f5V57rsm2J89McfyxigDwTxK4JbrkZ/Ptxj9fWvM&#10;7VTLdjkjGORk9uef616D4jl+82c4zjg5Ppn1rhrXCu05JyOB/wAC7CgD2nwBaf2nrJmljaeGzVWV&#10;MD5nBwgz7nnH519yaDaTWkVvYQJgQD96eu6VvvnP5Yz2/KvB/gh4UVba0vLhcowNwQRn5hgRjn3y&#10;RX1tY2sSxqNuMk8+p7k89u1AGhaRhVznJbn8a8C/aV8cJ4M+G+q3CtieeFoIR6yzDYv5ZzmvoMmK&#10;2hLH5UQE/TFfkZ+2f49udb8UQ+GrOUva6eokl/hHnSdB74XB+vFAHxJNMyb3Db3bIyTyfViPfNck&#10;8w83aOnQevv/AE61q3d35Y2qOccfX+lY5VyC+Ru757AevrQAPIxACAFuABnOc9uwzX2X8E9Dls4Y&#10;7iQDMQ3HgZ818gc9eB1z3596+RPD9h/aes28LjMcRMjnGRtXn+eK/QD4f2S2Vlb27n95LiWT2ZuV&#10;GPZTj/JoA+pfCUbGJS3fn/Hj3r23SU+QYAGPevIvDEWIwM56D8T9fWvZNMXbEDjHf6Z7CgDUmb5C&#10;Omf8/wD6q5DVJshhmukupRtIzg/T864LVbnCvuORzntxQB554guPvc4z/nrn+VeM6nIGlPUHkD6/&#10;59a9A8SXWAcngk9/U9jXl9zcbSZcZKdMcZPYep9f85oAnLMqrax/O5w2Bn5nPKr7DuR7V7t4C8Op&#10;awxAJvmnXlj13Z+Yn/ZB/XtXk3g/QX1e8VpXIRTuZ19vvc+/Qe1fX3gfRYI5XuQuSNqrxwAOi9jQ&#10;B6HoOnx2NjHGE2nHPPPHTp1z1rQ1G5i060ku5TjHOenNaQHQYxivk/8Aal+KA8F+Cp7PT5wmoXn7&#10;mId8sOWx32j+lAHwX+0b8Tp/G3jWfTrNy1np7tGh5ClzwzAfoMcde1eBTMtnbLEBtZuOCOnp/jVG&#10;G5aWaS8uG5b5gT2yeevU96z5b0Tl5nOFXofp/P69KAJpJztCIMs3GfxxgfU+9fQ3wy8N/ZbZL2dM&#10;vF+8PHBkYfIpz6de9eF+DbD+3deDmPfBAyfKM5LdVUDvk46envX2jY2EenWkVkuCY/mkPbew5x9D&#10;x9c4oA29MheWdOMluefc1774Ys8KuRnNeReHbRmmRsck/l9K+ivDVkoC7Rjp1/8A10Ad/o9uURd2&#10;MdK7u0QqAe/fvXP6fbEAHsK6aJMLjtQBY+6M44rEvZwueea0pX2g89K5XU7lUDZODigDjNevgA2D&#10;wK+f/FGqZLMpwBnnI/l2r0zxNqgRX2n19Rn2r5i8Y6+IXcghzyFX1b/D1oAqSzG5uTCchQN0nP3U&#10;zxg/7XA/Guv0qwFwqJFEodsBcdQp7gcc+hrzbwzqE2oXZgZA6FjJIcYJIPC/TPQdhz1r6Q8M6XIu&#10;yeVMTN83+6v+HYUAdPoWixabbKkKEnjJxk5/zmvWtMtzb23mP8i4zyAMDuTmq+h6exTzZeVGOPbt&#10;n+tcL8UfF8Xh/Tng83Zwd2OSD2GBxj6UAeR/Gjx9DbpLYWx3SNkLz93p8xFfF1xO9xOQSSSev15J&#10;+p/OtLxR4lk1fU7m7ckbhwDzhfQ49+vX0rnBPtwucPJyevC9h/KgDRgj891WPG0cJn2By3sB7969&#10;g+H/AIRNxNFqbnACt5RxxGmcNKR/ebouPr9OL8HeHLjxBe9CkCEGQg/Pg8pGvqW7+nNfTFwItHsB&#10;p8YCTMB5u3hflHCj0Cj04zQBk6jcRny7e3+WCEbUUEYx6n1Pf+dVLO1M8gUjAGep568dP8+1VyWa&#10;T24/T/PSux8PaeZpAxHy8fX/AD+FAHb+GdN2oNy9Mf4V7Xo9kFRcDnFczoGmqsaqR+n9a9N0+1VV&#10;GB0+lAGraQ4UDpitBjtXJGAKVFCqew+lZ91Pt5z0oApX1xtBGcV5vruoCMMAcZyPXgVv6vfrErYP&#10;JrxrxDqvL/NyfzOe9AHLeINUO9gDgfjx9K81uJ2kl245bH0P19au6hfNNIXY7gOOuM9MjNYUl9ba&#10;dbS3924URrvycfKMdT/QetAGhcajbeHrGXULxwhCkknkgeg6c56Dt618k+JNW8Q+Nda+1PEfJDbY&#10;Y89FPHTnOe5rstb1+48XXvlx7ltQx8sE9fUkd8+/SvcPhj8OGuLmPUryLCJgID6f5/GgCH4V/Cmc&#10;LHfahFhxjC4Jx+X+cV9u+GvDkNvEvycL+v60vh3Qo4Y0ATaq4AwP511Gs6rYeH9PkubiRYgi554o&#10;AzfFHiCw8OadJJI4QKD/AFr85/H/AI3uPEeqSbGPkqxbnpx26/j6103xU+KEuv6hLY2UpMIJA5/U&#10;+1eGSTKoL55GTyPbkn15oAVzLI21B1+7jr7Y/CvRPBnhZrqUX1ypMCnAXvI+eAPbue3r0xWP4M0C&#10;51e6R2Q/Z4v9ZJtx97sB6npivdpnSwiFla4R1UJ8o4jT+6Pf1P4UAR3UhVTZW5yx/wBayjgkfwrx&#10;wBj8etW9OsGlkCbeuOP6nvVKyt2kcYG449ucYFen6FpPK5AJ/qf6UAbOhaQECkLgn/Ix25r1rStO&#10;8sDI57fTFZuk6dsC8c8f59vWu+srbaM4z/WgC5aWwGOOnWtlFAHTGaijQLxjj+dSk49KAHfjVG4m&#10;2g/SnzTBAf8AOK5m/vgmecZoAi1G+Coa801rV1TPzcdP6/8A6qt61qwj3fN0rxzXda3Fgr5B/wA8&#10;0AUtf1lmZ0HU554yf1rhmkkmkwehP6+/rx3pZ5mmZiTkknPf8Afy/wA4qzZ2ryuOM5/Hk0AW7CwN&#10;w4UDr65/HNeraHoyKE45/Cs3QNGxswuffHU/jXpnmWWi2bXN66xqgJ5NAGhEttplsbm5IVUXr2IF&#10;fCf7S/7Udr4ftp/D3hmUSXZBXcv8GTjJPPI7e9cT+0x+1bFaxS+GfCM/mS5ZHdc4XjHp61+duh6L&#10;4h8d6sLuYNPJKxJLZOQfWgCeC28QfEHWXu753meVtzEknqeP519u/CD4CQRNFe3kQySCSR79AOOP&#10;1rq/g38DJbQRXN5bgBsYz1P/ANavu3RvDVrp9qqBdmwD6f1oAxvC/hax0iFIoowNvHTv9f8ACtvX&#10;PEFpoNm8sj42jj2/Lv8AQVz/AIr8UWXh+BnLAY/KvkXxh491HxRdm1tyWjJwoHT8f6k8UAdR4z8d&#10;3evXQtbPJjJOFx978fbvmsHRdNldyqHdK3+sl5woP8K9vqRUXhzQJLpi/ZB+9kPv/ChOTx3Ir1qx&#10;sLfTYljEY3gZVMc9epx344H50AVdP0uCxiVnTOV+VT1PoT7fz/Sty3tjLL5jjLnHbjjsB6DkUQwS&#10;Oxdslj1PX6f5Fdjo+ktKQ2D1/UH/AD/kUAO0nSvNOccfT8yeK9W0jSdoGBn6/wCfWjRtI2AZXGcV&#10;6FY2AUYAz/npQAWFgFUcYI/HH0rqba2AAz0FNt7bbjjA4rTVduMcD/GgBFGBzxTsdqMn071G8iqM&#10;ng0ADMFHNZtzc7c4PXNQ3V2O5/X+Vcpf6mFB5x/P8KALF/qACk5/kPx5rz7VdY2ghT+WKq6vrQBO&#10;XCr/AJ615rqWrtK5XJ/Pn8PxoAs6pq7NlQcAn2/X6VyEs7O397PT09j/AEoadpiAW4/OnW8JkYYO&#10;T+nTp/n/APWANjhLMeDz0/oMZrptM0qWQjK4x6/T2/OrelaU0hG9en6+ua9K0vSAoX5cEfyoAqaV&#10;pCgLxgHt0/8A1+1ehadpwAHGMf1HrU1jpyjDFcgCuiRY4U3OdoA/SgBYIEjUcYArnfEXi3TfD9o8&#10;08gXYCTz7V598SPjD4d8FWEst7eJGUB6n0/z0r8dPj1+1fqXie6nsNHnaO35AwTkjp2/rQB9GftE&#10;/tbwWIuNJ0ScGQ7l4PPp6f59a/JDxt8QdZ8Wai9zcyvOzscDIIz7DHT0/CqU8+peKdR3OWkeRic9&#10;wcj9fX9K+nPhB+zre+IbiGe8gLo23r/tdhz696APn3wF8M9Z8W3sX+juyOVzxwM9j6e/X+lfqT8F&#10;f2aLS0hgvNTgBIwxyDyf6gf5719I/C74C6P4Ys4f9ERHAHOBkYFe/wA32HQ4QqgZX9DQBj6T4a0n&#10;QbcLHGiBVH0AHtXLeKfGVtYq0FswLcjapyTj0xXK+JfGl1dymx0v97M3G1evp+HFM0TwkIVOteIX&#10;y7ZIDc98/L/jQBmaVpF7rVwdT1XhBhlVicf8C9fp0revNThgQW1qcD7u7HzN9B0FRaprbXGbayTb&#10;EOw4B7DPv7VTtbKR5N8gLuOM4zkZ4z9PSgCKOGS4w0gwDj5R2475xXSWdg0jhUXOe3AyPU8/pV+w&#10;0p5cMBn/AB969C0rRSAp289//r+tAGTpmhgYDjGfr+vpivQdO0kKBheP8/5NadhpmMblx09uneup&#10;tbMLjjmgCpa2KqBxW9DABU0cHHI4q0BtxQA0IFxt/wD107HSjOO1QvIFHWgCUtwTnpVWSYDK55qp&#10;NdADg+1YtxqCqDk0AaE95tzzz/Xt6Vz95qYUHkcdePesa/1ZEB+b8K4XUtcCAgHPT2oA6PUdYxuI&#10;bH+etefajrTEsAcAe/61gahrjk/fxnj6VxtzfvMTt5z2z/8AW9qANu/1d3Y7Tkenv/n/AD6c9LcG&#10;ViQe4x25qmfMkbBPA9f8DWraWEsp5BwD7f8A1s0AUhDJKeByT6Hqf159K6HT9HMzAsucYPTjH4+l&#10;b2maHgjcmTjrxz613+maKQACMAcZx1oA57TNDHGV6kD8cfyrv9P0ZQACoya27HSQAOMjt746frXU&#10;21iFzgfX6UAZlppqLgAYx9f5YrfhtUUDAzjvVqGDA+lWhtUEHjP5j/GgBscS9ccmnPLHEpdjgCsn&#10;UtasdOhaSeQKACevSvkj4u/tKeHfCNrLvvEDAHCg+3fHrQB9EeLfiDpXhy2eWWUAjP8AkZFfm18e&#10;P2w9P0gS6fo8/mzkkcY/IduK+Fvjd+1nr3i+4nt9OnaK1YkBl7jpjnH+fXivh7VfEl/q90JZHMrF&#10;snPXkdc+3X60Ae4fEP4va/40vXuNQuWxnO3PTvwfXA9Onp0rwmbU57ln5LE5HA5GOv8AkV0/hnwd&#10;q3iGUIFZyR1C56eg7fSvrj4bfsyX2rvFPLalYu5PXr6cfhjigD5b8JfDnXfFk8SxRMQ+N3GMdufb&#10;/I71+h3wf/ZZjVYrvUYgcYPK8H1I689ulfW/wx+Auk+HIIi9spYAdvbr68+ma+qNL8P22nxqkcYU&#10;Dt2oA838FfC/R/DttGltAqbenHXHf6/h/SvUhFb2UQCjGP8APT+laL4iUKoyT+FZEzRD57hxg9vX&#10;1FAGNcRXmqt5UWUjPf2q3BHpuhpuwJJ+54/nWVqPiWC3UxWx2j178ev+Fecan4h8wnac/kQPf86A&#10;O81bxOZSwVsj9M9gBXn2pa75hID5x15z/wDq+vWuTvNXkkyEOSc45PAIzwKyd0krjPIbp3xn0+tA&#10;Gjd6m8xO3r36dfoM/wCce9Z2xpSwPXj/APWOO/8A+o9K1bXTJ7n5duQfXoB/9frXZ6b4bb5flJJ/&#10;z7/rQBx1jo8ty3TIHv17cV32k+GicblBx+vrXaab4c2kZXI+nbH9a72w0Py1HyY9hxigDj7DQFHA&#10;Tnj+f0rt7DRgoDbcfj+Y/wA/lXTWelCPkqR/+uuktrADBxgcUAY1lpiqASM9Pr/KuggtFUdOnp3r&#10;Qitgg6davLHtAJoAqpbhDgdqtqgHTn9PrTwuKcOPlI/DpQAm3nceaUjHalHbIo7e9ACcggdzQcjq&#10;OlLjH0H4Uw4oAOT/ACoB65pufxphcDvj6UAS5xxjpUbNjJ6VXknAzWfLfAE9sf57UAaLzAA81Ulu&#10;goJBzWFcaiFGd+B/OsG41gAfewPagD//1/xHUkHkcj+dev8Aw1+Kmt+BtVguraVgsbAgg9MdeAc/&#10;5xXj+CflHT+R9qcMhg2cY9v6/WgD+jf9mv8Aai0Tx1p1tpepzqt0RtG44Jx+Jz9f1zX3xEkF3Ess&#10;Jyp5BAr+Q7wF4+1rwPqsF9p07KqNnhsYAP8AL1r96P2Wv2ttF8aWFrouuXYW7OFXdnk+maAP0Bl0&#10;484GMY+v9KzHtCM56/jXdWRs9StxLbMHVwDx70yXTg3OM80AedtCemevbHrVdoyByOn58dB+P+e9&#10;dvNpmF+7nP8AT/P+elZU2n4OAOee1AHNPFwAeSfU8VnGGWzuFurc7SO30966aW1IJwMgentVSWFi&#10;QCMjB/z7UAdTpet/2qi2l1ww47c+nel1vT4Li1a3ePzI2HPf/wDVXEIktrMJYjgg5z0wc5ru9N1J&#10;byIRTHkj9elAH5//AB2/Z10/Xbe51bS4QkuCSMD+X+frX5BePvBFxoGpSwTRMjI2DgDPvxn8c/T0&#10;r+mLxFpss0EqADDZ985r4K+Nf7Ptt4mgl1KCALcfeyMckD/63SgD8PpLaKI4kJz7DAOemP8AP41V&#10;ZGBJj5+g4zx056f5969u+Ivw61Hw/dSQPEVwT3HQdx/T9a8UlWa1lEbg8ZyT6YHf/PNACwytAysx&#10;weOM9eO/pipdQto72Auh+bGfl55x/n3qhLEZEIQ5/HsetRQzyxsFlOMcYB74xz1z/wDXoA5qScWs&#10;u1zk/THfk8muu8O+LL3R72K+sZDHLGQeDj8Afw4rl9ZtQ0QmQAkdeB36YNcIbtrW4zuYnv0zz2oA&#10;/f8A/ZC/bGW6eDwz4ouQrgBVZmx06V+x+geIrLW7JLm0lDq4B4OfoRX8V/hvxXdaRdRX9jO0UqBS&#10;SCQfcV+z37If7aMKNb+GvFN3gEhVZsnHYdOMdKAP3YDbh6mlz05wK43w74osPEVjHeWMwkDjPHPB&#10;rqllBzjgD/GgCyc8dv60pPt/ntTFYHODkflzSkgnNAC/Xg1n31kJ1Lrw45HT+daIz1zmlzmgDjIt&#10;TngnFndrgDof8+tUPEtgl9YSBYw7Ecev8vaum1jTFvITsOHwcH0JrntHnMDNYXhO8HgmgD4p+I/w&#10;Zh8YWVwl1bhGG7DY74+nSvxn+OnwRvtD1GeIRYCk4OO/rn0/Lvxmv6YfEWlzTRnyEGPyr4++MHwn&#10;0zxVYzJNBicqcEDHPbn6/jQB/Lvrek3enTvHPGYypbHf6nr+PFca7CJsZznrX6CfH34I3/hy8nJt&#10;23qWKsOM++Acc5/+tXwjqsBsCYbpMOD3zz156mgDBeT5soAAc+gzSxnLEDt09h/n+lVZHDMdowPr&#10;2pBKRxyD/wDXoA24LvYxXcST3x19j1/z+Fei+DPG994X1aK7s5SADn5e/Jz9ev8ASvIzIxyRxj8K&#10;nW4fzOD+vpx2xQB+5HwE/aCt9Ys4ILmcZ4HJGOg46mv0G0XW7bVbRLmB9wIGcHvj6YPrX8wPgXx9&#10;f+Gr5LmCYqhYblGcHH9a/Wv4AftB2moRW1pdz8kKACTn6Z/z3oA/TiK5K4JbJH+ccdP5VsW98ARg&#10;4B+g6dCf8a4PSdWtdXtUurV94YfiOB71uKxXocHrx3z2oA9BttSJ6n0/z1rejvUmiMbcg8Y7c/pX&#10;lEV0Y2Hf9K17XUyMEtzQBoGWbQNXF3C2YnYbv8cH09q9yso11C0jvYG3gjkD+nWvDbuVL6AxOcns&#10;T+grY8BeMxo93/Y+pHELHClugz1x6e1AHousaWt3AyMgYHqMD071+an7UXwNi160mvrS2UtgkkDn&#10;OT14H88cD1r9V5hDcAT22Cjfyrz7xT4Zg1O0lWRA4dSCMA5z1oA/j9+Kvw6uvCutTu0bLGWOfYj+&#10;X8q8ttrbfnYdg6df5D16V+5X7VH7PSyLeX1nb7w+89OnGevTI7V+K/izQ9Q8MahLZToUAbGfoPSg&#10;Dib6BY5Tt6nrz/n8OazCNpHHpzW06mRRknLdO+M/5H41nzQumGx7dOn5UAVTyOByP8iu18C+MtS8&#10;E69b6zp8rIYnBbBPOCP/AK1cScjPPSlBP1I/yaAP6tv2Pf2kNL+Jnhe2s7m5D3caKDlhkgcZ78/r&#10;X6AiJJkBByD9K/jh/Zv+OOsfCbxjZXEdwwtDIu5cnA5HOBx6/wAq/qr+Avxi0b4meFLO/tbhZHZB&#10;uxng4Awc0Aeu3GnqQeOT79a5e90tSSAM5z/9avT3hDAkdOe3esq5sgwPFAHjV3pf8C8Y6fXNbvhr&#10;U5tNn+zyH92/Hrj3610V3pwbkjp9K5q9090zMBkjrxQB7FDNHLGNwyT/ACrmvEGlwajby28i7gwI&#10;5Hr/AJ4qp4a1lbmLyJeJI+Oe49fyrp5Y2kywbj0oA/CT9uL9nZ7ZbnxPo8B/iZz6cHI6cZ7V+MOp&#10;2MttcOhTGGIIP8vXNf2K/FTwBZeMtBubK6jDCRSO3cHt6+lfzcftS/Am9+HHii8uLaIi0dyeBhRn&#10;OPz65FAHwlLy7KxzjgDGM/n+tZkykguvf6fj7flXQXUYjIYnbj8Pz9CPxrEuNxX5BkDPOc9Pf3oA&#10;rRv5fXjGOw79cetd34I8RXXh7WYNYsnKPbtu4JHbpj/Oa85OeCRjP61ctZnEmBz9T/8AqoA/qJ/Y&#10;q/aPs/Gnh220i+ut9zGoHzEdD2xknj6V+nNtdrMgkQ5DD/Pev44/2efjPf8Awx8X211FMVgeRS/U&#10;AAdx29P/AK9f1GfAn4s6d8QfDFte204d2UZGehz/AJxQB9QKwYcHr/n1rI1i0+02xdB8y0+C5756&#10;1fDCQFemf5UAcfoWqSybrOQfMmcE+1dalxvTDHB/zmuC1RX0nUVu1GEJ/n1rrLS4ju41miOQwGfb&#10;8KAOJ+I3hS08UeH7rT7iMSGRGXnpyK/ls/a2+DV18NvH95Ese22unLR/LgDceQM45z6V/Wq8BfKq&#10;OPcetfml+3b8AV8eeC7jVdOtw93ZbpFx3wCQP/1UAfy+XsPlSMrkgBiO/qccY6f/AK/WsZ/vEg4x&#10;yPYd/rXpvirRpdPuJLWSNkaNipHTBH/6s/1rzidCrFWXOP8AIoAotwx3denpTkO0ghsEfrSMOSBx&#10;1/D6/SheCMj6jnFAH0N8D/iNceBvE1pPHMVRzhsHHX3+vqK/oR+EPxNt/Fvhy3vEcM6qu4hgeD39&#10;ecf4V/L1YXX2adJM4IJ6Z/zxX6Zfsm/GhtPli0q6nK4wmGJ5x0znIxQB+8mka0rgDd6Hr+HI/wAf&#10;eui1GcXtgR94gfnxg182+H/FKXEcUkb7lcccg5yM9P8AP+PrWma4kse1nypA9enSgDqvBWoCCSXT&#10;Z2AJJK8j8xXq1rhJllj5Df0r5vS6TT9bW5ztAYA+mD047f5FfRGkS+fbJKhyCMgigBvjrQYPEXhq&#10;5sp03+ZGRg4Ocj0r+Wj9rz4VS/D/AOIt6BCY7e7ZpFOOOD6Adz1ya/q+hnSdTE568fhX5Kf8FFPg&#10;2uteHB4k02H99ZlmZgP4T16D/wDVQB/O9PCi5ABH4YB455rLaPaxGMgjOeufp0/pXZ38BhmeIoUI&#10;4P0BHauanhdvnznA4z1JJ6gUAUsZjLNyR0yOv0H+P50zlVPb1HQ+2f6AU5SUHzZx06en8u9RyD5Q&#10;SSceo5z/ACoA+jfgr4ybRtdtzI+2NiqP14zxk9O/9a/Xnww0WvaEl1EMsnHTdn8e/wCXX2r8END1&#10;GSxu0kV8EEEnP9K/Yf8AZW8bR69pKafdyBpM+WwIOAOMHHvQB6ffWcls2/bjaev+70P/ANbt9K+5&#10;P2c9cWXTEtZHGY2Jxn+Fh+g49K+d/EfhdgC0YO3accY69q6n4PahPouppag7d4Kk+h9P8mgD9FFm&#10;S3k2QjLHv1rk/GOjtrGkTxOclkYZx0JHHrVbS7uQ+VLIxIbGf859/wDPftbjNxbNt5DKR/nigD+W&#10;79sD4ZXPhb4g3pC4iuWZ1YLgHnufXHb6eor4Rnj8qRkYfMMdR+n4dv8AIr90v+ChXgC6S3bxDCu/&#10;Yxy2MAKwOR/jX4jXdvF5rySNg4OfqBwO+aAMlUzGGzgL+p56f09PQd67Ebz83I5yOOntVgu7B1BY&#10;kevt6VVwS3Xjd68+/tQBZU4Y85A6n6fT8/y9a+q/2ftYutL8QWNyJNqKy9+Nv+T3x/Wvk1HO7HUZ&#10;9fboPpXtPgTW4dJeKTf8x4PHf14oA/pO8EyprvhaCX75AHPGcEZGf5da4bxh4aMgd9mVOSenHPrX&#10;G/skeNo/EvhaC2d/MZF8th7qTz+PH86+oPEGiebE52ZyPbnpxQB+dfiXRTazPIFJx2x6/hmuct9S&#10;eFQm7kEeo5/T/PXFfTPjfwo77yUGD6jrn+X+cV8y65pstlM4K5A4I9ef/rdaAP0C/Zu1pmsrbyPn&#10;KuV/B+nH6/lX3JYTmTyzOfmyVxj34zX5dfs2eJjZPLazHIDRkduh/rX6d6XcJPGZI8KWIZcdcHk0&#10;AYvxHsJb7QpRvIBUjA/n+FfzqftGaUnh7xPqlo4CbJWZQTg7W7envnNf0o61btcWMqE5JH1wcV+A&#10;v7cPhqW08URXuwRi5Ulge5Tv+XX1oA+GfC2p/ZnKI3IY9CSMDoQO/wBeP61H4yvDeMFU4OAR24x0&#10;z/L/AOvVLQmtLcLG4Jx94dMA52/4e9c7rty8lwFJBC568cZ4z9KAO88LXUkMYMcuAR7HH1/Hscew&#10;617DpeozSLjdv2gdDyO4/D1/lXifhq1eW3BAwCCT259f/rf/AF67bQr+aGYQxMdw6E9jnt356UAf&#10;Vngec3qrFJjcMrjr+f8AhWb4v0U2s7SIvAJ9hnPX8+Mfhx3T4X3UsurBJyBvKu2CDjnBOPc81714&#10;18N+bbGTbksCeR/nrQB5t8CdYe28daUshJH2qJce7EAH8M9a/bHwjKraXZMeSm9cfjz+H0+tfhr4&#10;CibRvG1jNISoiuI5O+PlcZP9c/4V+0fhSRbzTdolJEE2MDP3X5H/ANagD2K8lLQgJgDPHft2r8//&#10;ANrbSzd+B9V2DJjjZx/wHJP88/lX3gf9T5ceMLnnqSPSvlD9ozSpLnwjqcMa7swScA/7JOc/kKAP&#10;weklxPISc7T1HAKsOnNVZnTcd5GMZB9CcdP845PrTL1hHNKjHjdweOVH+enasmW+LxkjcTnn06Y4&#10;A96AK15dATkKMsQAR24GcE/lnrVeSRFYPjae3qOcdunb8c9s1jy3YW5Jzghjx6cYySKabosuFAAY&#10;n+fX680AdtYlriAIOcDg9enUH0/w71oeH9RksdRVSdp3HA9cdD65P0rmfDtzKzhCQRn/AD+fetW5&#10;SW1nFz0OTnqO316f5+gB93/DHxIytFubIIyPfJ4yRz+Vfb/hHWA9uCG2jaD06dq/KT4deIjFKkZb&#10;GBxxnPPJJ9a+8vAfiHzLNPn3YXaf8PwoA+tfhxrtq18I/lEkdzn3If5ePT8T+FfRGmKpuZizkoxy&#10;B0Gf58V8N/C/WlXxELdAzsZI2zz2bp+Nfden3KqpbaCxdj+PTg/UUAWfEO3+xLnyhk+WT9fb+lfg&#10;t+0Arf8AC1NdLNgmQHGOCdo/l/Sv3r8QuDoVyQcEL6kV+Df7QAZfihr5BPMvP4gHnnse9AHgNwqs&#10;wZuo5xn17f4UlvAqnOeh4yPU8ZPTPp+NWpVO8MDkdcckfr6fnTohyDnjnrnAHQfz/OgBJYN68DJ+&#10;pH510nga3a28RwTOACgPU4446j/CsdUZiecMML9Q3Y844rqvDETDVoppgRgN6HHvnv8A59KAP0j8&#10;AamF0+yUngxrnp29RnpX0zoV2CkZzkH/AD3r4h8EanGILKLdnEY7dz1z78fn1r6w8L3w8pMN1H04&#10;/rQB7hDJuUHOR/Ouc8V3Ah0yTOMuQvJz3J/TFaFjcb4euce9cz40YyWUECclix647YH50AZXwwaa&#10;aS91CT5hlQvIGVdsDgemMgV9LWbMQF24GP614B8PNOng0lGPyedcYx1I2LgD8SSa+gLGPy02k5I4&#10;560AeZfGW/XT/CN1dMeYIZpAPUqhx0/+t9a/A+6keW6aWU4JYsehxu+vqc81+y/7VvieXRvAepi3&#10;OWFqygZ4zL8hPXtzX4xY3OJHOMBs9u/XH6UAV7lwxy3JIA3HjBzwCMCrltgxk8cenT8Px9KpTncS&#10;ueWAz2ORz1q4rOIV2uck9OPTjigDOubnEhYDccZznOQT1x7V+kX7NOmG00CJ2BH7jfz33np27V+a&#10;jpvlRUyXchcevOCK/WX4KWX2LwonGCqIv5KDjn+tAHReL4yY3x3HY8de/Svhf4p2h2yvjIcMPqQO&#10;3p7ivvPxIoeF9x6+3B9s18VfFS3JhkCng5Of8AOOgxQB+bPimEw6k5bKgHJ7++Tz+f8AOvV/hlcH&#10;z4zuJwfX8MAf55/KvPPGyEai7kfNzznGR64/xrpPh5ceXdJ6gjPGc898UAfftjqbzWtnaREiR8YA&#10;G7k8AY+p46Cvtj4R6P8A2bo0bXBIaeQru7kp1/DOf5V8I/C+RNR8SQzzEtHZJ5hGR1VTt9/vYr9M&#10;vC+nvHp1lbEYMEOXC8ZeQ7jz+P1oA7+wihFyDCoRYQWbGeo4/rXM/FDxPbeGfDk11cOQLSCS6fHA&#10;xGhIyTwOcflXoWh2iWyYZVDMcE5zuwOc18iftueMIvDvwvvLGKQi41h47JcdlJLP/wCOg5xQB+NO&#10;q6hca9rt/rd0257uaWbJJPLNuOT3PP6de1cvqE4kmCAggdD16857/wCfzN67u/LjCxH5mOSf5fTP&#10;5VzwZsksScnv3/r1oAmunaOAKSVA5PqQT19h/WvVfgjpz3+urclMjcqAdBy3UH6dcZrxjUnyhQMS&#10;cgDae568exr6y/Z60kxtFK6nKEyk++cDn9fxoA/R3wvtCLHGciMD8APavS1fC9cY9+x/WvL/AAqM&#10;xqCORnn/AD6d69CEgCgck8d/woASeUBTgfl3wev4V55rkpMbYP6e3SuyuJfkweQP6815zrku9CGJ&#10;yfxP0oA8V8RODuGevcnGMdv8/wBKp+DtDl17W4rCJMqvzv8A7K9ef88VLrTb5GycL836c89vSvpH&#10;4D+DY2tY9VvSDNqO6UHJLC3U528dC2Mn0oA968HaJeafp9sspMLOq5VeMKeEX8BzXsVhFHFEEQHC&#10;cc/0rnLCGWWYz7fUr25xxj6eldVbrtjAI24/yaAOR8f+I7Hwv4Xv9X1BgsNtC8r5IHyxjcR9TjH4&#10;1/Pz428Waj4t12+169Pz3kzy7eMAv90fRV/P86/TP9t/4jRad4Wg8IafIftmryAPg/dtomBbIHZm&#10;4weuDX5QXrxIpAG0t+nP59P88UAZwTMnIyevPQ/Q+9LcgJGQQOB0z+n+P8qLdRNt2gAEcZ747j9P&#10;zPvSXUD3ksNqASJXAHPqeP8AH19aAPSPhjpkc1wk04+WRjI/fbFH6/7xIwP14r7Q8FB7i4Er4LO2&#10;4g5wA3bpxivmPwpAthYjy+DOwjXj+CM5bn3YAflX1H4BjbKZbA/T8ev+elAH1R4aUYX1AHr0+ler&#10;WjBYgQcn059PWvMvDiYRQeQPU9frXowYKnXFADbqT5Djk/0rznW58KwJ69v8a7C+uCAeeK8u8QXW&#10;1HKnpnr0oA8v8RX21ju5zx9M+o/TjnNec/vtR1BbGDkZPP3suRyeOTtHP5Vu+I7s7mYNlgQF7/Oe&#10;mO/4VqeBPDM9xcm8cbhGOu0kZP3sfX27UAe7+AtDEdlBbRRBVkC5I6BVHHuMn+tfUGjWC2cAXZtJ&#10;AJ9z68V5x4A0korXEqbC4GNw5/LsR6V7Dwo9hQBk63qMelabPeSMFEak5Jx261+HXx3+JEvxN8fX&#10;NzbSn+zbINDAOxXd8z9cDcen6V9z/tjfFpPDnh0+F7C523mqKYwoJBWLOJH69+g9TnFfk+115MZl&#10;J+Y8+vT0zz/n1oAvX11lltYhknqOv0x/h261jTTyS+VZW/7x5W24H3j2H68D8TVRppXZ5WbG7PHT&#10;r+HGep44/Gu8+FHh648S+IhfKnmpAQIzzje2Bn6KMn27cUAfRXwm8Jf2RpUeozgAp904PMzD5iDg&#10;HCLkc+3vXrcQWRgmeDnnPf1Jpfs0Gm2cWn2wxHANnTqepYn/AGj+n0q5pFv583TIHQdfpQB6l4V0&#10;8fKW6j/J/wAa990G02oDjA4/T2rzDwvYeWqDHQfrivbtItsIM9SAaAOps48KvOf89q1xgJj0qpAo&#10;Cj8/8/yqSVtinB4/rQBSu5goNeda7f7VOTwO+f511WqXJCHHA+vNeN+KdTS3jkZmwBn8qAPKvHWu&#10;i1Qrvwefwz3z17dhXz9Fp2p+I7wSQAxK4JDkfcTPUdOW9Pxq94o1SbxDrL2MBJiiP7zHUnsn45yf&#10;b616t4P8NMgS3+Yzy4ZyRyF7YJ9sUAXfAHgGC3RHcGc7ievG45zj2r6e0bw7DGRJKACOp9SOn4D6&#10;1laD4b8mKNgCi9F+nc/jXbS3cGl2rNK2VXJ5PX/PegDnPEuu2fhjTmnefYUDMVGOnr354r84Pit8&#10;SJPE+qOkbMbeE85bIZvQDpkd/evVv2gfikLl5NGsJMSSZEjDI2gdf0r4qnuXklGw9fU9vU9OT3oA&#10;1ReAF5pDwueo6n8vr71b0Szvtc1OG1t0LvJJtQdQW/Pjb36/h25QTPdSLDGSM9Ae+MAkg8gDt69v&#10;Wvs/4O+AUsLAatfxGNnGSTyypngDPQv1PtwaAO88I+G7TwpocExAMmCUY8b3PDyH17hevHNZuo3D&#10;TynH3j/n8c10Ou6iJXZFOxRwAOigdBj/AD/KuQH71vXOc8daALNhamWYZ5z/AC9e36cV7b4c0wCM&#10;ccEfXiuF8O6Z5rhgvBxx/jXu+gaeFVeBk/SgDqdJstqjIxwP1rt7SLaOn6Vk2EAA56/061vf6teR&#10;QAkz7AeMVy2p3YjU81p3t1tGc8/Xj6ivONb1BVDbmz/SgDn9c1RVQ4OcdOevr6YrwnXtUaV3WNz+&#10;H6Y611HiXWCuQZNp5/yK8Z1PVIlDtI2AOD1+b0A/H0PTntQAXF3FGDcSnKLnaDxnb36j6k/hXhPi&#10;vxTdeIJ2sbCMtbAnc2Dhj3PsPQelHi3xXc30503TyDklZCDwAOi/pz612vw+8JXutFImj2QDGSoH&#10;PY59Rx+VAB8NfAuoa1fpc3KbLaLjaO59ffNfoB4T8OLaxRIEwBj8PQdMcVg+C/BFvYW8cdvHhVAH&#10;avY3kg0W0M0uAFH8qAC/v7TQ7EyyEALX5/8Axf8Aixe65dy2NnIxt1bHy926YJHp3/Cuu+MHxlhu&#10;JZtJ02bcQSGI5x+f6+lfJM87zn7RM3zN9eM9efy/SgCQNzmQ5Z92c4JJ759vw9PSui8NeH73xNqC&#10;29qNsCEeZIeMAHJPft09cjoK5nSrO91/UotKsE3u7DcR0H49h3NfWujaXY+D9JjhRAXIyBjmRum4&#10;+gHYUAPSC18OWKWVouJAo2g9V/2mHdj0HpWVbxmVi3Vj165yaazPdXJlkJYsSSTzn/62TXV6NprS&#10;OpHIwcHr155+lAGvoelFyCR359/evZtE0rAUkYzWRoWkBQgx/jmvVdPsBGo45HP/ANagC1Y2mMcY&#10;HWuohi2qP8moLaADBNaAx6dKADGPpUEsmwdafI+wZzWDe3e0HnAoAr313sQ5PH515/rGq7AcNggf&#10;r/WresaptBJOAPT9K8g1/XdoIDE/n+negCpr2sj51Vv1yBx0NeYXFyZ5DuOcnr1P+H507Ub1rk7g&#10;2c/549elVreMyMAo5z25xQBLbQGZgqjIOOnfB9K9I0LRcyDKZOf89v5+9U9C0Z5GQsM57c8cfjz9&#10;a72/1TSfB2lSajqc6xJECxJOB06fyoA05rzTvDVg99qDrGqL/F2r8yv2i/2prjU7mXwz4RlO3kNI&#10;me3XHI/zwPWuU/aC/aT1DxreyeHfC0rJZBiGZMjd1BA9vw/GvJvhl8KdT8VahHdXEBcuc5J5J985&#10;/Xr3oA5Dwd8Ptc8baik1xGz+aSzMVz3yef5f1r9KPhF8DrLw/BDLNCrSYDdBgNgYPY/ma9C+G3wi&#10;tdBtIj5Cq+Bk8E5/L06V9HadpUVhCHYYCgf5/GgCDR9FhsbcKqhcDr0/OuU8beNNN8P2kjtKoIB7&#10;/pj8qp+P/iPp3huxlJlC7eOvOfTHrXwf4r8a6j4v1AjLLEc7VJ4A9T9f89qANXxd4w1DxZqBiiLF&#10;CxwvYj1Pat/wb4SmvmEpG2DP72TGC2eoUdvY59frVbwH4EudUb7TOhjtQTubkF/QAenXn0r3xmg0&#10;2EWFgACgC8dEHoD3Pr/k0AQRQ2+lxJaWiKHjxgDGFHv7/X+dS2lsWbJJZnJOevX86ba25diw4J6+&#10;vP09a7XSdHaVg7LjH+I6fp2oAZpGjs5ErjOfr3/+vXrOj6QqKo2c9v8AP+e1JpOjBcYXtjNeiWVg&#10;I9vH+NACWNiF7V01tbDjjj/6+aW3tcdRx/OtEDA44oAFXbwBTz79aQ9cVBLMEB5yaACSUKB6n9Kx&#10;bq8C55waiurwc5NcbqWqBQQGx1/HpQBNqWqBQeQce/X1Fed6vrIGcNnGf8/5/pVTWNbCgncfT3P/&#10;ANbvXm+oajJO7qGwCefXP0/GgCzqeqvI+Ac59uuPoSa51pC+eASenU/p9etJ823r06/T/wDXWha2&#10;TS42jOevGefr/WgBlvamRs4zj1IA5967XS9IZ8EL0/z6Vc0jRWOPl5/CvS9L0naB8v8A+v1oAq6V&#10;pCqF+X867uzsgoHoamsrJY1DEdKoa94m0rw7aPcXkqoIwepxx9aANm4u7XToDLO4QL1zgV8c/HL9&#10;p/w54Gsp4IrlTNtIVUILenr7d/wr5s/aQ/bHstKW50fw/c+ZOcqNpPbqfz/OvyL8XeONe8calLeX&#10;s0kzSE8ZPHPAI/z6+lAHs/xZ+PWu+P8AUJ5JJ3WF2IUbuMc8jBPX3rxLSfDupeKrzy4kZwxHOD0A&#10;+n59q7X4d/CTxD4qu41WBthK88nOR156e9fq/wDBX9ma20uKK71G3BcYwCB9T/n/ACQD5s+Bv7MU&#10;9w0F/fwMA2DhlJH0H/1v/rV+oPgX4bad4Zsoo4o1BQDJxjJx9K7rSPDmnaFbKiKqBAOg9OnFZ3iD&#10;xXZabbuTIFABxz14/p6mgDQ1TXLTR7ZlBACe/T8PWvnbXPFOqeKdQbTtEUyIOGk52qD6n8D+P51F&#10;NLrvj3UfKsgY7EscvnGfp+mSePSu2jGj+C7IWdgoluh3HO09+vU+/wCVAEOmaBpXhK2FzqBEt2wB&#10;IbqT2JPUYrF1DU7vWJy2SsQ4XHYew7Dv+VU3+06jP592SxJzjPGfz9a37HTy5AUcD26celAFG0sc&#10;sFA4Pt+p5rtdL0dn+cjAGfw9v1rY0zQsYyPT8fwr0HTdJEePl5/PrQBmabowXHy8j/IruLLTgvzb&#10;cn+tXbSwVR061vQW+MD/AD/nigCCC3CKB3rSjh2474z2qZU2j/P507t7UAKBj3/z+FNZsdO1RPKF&#10;BP0/z+tZ090BkE0AW5bgKODzWRc3mMknH/6qzrvUNuTmuVvtXXacHigDXu9TQA7m+nIH+Ncbf6yA&#10;Dg4/z7VgalrKqGAbJ/8AretcBqGsnJCtgjPfp+HagDotS1rJO05z64//AF/yrg7/AFZm3PuyD0/r&#10;/k1lXeozO2AxweevY9gKzwskrDdyRxx7np/ntQA+S5dyeeuOvpx1/LmpYbdmAAGSe5HT/OavWmmP&#10;KeRnvxx6f44H412mm6Ixx8uSfbH+fxoA56w0d5SMrjtj0/z0rv8ATNAwRxzx+tdFpmiAYJXA4/z+&#10;HpXc2OkhP4cev1+lAGJZaQoCYHHFdfZ6cq4OOn9PStS3s1VQMfXitaGDGMigCtDbbR0wRV5IgB0p&#10;+FUZzyK57WvEdhpELSzygYBPX2zQBuzTxwpl2AA9TivK/G3xP0XwxZPPdXKps7kj+ea+Vvjd+1b4&#10;b8G208C3YaUKcBeeeRz/AC+tfjn8ZP2nfE3jueaGG7ZLZidqjcPXrzj+tAH3N8d/20Uia407QJw7&#10;8qDu9vXgfkfxr8svG/xN1zxbeyXWo3TM7txliQc9vavL7zVbm/lbczOzkE85z24+ldd4U8Cav4kn&#10;VIIWIYjkcjHfr1oA5HyLvUZtqBiWPbvzzjH8q9t+HnwX1nxFdRtLE2084xyeOnTjH0r6s+EX7Ll5&#10;cCK8voNueQWGcjv3/P8Aniv0R8C/CXRvDVpEvlK0iqvJAzkdMdcUAfOXwk/Z0h0uKKW9g2kAZz1O&#10;K+4/DXg6w0i3SKCNVwBxjv26Vu6ZpnISCMfh9e9elWGii3h8264x+mPbpQBm2OnbQMLj17Hj+VWb&#10;pobUHoCP84H+NVNb8S2OmRGOJgW/U+n+eK8a1vxg87EbsA+pP6/5+lAHc6p4gt7XhfmP14Hbr9a8&#10;y1XxNJMzndnHH+GOR+lcdfa48jPtf9fwP9OvauZlunmILdD2/wA+tAG7eatJKu0Hk4/H1/z/ADrC&#10;3NMV2jJ5BHp169j+Bq1bWc0zEgcH8c8dSPb/AD0rrtM8OzSOpkTgjP8A9agDkoNPnnIVVJJ6ex+v&#10;brXZaZ4caQj5eo5H8h/n9a7zTfDIBDBOuPQ8Z6f54xXfafoKqRjj8KAOM0/w4qgZXJPTtjHb6V3F&#10;hohUg7cDI7fpXXWWjjYMrnp2xj8vSumtdNVcYGSPagDAs9IMaj5cH9RXSwWIUAYPPtWnFaKoAUdM&#10;8/57VorBjjpQBSitgB06f171eSIAZ645/wD1VYVQufQUuBxt5PNADQuPwox6fyxTwPQ/5/xoHJ57&#10;/wAvpQA0duf/AK9KOOccfzpS2T15PrTfX+VADj0549qQDjGabux1P481G8oCn2oAl7fWomkAzzj9&#10;apyXYA5NZk96F5JHHrQBqSTqAT9az5bwL0PFc/camgzz/SucudbAyA3P+FAHVXWo7cnOCM/Sueud&#10;YSNSc4LZxz+dcfd65nJZ8/41yl5rm4Eb+Tnv0x+WaAOuvtb+Y85z/nj0rl7vXWAODgn3/n+FclNq&#10;TyZKnI469KymumyWJ5bjjr24/wDr0Af/0PxGXhj6n/PapRj649KFTOc0MuFPPHuKAAjgf5/Cus8J&#10;+MNY8I6nFqOlzMhjI6HHvXIseRj+VSjJ5xx1oA/fX9kv9sqx1+1tfD3ia4CXChVVmbr0GTwPzr9Z&#10;9I1Ky1m1S7tXV1buMHP0/wAa/jB0DXtR8P30d/p0phkjYEEHHIr9n/2Rf22Ldlt/DPi+7CSAhQzA&#10;/r6/5/EA/a2SyQ9sf57VnS6cOeOnqOmf89qn8N+JdM8SWMV5ZzLKsgBBBBBz3rpGt1PPUmgDz640&#10;zHzY6/5/znisibTMZ4wO+B0/L/PvXpj2meoz/Ws6awQnOOn/ANbigDzCewbp0/8ArduntVOBJLdx&#10;jjHHH/6q9Gn04Y4Gfy71jTaWSOmMfy/lzQA2zkW7iMdxwCMDP9KwtW8MrKjKy70fPb/P6Vqx2zxN&#10;8x5HH/666K3nWdRBOuc9G7/UUAfnZ8dPgTbahYT39tACw7D0457V+SXxH+Hk+kXckaxbV3HqBj3/&#10;AMk//W/pb8Q6Ok0D2867kkHU9/y/KvgD45/s+jVYbi/0uIBzk8fT+tAH4USWslrcMrkqOevOefb+&#10;tZd0qDAXoM+uT+Az/P8AKvpD4g/Dm/0a5kSWAqUPXjr7mvnjU7ae0ldWRlGMZwcY78fpz1oAwGmL&#10;JtY53Y6jOPX2/wA+2a4zWdPJzcxHJPoO5HTOeK6SaQAF1OW/Lp0/w7VlNMJlZG4JB4ycdOnf+VAH&#10;H2109uxUnIA/EfyrrvD3iW70e8S5tXZJIzkMOOM+me9cvfW4jk3IMKf88e1UonaPGOCMmgD9xv2P&#10;f2z5bSe28N+KblijYVWYnAJPvk1+43hXxbp/iPT4r2zmV1dcgjoffNfxJ6T4ivNHnjmtXKlDkbTj&#10;vnPt+Vfrv+x7+2lLos9t4d8T3WIm+UE5xnjsO2OP/wBdAH9E8cwPHbtVpJjj3ryfwf460nxXpkOo&#10;6bcLMkqggqQc56V3kV4MAE0AdKrg8etO7jHGfWsaO5zjnrirqXGce1AF7HByMg1zGt6SJlFzAuJE&#10;5H+HX9a6FZlI5/8A1Yp5bcpBoA5nRr9buM2l3jzV4574965zxLoaSvuWPjn9e9bWuWE0JF9YDDpk&#10;4HGcVPpmpDV7fypR++QYI70AfDvxr+DOmeLtKlIiAlAJzjnt3/D0xX4NftCfBK88NX00iwMmxifw&#10;9B6k1/Ux4g8PXDFyw4b8c18S/Hn4Jab4q0q4cQBpQp9M988+354oA/lkvLSS0neOZSpXjHTH4VT6&#10;kH0r67+OPwY1Lw1qFyYrYgR/lx3z7V8jzQSwSNBKu1l6jpQAzPJK8gfXmlXPJz69vzpvGOOOlNDY&#10;IH+R9KALcbkAAHk/h+leneBfHV94c1CNklwpbI5x06HpnNeWjnLA4H+HWlDMCDng89aAP3I/Zw/a&#10;Ehu44NO1GcbHxjd79Pp6En9K/R/T7y31G2S6tiGSQA5zn9f/AK1fyweB/Hl/4bvonSVlCHPHb0r9&#10;qv2Xf2i7DxBYxaNqtwN4Xbknrj6jP6enrQB+gTKygqvQY6ZP6YpgfGcHnvj+XNaESRXcCTwMGQ88&#10;c1C0LLk4xjGfxzz/ADoAWK6dQO2MDn0qhrFv9riMsJ2yrzkcdOhB/Pv7VKcjkjGT147n0HehSRn3&#10;x2zz6GgD0X4aeMbiSMaZqE2Xj4y3PFe9xvBdRjjg9Pevh26e40u7S/sh0OcD27Z9K+k/h/4s/tq2&#10;WOUgOv1zn3oA5j4teCbfWtLmURA7x6evHFfgx+1B8B7i1ubm7trUgqxJOMZGeR+XX+Vf0r31pFew&#10;tGwyDXyR8ZvhHD4hspQIQwKnsTnjoaAP5LLuwlsbt7KcFAjYOR1A65/L/wDXWfe2+3BXkHH48dR+&#10;f419w/tL/A3UPDOtz31nblEDEsNvXbnAHbpXxb5bqvkzjDLgEe+OR/np0oA5KRSpI/z9cVFggnHH&#10;+OetbV5DtIYYJz7H6Y5rMZSDkjH+PT/9dAESsVIIOCK/S79iT9p/Ufh9r9poGqzsbSRgi7jwcnkZ&#10;7Y/P+n5p4BxnjOa0LC7nsZ4riBtjxsGUjPBB60Af3FeA/GGneL9Ft7+ymEqyrkEEfzrtpIRjIHFf&#10;gb+wd+1yEa28I+I7sBjhRuPOQO31r959D1my1qxiurVw6uucj3oArTWgJJAwT+FY1xYghuM5z15r&#10;tpYAen+T2rPmtjjbjGaAPMWtn0+6WaId/fpnkfrXpFpieFHzncAay7uwEinjkdKz7TVxayiylGAT&#10;19KAN67tAwK53DpXwp+1d8C7Dxz4VvJooN9wkbMuAPQ8c9x2r71BDxgk5PrWFq9jHqNrJbyAEMp7&#10;Zz/n/wCtQB/Gl8S/BOoeEdbn0++h8oxMcZGMgdCD7+teNyI4yuPlHUEd+/8AnNfuv+3H+zndTm48&#10;R6LaBiAThR3/AM8V+I2rafPp11PDOmGU9MY788fpQBybxkHB7/iKYpaJs5xj8auXMZLEkbSAffv7&#10;96z23DLUAdho7RSMGY4IOPpxnv2+me/pX6nfsTftDTeEPEVt4e1K5Jt5m2/M2cfn2B/rmvyLsrk2&#10;0gbkZPP06Z/nivUNC8QXOkTQanp8hV4mDKcnPvj9c0Af2aeF/EltrdjFeWzhw6g8HIPHau0huOh6&#10;fWvyF/Yn/aatfFei2mgatMEu0ATBPJNfqdY6okyK6tkN3z60AdLq1sl9ZshGSAfWuU8L3f2Wd7GZ&#10;8Z6Z9a6WK63DBOQf8muD8QQGxvUvYgdmeaAPYo5CVO35iP61zPi3QINe0eeynQMHBH44q1o+oR3l&#10;qk8PI4zXQE715HWgD+XH9tX4IS+AvHVxqFrbMllesWBA+UMeoB/mPx96/NnWIlWZVAwOeg7+38v/&#10;ANXP9aX7XPwMsfiZ4NvVEWblI2ZGx0IH65x0r+Wj4g+GLnw14gvdIuoWiltpGTBGOnX/AD9aAPIp&#10;Y9uDySf5Hrmosc8nFaE6nBBHIGOvX046Z5/zmqB65PI/T8qAGhm3Zzj+XvXo3gDxLcaDq8NzG5UI&#10;wyFPI/r1/oK84yPTmpoZTGwO7AGPbnPegD93Pgl8UYNY0aCB5zI6BDjndg9P5c19gaB4l2qG3AA/&#10;me/vX4H/AAN+JNxo2oQ20kxwrKcZ6+o/Efma/WPwF4xt9UtIykgJA45H3eMdPQfl70AfXuoaiJ40&#10;ulIycDPX6V7t8Odfa608Ryklx+hHGMdvpXyFY60JrYxSNjIGPxHGT/P/AOtXo/ww8Ui01I20j5Z2&#10;46n6genFAH2ZGcuJF43c+/NcH8WvCNh4u8IXen3cQkEkbDB9+3/6q7mwZZoEdD1wR/hWbrhlkhNn&#10;GciQY45/WgD+Sb48+BJfBPj3V9KSIrFHI20YHA4/yfyr58uoSrO5PBGOx+nbr2x+Nftl+3n8D2s0&#10;Hiyzjy/LTNxz+vv/AJ5r8ZtXtRATzguM+vfnn/61AHISj5yxXGD3PB55wMev/wBftUDDoWHVu/fH&#10;X8K05om9iRyOMf57+9UmO0YXABbI9fzoApBSrZHI+n5/5/8A1V9lfss+OhoXieG1nk2x3DKoOTww&#10;7e9fHJGct9PfPtzXWeEtZl0XVra+U4MLhl7jgjkCgD+nHS4YPEvh6C9iO5mjGTxzgc4//V+p4wtP&#10;0p9M1ZZkG3Y4b/HA4z/j9a84/ZM8f23jDwjDD5gZyuCM5IYYGDn9P8a+nNV0YrKJwuCDn+h9jmgD&#10;2XQL5LqyQYycBx9D9a9QsglxartPH8q8e8GxJ/Z6RdPKyh9een58+1ej6RN5TGFmwUPT2NAHzF+1&#10;d8ObbxZ4Iv4HiLuYmOF6+35V/LZ428Py6Hr1/psiEGCRlzjrg/pjviv7JPGunR6ro88LAZdCv6YF&#10;fzHftg+Az4S+JV66w7Irli2e2Qee/c8jNAHwmNyBoyCHyfbn/wCtn/69VZVZSd3BJ4GDnHt/+urV&#10;wGjmIdcHJJyOnsR7e1Mk24GACec8dD2x160AUthx6Efh7f8A68Vp2N+8DRqOueq9evp/hWaCQ59T&#10;05xSEjAbPI/z/XNAH6+fsKePzbaqumSvgPtYDoc+/Xt1HvX7eSWy31jHOMEOoOB71/LB+z18QJvC&#10;vi/TpGfaElXOD/e/wr+o34Ya3b+J/B9leQHcHiU9uhX2oA858U+H0lV/k6+nNfJ/jbwn80ronIbp&#10;j19fw9fzr9Btc0wSI6lOD7f5PFeAeLfD6yrIzJnrx+GBQB8wfClpNM8TwRkFUmbYQOc+nQ4H41+r&#10;Hgy6haxt3bq42n6jk+4r80LTTH0zW0mjXGyRWGBkYU8/5NfoH4J1SE2ISNtxjdWz04I60Ae9F4pb&#10;YgDhlx+P41+Qn7efgWe90aHVth2QzGMnHA8wcc/hn/Gv1qsnbYdx5B4+lfIv7WvhY6/8PdWggB3r&#10;E0qHHO5ORQB/OBbae0cs0Dg714xzwVPcf561zes2zpdFwOCQMcY/X8/Svao9NeLVWScMGP8Afx0+&#10;nXg1jeI9BG/zGUEDv6fj6c//AF6AJvAltJcW6xEAgLg5Az2yfr7fjxV/V9Ok027aVdw28kjuPy4/&#10;z71p/D+38otEykE9c565B/Dt7ZrqvFukcO6DgY4PYEdcfUY4oA2vhTqh/t+0jL8ySeWRkc7uR25H&#10;0r9I7jSl1Tw7BOFJJTt2x2/x/Kvyp8G3aaXrlpO52vFKrHkYxu6/Wv18+HzR6v4WQKchR+YfkHrQ&#10;B8iatoDWfiBGUYyx69Mfp9Pw96/Uv4eXPmaOWQEebHA/0+X/ACBXxb4u8PsL6OXZtJY89evGPbnp&#10;ivpf4Ya/EmnWVnIwHm2ar/wON+n4UAfVENzIYVQKMtlSc4//AF14z8Y7Oa68OXW45LxOOPUjHevX&#10;bHaYYZEyAexPcj8a5H4l2YvPDky4yQh4PHBHINAH8zXiqOWy1XUbTGDDO6ntgb+Mf1/GuMF5I2VY&#10;5ySvc5x+A/zx3zXpnxktzYeO9asuBIs7jgHgE9R9eteL7pkUFQRtLc9hnjP9PWgCpfOyyq0RyT17&#10;5A/D0qzarJLGd5yM578ZPv8A56c9zBPIszbsZAXuf0H40ltLIBwRzjt+OB+v4fhQB1nh5il0Njkd&#10;D/vdOD+detX2ltcWAcAt67eeg6enX1/KvG9MnihljbsuCMcY9h6d6+pNAsjqWj7tuWK7vp6cCgDx&#10;7w3qUunaiqnOVP06ng//AKq+3fh74kf7GPNfkKc9s845/D8enqa+I9dsW0vUS6jABP4f5+teweAf&#10;Enlw7Q+3GBz7e314z9KAP0p+Ddyl14jZrcs5DwrnGOp74z+tffGnTorbJ3Ckk8Z5znofw6V+e37M&#10;t3aTSy3MjYDzQruOeoPIx9fevvywu7a4upfLOSJMcDp2z0/GgDrtbjWTRpnQkZX0P8q/B748IG+K&#10;WuZOT57L9SPT25/wxX7v+I5Xi0Of/d6ep6Ac+1fhH8eCF+Jut5PzrMCAM5zxk89/pQB4XOzbgCTn&#10;nr64x1pLZcA7sDJB49up7Y+p4pshG8lOhYnntnqR/wDX61Ytwobbj1+vrjP+e9AGnZIeevGM+v49&#10;ePf866KyZ4LlDwAMfQZP+Nc/bY3jByRke4yfTj0Pr9a6W3aPkgchT75HegD6E8Fax5clugPIRcZ7&#10;A9jg9fxr7N8IagkqRqTjOAD14/8ArnHJr84/DOriO+iRyVAAHU9j/nivtnwJqStFEd3K9+evoT/n&#10;t3zQB9c6XOSgz0/zxXPeMbuKO4tYpWAU4HXoXYAe/OaXRLrzIge5xx/n/wDXXBfEXUzDf2iqeDc2&#10;6nt8qtuP8uaAPffCESro1mFcqTNJnAOd2efavVbJQYzICcMSea8n+H9zBdaZax5LFHZvpu5HP+e1&#10;ezLtCDbwAKAPzz/bZ1i3i8OmwhG57t4kGMj7p3NjkZ/ya/Lo/KvzDJP647Ee3+etffH7b2pzPq2n&#10;WJPyq7sADgA9M46/U1+f9w2FwTgNn3yoOAc9O/tQAzIdm2jcT164/wAipp5QqZXgg5GCeDjsOf61&#10;mxSjcEAzuIP4e5/pSTuVUAkjIPQ9D/8Ar9qALekQfa9dtbcDPmzIR9cjODxjPPWv17+HFv8AZfC8&#10;SkFWdj1/2BjPtX5PfD6L7Z4u05cZw/mYHYqvXJ9Tiv1y8IqIfC9gh7oT78/5A5oAXXv9QdvGCc8/&#10;0/Gvj74mW/mLKMYAU46EZx7f45xX1/qzbo2ORwPr16mvlj4kRERyjGc/QcD/ACKAPzN8fQst9IcD&#10;O7rxg85HPrUHgdpPtionUt93pjBzk/nz+NdB8SUVbtjjIz69Ccd/r7VyfglRNenackY2kZySxwBg&#10;fj+PFAH6Sfs96RNd38F04/dy7mlB6EAkhSR7gHjtjNfqRocCrZx5bcQij/gTHnn1/lXxl+z74Pvt&#10;M02Ka6hCC2jjj24x88nzYznJHOT+VfdWiRCQBNmFBHsM0AaloYreJ59pzHz279SPrX5Eft5eNp9R&#10;8UaJ4Rhm3pZRSXUq+kkxKpkY67Rkexr9gNaaK20yUkY3ADjqf8iv58f2hPFdtr/xU8S6nEwKC5aG&#10;Mj7pWH5AQPwP60AfPM7soO/BAPr09MH6/wD66zmulyGY8Dn6kf5/T3qO6uSxbHG4nkDHXrn8B/Os&#10;9XYxl87QePz9P8aAJYv9MvoIE3E5zx+Q+mP89MV9+fCK0FhYDKbS+xVJ6EDr79a+EvBjrP4gErLk&#10;Jz342kdM+uOtfoJ4CJEVnGw2naGOMH7/ACMj3znvQB9jeGWCwjA4x9O/0ruCx2nnP+PpXA+Gv9Qu&#10;Tjp29a68S5G1s579vrQBXvXIB9CT7+3+fxrzzWpsoRjPXuARiuxv5xtOTxzk9sHv0/KvOtZmznuT&#10;74znPpnNAHk2rt5tx5HTzM98HHc19yfDKz/s/SYkUMwsrdLf0HmS8sBjqOozXx74Z0WbWvEYl2B7&#10;ayO5scglDkA4/vOAPz96/Qfwbp7WsMFlImJQBLLnBPnOMt+I7flQB2ujpPGVjkY4jJBJHJJrbv5h&#10;BZzSMduFPJ7Z71PDEsKbR1PU+pr51/aa+IsHgD4b6jchwLq7je2gBzzLKpAPH90c80AflJ+0J46X&#10;x/8AErU9RtpAbSyItYDyAVh4JAOfvNkn9eK+d9QV5ZDADgnAODj6DGPxzWy7797HLHlmzg+//wCq&#10;qjKsmEYEFiM+wPp9RQBAsQgtjKvJ4X275I9h60vh+0k1LUzcqxJQ7Vz03NgD8v8AJqXWJkitVROC&#10;3QYzwe554+ldd4J06SCzF2Rs8vc2e5djgD8vSgD0LTFi+2R20QBjtsRrjOPl6kH3Oa+rvh7bkKjN&#10;/n178df/AK1fL/h20Z7gfIRj+oI4r7C8A22yNGYH3+vvQB9DaCgWMfLjgV10kpVCOh/lXM6UhjiD&#10;dCcfh9K1ZpTgk/l60AZmqTYUjOTXkHiO9Kxvzgn/AD9eK9F1eY+WRzk+/wBOfrXz7418QDT4/lIL&#10;DcFHXluMkew70AZWmaZ/wkeslYy7wWoOSo4L9Dg/U4GPf0zX074c8NNpr22m7Gdkwz5YnDN0XvjH&#10;Q5PXNcX8GtPji0q0nnVQ8iG4OMkn+4D7+pr6Z0S0jlle8KZLnq2efp9KAOp0ayS0tlQHkZz069/y&#10;rN8aeI7HwxoF1ql/MsEcSMxZjgAKCSc108YSGLOcKB1r8wf22vjJHLFH8PNInzLMQ9ztP3YuynH9&#10;7qc0AfEvxS8fXfxJ8aX/AInvidhbbCmfuQxk7R+Pf15ryS6uzLL5Wc8j8/Q9fx/+vUV/fpCgRSMn&#10;k/8AAe30rC87CuxORwT1zjPAH1oA1nkuLyWOwskMk9yRGi47scDP1PAH19K/QD4S+EF8NaKk5GCi&#10;GFScfMx5d/6CvlT4HeCbrxBro1aeJsbzHFx8uepcH/ZHf685r9ArtIrG2i0+24jgUKBgD35/XP5U&#10;AYU7+c+xDwMdDjj0x/n36V2/haw8xwSuASO3Xjt9K4u2Tz5hGo6nsD+Jr2zwrp3CMq8e/UH2oA9R&#10;8O2e1VJHT/Ir1fToQBnGQMYH1FcjotqAi4HOB7eld/ZxbUGBjNAF9eBkD+g/rmqN1MuOlWJXKD8/&#10;161z2o3Oxcg0Acxrl/5asM4xx1/nXyL8U/F7QyDTrJleec7Y16jd6n2H8/09p8e+J4NIsZp5X2fK&#10;eT6Af49K+XPDGkz+LNdGuXJLl2bAI4SMdfYk+vbtQB0Pgzw+9vbRXM+ZnDEg8DzJDyxBPO1f17dq&#10;+kvB2ieVH5siZkc7mPv2A+nasDw9oUFxcxBIiyRZCjsFH06euO5r3jR9HggiXcSjAe3HtQBes7fZ&#10;GGc9QOO306fnXzj8d/iZB4Y0x7a0ZTO+VTt26+/pzXsPj/xdp/hPRppnuxE0a9f7ox6++e1fkb8U&#10;PiPP4l1mW9VzLtyiZ6dTzjNAHG65r91qd/PPevl5iS2DyATwAMce+OvpXMm8BBTO0vyxJ6Lnt/Ks&#10;p70PIZZn3AdQR95v8ODXbeCfCtz4u1uOxtozKFKmRv4Vwf129cUAe0/BLwEPEF8urXMfmxxuoXjh&#10;iOg56gdT+tfa2oywaVZLp1u2Nh+YjjcT3H54FReE/Dlh4J8PRW0UYR9mF4wQDzk+565rjNav/Old&#10;CeCScZzj6UAY9zcGSU/X07cdat6TbmaYcZ7fh9R/j/SsmJTK4UckY7+vTn8K9Q8L6WThiOD/APq6&#10;c/59qAO58PaaFRCV5OOvbr7V7BpVmFQYHTHtXN6LYqAmRg/56V6HYwbVGRQBpW6BRnr+FR3UwUH0&#10;FTuwjXHp6iuc1C72g89P8+9AGRq1+qK3OAK8b8R6yoDMDknP+c102u6qsaud2B7f59q+e/FniOKE&#10;Pl8HnAPT69PXvQBzniTXUTcznCgEk8HAHqfSvmvxh4xuGc21mcOwOMc7VOeDjue/TH51b8Z+NlBC&#10;QHeSx2qO57H6DPA71keAvDGpeMdUEKwEh2y7nqB3/WgDT+Gvgy68T3ihgxh3HccY3Z7de3qMc1+h&#10;/gnwZaabbQW8ce0IoHTk/wAqT4e/D2w0GwigjiVQB6ck/wA/qe9e7Wdjb2kPmMNoUZz6CgB8CWun&#10;W5kZgqqM8mvkX46fGWC0tptH0uYeaVwWB+6CQAT7n+tdR8Z/ihBpVo+n2EoFw+VUA9fU/Qf0r89d&#10;SnbUbt57hzI+75mPU+gHrj2oAgW4mvZftV1ksTuznv2HQ++TViGK61K8TT7KMvLI2OPfn3rOmmkV&#10;1toRulf5AACMfQetfUfw08Djw9YDVtZQLcnlu5RTjCjn75xye1AG54J8I2Hg3SBPchTcOo8xv7zf&#10;3VPJwO9Pu7ua+nMspyT6HpjPHbjtxirWpag99KHHyIo2xqOwHT6+/rUdlbtMw2jrn8z0x+VAGlpN&#10;gZmGBwcdup74/l/WvX9A0n7pAznrxWN4f0XJVmXA9D0znPb8q9j0fThGo+XHT+X+NAGnpWn7FBx1&#10;rtbW2AUDoB1qtZWu0dK3EXaOBQA4YXApGYL14AoYhc1k3d2FzzgCgCO9utobnGK4fVdSCA88n8f1&#10;qfU9SAB55+v6V5Rrus7Q3z8/4jigCjr2uEK4BzjPf8K8i1LUHuHPzZyO3GPpVjVNRadyM45xzzWI&#10;uZn2dduP5etAAkbO21eT/nP+fyruNC0RpXDsMZx/Xr+H+c1X0TRnncZGRx27duvSt/xZ408OfDrR&#10;JdR1adYyg49S3YDigDa13xFovgbR5tT1OdY0iUsSx6+wFflp8avjj4i+JurPpGlFotOUkKFOA3P6&#10;jHP9PWj8UPi5r/xV1Zre3crp+7CRrxu54J47npXoHwm+D15qtxFd3keIu+fzIJ9/UUAcR8K/gjda&#10;3dJeXiZDc8g9+uenOO3Sv0g+H3w207w7axLFEAyjnjv/AD/p9K6Dwl4Js9It44LaIDaOw5Hr3/Tt&#10;Xq8MEFjBvl+XHcmgBtrClnFubgD168fzrxn4lfFKy0G0khjlUOAQOe//ANf0rM+KXxX0/RbSS3tZ&#10;hvHp/KvgHxJ4m1HxJqJkZjI7H5FBzjvnnr70AdN4h8U6r4r1IzzyEjJKq3Rf9o9PyzXpvgD4ctqJ&#10;S8vwRbKd5zwZPbk9B3zVf4X/AAwmu9ms60m2EDeA+eT6k56Y7V7/AHt/DHGLHThsiTqcYzxjHbig&#10;BLq8hhiFjpw2omAWA6j0Xjj365+lVLa3LMq5yfb6/wD6+lMtYGLbgMk/rn/PSu70fR2kKPIOR/np&#10;QAaPo7Myu46dsf5616vpGj7QoxnFLpGkqoGV4H5D2r0KwsFULx1/P60AFhYLGAMdf511FvbAYJHF&#10;EFuM7iOOPatFVwKAEVQAMUpwBSE7evaqVxchQaAJJ5xGD3P5Vz93e4B55Hv/AJ5qvd6gFzuOB79z&#10;XC6nrAAKqf8AP+eaALmrav5YIB5H615jq2uDnDc/XrVPV9bG45fk9vb8K4K6u2uGPPr+Pp/SgCxf&#10;Xss0hOcgnr/hWaqkttzjPuAfw/z60Rp5g9jj/IrcsNOkmYDZ06fTrj/GgCGysHlYBBnOO3+c/wCc&#10;V6Fo2hY25HHHTt6Ve0nRNpHGf1zkV6Ppul7EDYOBj/61AFXTNL2BeODXXwWywgMwwB1zxUbNbWEf&#10;nTkIE57YH4V8vfGb9orQPBNpLbW9wrXBBAVSc85A/WgD1rx/8U9C8G2Ur3E6IyA9WHHevx0/aB/a&#10;n1nxRcXGmaFKyWwyNwI+YdiP6cZ5ryn4u/GbxB44vp5Z7plhJO1Acg+n5V4Fpnh3WPFd2IrOFmDk&#10;dck9eO3v+H0oA425t9T8S3+/LSyyHv39Ovevrz4Hfs16lr9zBdXkLiMlOW9uvf8ALp9K9s+CH7Mt&#10;4pg1DVrbAcj7wySB3r9P/AvgXTfD9kiRxKgVQOBjNAHDfDb4H6F4Zs4Qtuu8Ac474617u72WjQbF&#10;2gKBx17dsVX1XXrPTYDHG43r/T07E189+L/HcrSCC1Jkmc4VVySc9gKAOv8AFvj23tVfLjcM4XPG&#10;en4815vpugaz4yuP7Q1gmCyB3bG4yB0Lcnj0FP8ADvhaWVxr/imQAAlwjY2pnnj1P8q29X16fUQt&#10;lpg8myU9RwW9c+lAF++1q10qD+ydAXBA2tIAOcDt6dP/AK1c7FZPM/mOxZmJ/wD1AentU9hp+Ogy&#10;ep//AF5rt9M0YsRuGP8APp+OaAMux0h52UlPTj+o6f55r0PS9EVQDtz/APX/AJ/hWtpujbdrbev+&#10;TXcWOmhQOMY/woApWGmKuPlxjn3P1rqbaz2jgYx/n+dW7e2AHArUjiCjp/n/ADigCOG3UD6VaAwO&#10;OMUdP89KjeZVHXBFADyfxNVJbjGQDwM1WmuRgnPNYd3fgd+TQBduL0DPPNc7eaoFzzxz7Y/GsbUN&#10;XCbhnHbr7f1rhNR1wDeN2CeevbsR60AbupawOcnofQfhXCajrYXdz/n/AD3rnNT1vJOxsE/1rkbi&#10;/kkHJyO/+OKANm81gSZ2nJPv7f0+prn5ZmkYNyQ36+v+etRosjvycg/5Hb2rXtNNeRgcYB/HGOg/&#10;CgDNhtnlPyjnr+P+feum07RHlIyuSe2cdP5n866LS9CYkMy9MZwP1/KvQtN0ULjA6d/8P/rUAc7p&#10;2hbNu1cHj8K7vT9G+7lcD/PfNbtlpW0DIwf6c/j1rprayVTkDAGO1AGbaacIxyM4+lb8NuFA4z/n&#10;pViOHHbpU5KqpZjgUAIsagc9/wBBUVzdwW0ZeQ4ArlfEXjHSdCtmluZ1XaCeTx/nivz3+O/7Ynh/&#10;w5DLZ6bdrPONwwDnnt0zigD65+I/xq0HwfYyyT3Ko6gnr+g9/SvyU+O37Z13fibT/DzkgkgsGYY7&#10;cn19sH6V8b/FD4/eJvHl/J50zCE54/kMfhivn+VrnUmOAXyOSDnPoD+lAFzxj491rxLfyXV7O0zu&#10;ecg8nPPsfX1rlLDTtW1W5Cwhm3Y6D17/AOfxr1jwt8K9d1+6CpbEknr164/TIx69K+//AIS/sxSK&#10;sN1qluEHBAb/AOtQB8ifDj4DazrlzFLLDlePU/ifev0z+FXwF03QYUlvI13jB6cE+p6Z/n9a918M&#10;eBdC8LWwCRqrDHOOmPT+f+eOsjmluZVttOjyeeg4+uf/AK+aALWn2dnp6CG3QLjHA7dq7vRdFvNT&#10;YHYQhHWr/hnwcyqL3UztA557etbGveOdI0GE2tgQZAMfL/hQB0SQ6Z4etvMuGAYDvXlXij4hNMTB&#10;ZkBF9Dyfw715X4j8cXWpyFnkwuO3QfgR27V51d6nNOcqxwQf8/596AOu1XxFNcOWZsk/Xj68/wCR&#10;XKT38szEljtP5c88j/8AVVNFlmAHOc/XH+eldHp2iTXAHBHPA6Dn0oAxYrWW4YBBnHt144//AF8c&#10;10+leHpZSGcYGQR17f8A1q7jSPDhVVBTAPPAAwM9OMV6FpmgbQOM5/Pp+tAHGaT4bAAyuMe3+f1r&#10;0Gx0EcfL+n5V1thogCjA446j0NdXa6WiDp1/z70AczZ6OFxxnH+ea6m10vaMgZz+RBHfNbkVjt7c&#10;1oxwKo6Z/WgDOitQMY6D26VpJCBxjGP89KtLGFJyPT0qRcc47YoAjWMDoPp6c1Nj3/yPxpo4/HOK&#10;eCOc9ulACZ6dqTkf5/nSnpnGKbnp+PtQA3oMjt6UmfwxTSwxk/59KhkmAzz1zQBMTjrxj9PTmoXl&#10;Azk8/rzVCW8VcjP/ANasmfUEALbvy4/zmgDYluwmR3rMnv8AaeDnOfWuautVRRndjNc3ea2gX72M&#10;fTPX/PSgDq7jVFUHJ+v+f61zt3q4Ucnpn6/l/n2ribvXFCnDcj+Y47Vy11rTsG+bHr7igDs7zWhy&#10;S/X365964681k9A2P0xXOz6gzn73AA6j25/H+lUPOY5UHjp9OwNAGlcahLIwzwAenH+fwrMaYsOv&#10;A/P3pFR5DyPvHr9en41bh06WTA24z3z/AE/woAogvJwp9O/X/OP/AK9WYbKSQjA/H6+/U109noT5&#10;BK56de//AOquttNDIxhMc/Tg0Af/0fxjnspbeQ7gSBjqMfUfpj86pleoPb2PH8q998ZeArqwuXBj&#10;4GR9MfTHb/61eOXOlNbOSRwM57c+/rQBzrRnO5SSD/KnKCmNp4P8qmBwxXb6/wD1v84q0bRWUOnG&#10;PQdupz60AVGAcjnjPoPzx71bsdRvtJu1u7NzFKnIIPp0qosTI+1z09c8kdP/AKxrRWJJiCxzkdz1&#10;x6UAfqn+yV+2rfeHrq08OeKbhjAWCAsxOMnr+VfvF4F8f6J4z0yG+0+5WVZFDDBByT+fb1r+MaNr&#10;nTrhbiElHQ5G09+vPTiv0G/Ze/a9134eajaadrMzPZbgnzNng45Hf34oA/p2EYYZBzUbQ47V4t8J&#10;fjP4c+IujW99YXKuZAp25HGexwa92jZJcMp/l+lAGRJbBu3+TWdNZ5B4x65rqGiG309f8agaEHrz&#10;QBxc2n9Wx+Hv1rHbTblL5Z0nIHQr0GMV6E1upPIz796qy2inO3qPy5oA831K+u1Itp0+Qnhv8+n1&#10;rF1DTFubbypx8kg785z7Hv8A5969Mu9NS4QpgE9qwXtfKYQXQyg6e3FAHwf8ZPgFp2rWdxqNnAC5&#10;54Az9fY9en5V+UXxR+Et1pck/wC58sDPrz1yTx/k1/RvrGkedasgQNGw+ox+VfH/AMWfgxb65p9x&#10;LbRKWIPYDuD2/L86AP5ytc0OSwkdHX5Oe3TB/wA/0rhLuGSKQupAIyePpzx/n2r9Bfij8HdS0uWY&#10;NARtP4f5618ceJPDU1hI6MpwM5yec/T+VAHk8hE+Y34J59c8cdcd8elYj/K54x2xn+tbN/avC5kJ&#10;AB7ensD/AFrPdC5zjBH6/jQBSDcbSen+RWzpGrXOl3KXFs5R0OQVPII7e1ZLIFO5fy/+vTN5HGPX&#10;pz2oA/XH9kX9sO/8M38GgeIrkm22hcs2MdP1z+dfvB4M8faX4t0uG+064WUOoPB9fUfpX8YVhql1&#10;YzJPauUdMEEHBHuK/Sr9lb9sTVfBOoW2i6/cvJaPtU7jwufx46YNAH9K8OodQxxn/P0rWivFOOc+&#10;nNfOngL4maP450qHUtJnEiuoOM8jj+XvXp9vqRz8x4/x/nzQB6Wlwp4B5P8AOrsc2Pf0rgoNRJ6H&#10;NbEF9uHB59/egDrNyum1uf65965K/tJtOuBfWnHOWAH9K04rzIxnB+tTmRJVKsMg/wAqALUE8Gr2&#10;QzjeByPQ15X4i0eGaR4tmQ3Xr/8AWrprj7TpE/2u3JMZ+8tXlksNeTzEHzjqP8aAPzm+PfwF0/xP&#10;ZXFxDAqy7T268f54r8JPjl8E9Q8L6jczwQMSCc++OuB/nvX9YXiDQxMht3TIPf8Az+PWvz+/aK/Z&#10;7h8TafcXllCu5d3GOoxgjv26enrQB/Mi8JUsjAgjrn+tQtGUJJOSM/8A16+mfjD8IdU8KalPIkBW&#10;Megx35Jr52aJULJJwc/5/WgDPV8fT/OKVjkAnp+fOOabIDnIFIN3GDgj3oAkCng9fbP+civUPh78&#10;QdU8G6vDe2czRlCvIJ9ecjrzXlyAZ+YZJ9qmVmBDL9PqfpQB/R7+y3+0TpPjvR7bSb+dTdBQOSB0&#10;9f64r7oNpHcJ5qYIYA8Hgj06/wBK/k8+FXxR1XwHrlte2s5RY3Unk9M8n2r+iX9mf9oPRfiZoVta&#10;3E4+1qiqQx5JAHQUAfRFzp/lnp09B61lSQMhI659M/p/OvUZLJZlDxgYODnpn9O9c/daWcn5eeOo&#10;xxQB57PCJFKMNwIP+ef/AK1L4c1Wbw5qgnzhCckdiP645roLnT2jLEjn/OMViXViWIJHK+38v896&#10;APqnRtetdVtYpYWyxHI+o9K07+0gvLdkYZyPT2P+NfN3hXxA+jyJEx+Xj/8AV6V9CaTq8F9AJEPB&#10;HP40AfCn7RPwVtfEul3Oy3Uvhj90cn2+tfz4fGr4SXvg3WpWW2KRhjnjvk4BwMd+tf1z+JNFj1W3&#10;fC5yOpxzX5g/tP8AwDttXsrm+ggXzgGP3c/p+VAH4A6R4Sk1MF7hxCg5y2M/XHf/ACOK5DxDpdnp&#10;8pS1feeee5/Lg17d400DWfCerT6ddhoowx4yQDz1Pb0rxzVrdS7Op3F8Hnntnj+fFAHEYI7c1Mpy&#10;oUdPUf1qW4hKngcAkev+eaSMNgcfd+nQD360AdP4P8T6l4V1mHVdNmaJ4yDkcdOnf8/0r+kP9iH9&#10;qiy8Y6JbaLq12ouY1UYZhuOOxycntj6elfzLFOrEY6e3f9a9n+DnxM1f4c+JLbUrGZowj5IU9efr&#10;26/pQB/bPZ3UV3As0ZyDj3qdkBHSvhj9lj9o/SPiZ4btUe4BuQi7gSOfUgZzX3NDKsyBlOQelAFO&#10;W359RXGa/o5kU3UOAy8nHevQyOCMVWltxIhBGc5/KgDi9E1ITQ+RN8roMH3x7f8A6q0vlMpI5U/1&#10;9q4/XbG60u9W7gbCZ/D3zXUadcxXEKyrySB+dAHAfErwVYeKtCubOaFX82Mrgj2/HPOP84r+Zz9r&#10;P4G3/wAPfFV7e28JFpK5PAyPbA57fh2wOlf1TXc8BHlsck96+HP2pvgXafETwpdi3gV7hY2ZWIGT&#10;gZA+lAH8qd3AyN6EjrnOfX1rGmQ89/X0zj1r234mfD/VvBPiC50jUo9pjdsEg4HX/P8A9evHJo8O&#10;V2nIOfXHGevHFAGRkjIxjpXQ6deqluYpSMLnkmsVozu6c5/zxQrFOFOAcUAe/wDwZ+Jt/wDD7xfa&#10;apbTNHEJV3YPvnP+Pt2r+l74A/GbTviB4atJ4pwZTGu4ZB5Axn6Zr+SQTmNwyHByD+Vff37IP7QV&#10;94M8R2mlX87eQTt69un07UAf1AWOpbuCf8mr97tvrOSM8nH9PpXhHgzxpZeIdMg1GylEiOoPbv8A&#10;5FenWWqhjtLk5/HrQB1Hg/ULe3dtOlfBPTP0r0SRtq4QZJ/GvnXVpGsLtNSiJwCCR9P8a9e8M+Jr&#10;XWbVGU5dQM9+lAG3qunrqFi8Ey5Ei4Oa/nx/4KD/ALPEWgao/jfSIAqysRKFAAPHVse47c1/RYCJ&#10;E9jXy/8AtJfCiw+IXgm/sJolYvGxG4ZwdvX60AfxvX1vLbyGIgYB9jn8etY0qAfe4I7Yx/n2r6D+&#10;MXw81DwJ4u1DRLqIoLeVlHXkZ4A/zivCLmIplgME5zx7889qAMotnvngU3J71IVP09PbimFcAMDn&#10;P9KANjSNUl067iuomIKMD/j0Nfoj8Cfih5gitrmXn5cflyCc8+1fmquQff8Awr0fwL4mn0TUUkQn&#10;GQeCeAPagD9/9F1WO+skuITwRyf0P1rpNM1F9P1WG68zaQ2c9Bxx2z6896+R/gZ8QbfXLGK3kl3F&#10;wOvO36n07V9P3FuxjWQKQF5/+tQB+h3gnxAmpabC4fcAPxI7nHY16YsaSAFOv+elfHPwd8SiGJLW&#10;UnKf+gntX2Jo91Dc24dRzQB88ftC/Dq08Z+Db22uohIRG23Izk44GK/lz+J/hO68MeJb/R7mAxtA&#10;zbQR0XPAHHYCv7EvEdpDdabJFKm4MpGMZPPp+Vfz2ft3/CCXRtfPimCHy7acFTkY5yfT8ufagD8n&#10;3G4FQuQfr+PX/Pb0rFuovm67j7A8DP6fX9a6u7i2zMpBIJHP0/l/n0rEvAu3e46HPOTkEd+vegDG&#10;Vm2bV4yRx688/wCf6ilEjqcqeAfy9+1RhirbhlVHXH6Aj39KezcDjB59ecGgD9KP2Ifiv/YfiO30&#10;Sa4AjuW2ru7Nx27e/HXnPOa/eq2hh1fTYrtORIgII75Hb/P4V/JH8PPE9z4Y8RWuo2blHSRSDnGC&#10;D7V/Td+y94+PjnwJZPO/mSbACO/THHrQB7npWbFivIEg245xkDj/APVXaabNK7iY9H6/nzmsa809&#10;xkjqvzAn1HNbnh4wSTmC5YbG+ZR/OgDrWia9tnRfm+XHQ/1/p9a/Hb9v/wCFrXNqfEUcGTA24kDr&#10;kDqe/Q9wPpX7hWculR2yrEFyBj3NfHP7Tvgm38U+Fr6GZN67G2+49O9AH8oWt6YscxaNTkZOMkf/&#10;AK/849a5uY/uyEyx+mecfh19Ovr6V618QtNbQ/EV7pVwgzbSsgJ4x65z+fv9K8tl+YbVAA+pHf8A&#10;lj9aAMSNQxPfAPqPxJx0qOSMjqc/5659P51dmQbiVOSf8+n1qqw6AHOenP6//W9aANXQr9tN1CK6&#10;RtpVhjH19q/pg/Ya+IqeJ/A1lZSzB5IIo0Iz0AUdf6fzr+YQEqwYcE89f89a/Wf/AIJ9fE8aT4gj&#10;0SeXbG20AE8dR0H+TQB/Qdf2QdCcZyM+1eU67pAffgYz174/DtXtlg8eo6bFcJyHUH9P/r81zOr6&#10;dncSODigD5B1zQNt0zoMA54x9PX0r2P4c3t20sUAA2yxdcd1HHqaZr2i/PkDJHX1/wA81T8Jrd2F&#10;9EIzgRzFfoG9fbnFAH1dpZY2yOTnco/PpXnXxQ0l9U8P3UbDAdGXp03DBz7V3eh3qyW6xvklSP8A&#10;64/Os/xmjy6NPGo5GR17ev4UAfzj+NPD8ul+KL2x8oq9tPJHnHBXORj+oNcdf2cwDwzLuPBxjHB6&#10;c/lX0p8fdDOkfEK8wm1Z/wB4cn/P514re7H8styQOuOeP896AMjwzbiC9bZk/NjHTK+nvXX+KMGz&#10;fdkjHPQ9Bxzz0Pf+XFYel+VHciRV5H+c5rf8UqJdPJ2EEqenqB1H+efTmgDw1i8dwkwGdpDAkcHu&#10;Cfcf5FfrX+y7rA1nwrbKSGLoVx7rxx/9avyZaARp8y7yfm6cHB5r9Cf2NdeRZBpgGPKkzt54DYyD&#10;/wDW9KAPrzxVoYZw2zByD0/Tms/wNa/Z9Tstx2COV1/Pkf4//rr2PXtLWdC6gEDofbPX2/CvKJmf&#10;R76BlG0Jcj6jetAH2boTQvpyH7x59eP/ANVZnjCDz9EnRRklGGffHameBpEutMEkzksecemev+fx&#10;rf8AEln52nzog5O4/XI6fjQB/Nn+05oqaZ8TdS2DYJ2DE+/P0r5qZVEZUDg5PORyRzjt2znn1xzX&#10;27+2doR07xuk4G0SoyjjqQ1fDpdyGXdjoBx0x659aAKDKiMEU8nuePfkVXDOJECtxx2wOvPOf8/n&#10;UsyoAWUZI/U+me+faqRAEi7QAfTvjOT/AFx+tAG3ZuzzLgYxxkE+vUj6+34ivuP4VwrqGjRf3whX&#10;HsMgnH4V8O2jKFXbzn8/8jNfbv7P8ouIIoWxIUyuT/T+eKAOI+JmgLHLK6qQeTnn29/yry7w1qU1&#10;hcgHgA9+fT37+lfYnxP8Oo6O2Oucf19fbvXxjf2z2OpbWOBv645OT/hQB+vX7I1hFqWmi+yXJvI4&#10;2GOOmQR+dfodpKrBNLEsYLmXaT7+/bivgD9iW+tv+EfvYBGAYby3k98YIAyc8V+gLTH+1Z4IRhBN&#10;k+x4/nQBveLY2l0G5QNggdufyr8Jfjm2fibr6ucgSEAemMck/wCGK/dnxBcRjRZ9xyTxn1zX4T/H&#10;jyj8TNZYc5uGHIHORyD0yeCP/wBVAHhrMA27PByM5H6A/wBO1SRqyq5Xn0+nt/n9ahRSp356HP8A&#10;n/P4VYh2YAxuIPXp156f570AWbG4LXDK4wBweD3568//AFq6yBRGjvGuCFOG654z9Oetc5a26Ll1&#10;HDde2ecV0CtttpPYgH8vz/H3/MAzNK1VbfV41Jx0P69M19rfDnWyYl2nIBHfr9P6++a/Oaa/a21k&#10;bc7QwHTBPp/Ovr74Y6yJFjZH4Py++cAc80AfpD4Zvg8KNu6fTv8ASvN/GU0+p+J9NsIBuEk0rk5+&#10;6sa8n3z6f41f8I6kpsy+/G3J6DgetZOi51XxjG0hJWGNhjPUzuFzyPTr+HtQB9j/AA8sobawgjCg&#10;5UH9ORXqUjCONmI4ArkvC9tbwwMEBBjwmD0G0Y4/xrpb9itnMw5IQ/yoA/Gr9snXY9Q+IFvaqCDB&#10;EXP/AAJyOPyz/PpXxtdSg5TJwAF45P15/wA+1fRn7Ud61x8Vb4ShcxQxxjac46kZ7n1r5okl285D&#10;Nween/1vX8KAJrfKtngn8OR2Pr/n8apXswX5WPPQd8k9eO3T/HpT1mEa/IcAt17BcdPX3NZ9zINh&#10;3HBLdu4Pbpx+NAHsHwZtBe+Llmx/qIyeenJAx0x3x/kV+r1gvk6bawLwEhj9sAr6V+XH7Pls03iG&#10;6kOTny4x0yCzD0/z1r9RWcgKh/gAX2+XuPT0oApX7fIy4yBz7DivnL4jQbo5WboF5Pr9fy7Z/Gvo&#10;S8kCg4HJHYf5/OvBvH8fmQSDoQp59Me9AH5tfFGAC7lUHIzk9OMDt/UGofghoy6j4s0+2uRlJbhG&#10;I9REcnPT/wDVx9dz4nwbriRscEnp7DmvS/2a/CNzqOs3GpQfIdPhCgjkl5jtAANAH7A/DO1R9Etb&#10;hRkXLPcMMAD5TsXGcdMcfSvbdLOcIDgkjv3PXpXmnhLRBpdiLHO/7NFFD144UZ9uvUV6fplm7Sqy&#10;jbGo3fQ9hQB518dvHEHgn4f6xrGWZrS0mcbBkq20hTntyep9fWv5xNavbi8vJbuVsvKzMSc8biTk&#10;/iefev2U/b38Zf2X4Ch8NQttbV7kLJz/AMsYBuI7dTjIxzivxfu/LklJPIU49uxx1P8AnNAGFcpj&#10;dEeh9+Dn34zx1HWqFzKYYXQHJIAHzDHX07fT/wDVVy5lG844Vc9v4vx7jt0rl7+Yy5Qcg9SfqOe/&#10;sOf0oA9T+HNl5lzvQZaUqg69/ve/XivvDwMS90p/hGF45xjke/4/hXx18NrXy4opH52oZO44PQfy&#10;5r6++HyqxUkEkkHp3+n0oA+wfD7f6Kq9Dge/t+n1rp3lPLA4A6/Q1ymgHFvjPPHA59+o/wA+1bsr&#10;n7w5z+nrQBlahcY3cn6dc8fjXmeu3ht4Xk7jp16npxzXZanNx97OP/r9P/11xlnpz+J/EVloyMoQ&#10;t5kpJOdo68D17UAewfA3QreCzhubmMt5oM8u7vtJEYI6DJJOK+vtCtZCwuG/iAJIB+8euT/KvPfD&#10;2gQaXp1vBBGFkunEnHGI14RfXC9/517Hpy7bZBjAHH1xxQBdZgiFz0UZ/KvyO/bc+IKa14xsvBVu&#10;26LR1NxPtb708vCrxnoueD61+oXjnxJZ+FfDN/rV822G1hklYjrtVc8c9T2r+fLxl4hvPE3iDVPE&#10;t/L5txf3EkrZPI3H1/2RxQBz1zcpEhjhI5wB257jPU89+KgtzJhm9CevPv1698DGKy1M80xbqMjJ&#10;J9jz/IY9q0SoVCm4kElsdVJPUUARQ2r6jqMcS4KA5PoMc89/5173Y2DWmj28SL80v7xtoOG7Ae3A&#10;6dv5eZ+CNHOpXscmP3chx9EXDNkjA7Hn8K94mgBIQD5RkDpwP4R/SgDQ8LWO+YZBY/jnPpX114Ns&#10;PLhQkZJOc/zHWvn7wdpjFoyy4Ax17++Pwr6t8L2RiRABgev+emaAPQ7VdsQwc8U24kCqeeR9alVf&#10;LTaBgH+vWsO/mKqQCcHp/hQByXiG+EMLvngZ6E/zr5p+zXPizxSsIQvbK4DlQThT1z9TwPXmvQ/i&#10;P4gWzt2s0yZH/QH6f5zit/4VeB57e0TU5omWRiHP+92Hof8AJoA+g/BuhC3iSFY8EKqkcBQFHCgY&#10;7d/zPavcNOskt4EQ9ulcT4StfsilpyfmXd9D3x6/WvQjIsMBmlOFQZPoKAPNfiz440zwH4QvdWv7&#10;lLVI4ydzHAHp+J6D1r+e/wAYeL9Q8W+ItR8R6k7PLeSMwLMSQhPCn6DqO3QV9u/tufFt9Z1dPh7p&#10;cr4D+dfBW+XAX5I8e3U+9fnJqd0sKpGvLHJHbI7YxQBRmupLmcgcA54JIGOgH+P696s6fZXmqX0G&#10;nWZzLOwA4zjPXj6dM/Wshd6wln6lhlj/ALXQD0J7Y5/AGvqD9mv4cXWta0dfvEIiOUj3YPBILEZ9&#10;BwKAPrr4ReDIfCXheKZ1CyBNin/Zzljx6njPpnrXS38xklPrk5/z7dc9a6nVjDYW8dlbjEcKhVAJ&#10;4xjt/n+dcK7GVwCOcjgdPpz60Ab+h2pmug6jOTnIyfr19fb0+tfQ3hu12xx4GD9P8mvJPCWnlymQ&#10;MnsPcZr6F8P2W0LkZAx2oA7nS4MIMDr2HpXWRgKn/wBasyxiIQd/wrSYhVPGKAK13LgHFeeeItVS&#10;1t3kkOFXP/1+9dPqN2EVznGPSvlP4s+MpFlj0KwbN1dsUT5sY55J9gKAPM/F17c+ONdfTrclrSJi&#10;H/us/ZR14Hc9+K9g8L6LDZQx6dbMBg4cqMAHsOOmKyfCOiw6TYG5WJRLIcJheS/8bk8nrwPevfvB&#10;/hdI41uHjyc5APUkjk0Ab+g6RFawRpGMFhgkjLfy7+v/ANetfV9RtPD+nyTzNufB2g4yTjr+FbCq&#10;lnG8jtgDPpx6kGviX9pL4yWuiWTafZTlruUFYwvG0Z5Y/Tt6/QUAfO/7Q3xVbXNSk0K2uf3UZPm7&#10;TnLjscenYDv15r421O7XzisZ+eTBOP4Qenc/U1b1TUnlaS6u8l5GJ69/X3z1J/rXNx7HkZpScOd2&#10;7P585H4dqALdv5ss6QQIZJZDtRRySTxnvnr2HP6V+lvwA+GUfhrQhqupxjz5NrNkdeB8vqfcn6V4&#10;H+zh8KU8Q6hF4p1C1PkqwNvv7gdXI9u3596++9YnttLsls7QBI4146DJ7k/1oA5HxRqpZmBPJP6d&#10;68vup/McgHp3H07emfetHWNQaaVwDnr6eo7Ht0/rWRbxmeYerHp6cUAdBoVmZ5Ru6j/IxXvPh/TQ&#10;qJ8ufXPHf2riPC+mABGI6/yr3DRrEqFyMAY6/pQB0GmWoRRxzXWRKEQ47VStIvLUDHT/ABqeecKD&#10;k4/z7UAVby4IUnOP89q881vUwoYZ6dfw/GtzVr8IhGc9e9eLeKtdhtonkkfaB/PsOaAOR8Y+II7a&#10;FmZ8DsPX2H/6ulfHHjfxm13JJApLYYjjBJIPQAdh3+mM1s/EPx413cS2Vs53A4JXsD2z3J/Suf8A&#10;Cfhg6jMl3LA0rvjardAD0x6+w/OgDI8M+DZfEN19puYHlZ9pAIxgkDnHrj6V98/DLwDp/h+zgjjg&#10;w5UfNjnn1rN+H/gFoNl1OvLjIXAHsOP1/HivpnRdGjtokyOB/wDroAvaXp0MSF2XaMD6dOua8Z+M&#10;PxQs/CWmSwQygzMCqKp5LY4H8vpXT/Ev4j6Z4M0qVmkAlAOBnk59P5D3r8u/GvjbUfFWqTX11ISr&#10;swRCT8qk+nPPr+AoAreIfEuoeItQlvL2QyO/XB4GTnA+n1/GsOa6WBNiLukAzgH9M+o69P6Cqqyi&#10;JTuPzDkDjjHHevZPhf8ADObW7hNa1VcW6nKI2QD1+ZvRRQB0/wAJvh0uE8Ta6g8wfOiv0QdmIPr/&#10;AA/ga9X1rVBcbba2BS3T7q/Xv759etX9U1CC3gGn2PESnJ7Fjjr7Y7DsK5VFMrf3h/IUAPt4mmkU&#10;AcHp/nn/AD2r0fQdHLMGcZ7dfbnisbRdKMjq23JPU17Voej7dmRgj9P8KANnRNLWNVCgdv8A69ei&#10;2Noqjp6fz4qlp1iEC5HT29BXWW8WBuP09qAJIYwqjjpipiQBTuPXrVG5uAvyg80ARXVxsBHYe9cZ&#10;qWpeWCc8/wCfb3q1qeoBFODyfevLtb1nZuG7pnqaAKetawAHZ3wcH2/zmvGtY1RrhmwT+f8AT+lW&#10;9b1lpWKqxP8Ah39a4skyEnHB6jrxQA7LSsB69ffP9a6vRNIkuJQcZB9cY9M+n5+xqpo2kPcy5Iwo&#10;GT6Dj1rP+I/xU0D4Z6SUZvMvXGEiXliexI9PSgDpvHHxB8O/DPRJLu8mUSgfKoYbmJ7AHpX5ieP/&#10;AB/4k+K+ublDNBu+RB90Z79een+QMVoa9d+JfijrP9oa27mJ2+SPPAXPp06d8GvoX4Z/CZIXiuWg&#10;UHj7w5GPr16//WoA5P4P/BSQtFf6qhL8Hbzz6A5z9f696+/PCnhSOzhiS3j2KoA4GP8AGjwtoUFo&#10;qRBB+X6Z/CvT2ubXTLUyOdoUdP5DFAD0NrpVv5k5AwOf8ivnL4p/F6z0y1ktbSQGTkfKRkc8AdK5&#10;/wCKvxdjt0ms7GQkg4Yjt6ADPXj8K+J9X1PU9a1AFQZ55G4UZ43dMj1zQBFr/iDVfEN+zOWlkkJ2&#10;LnOB0HbOa+gvhX8I1VF17xEuAFUhXyOOoLDHc9B7VpfDD4SxaXEuv+I9u9RkD+7nngf3v5V6/qGp&#10;faFFrbp5VtH91RxnHc9qAJb/AFBHQWVkDHbrxx1OO59vaqNvBI7YK7s/z9/Xj1/Xim28DSsB3P8A&#10;j0/lXe6PopZgSoPPfp7e1AC6No3mEMy4B7+3ua9Z0rScBeMgfz780uj6TtUDb1r0OwsAirgDjGf8&#10;8UAJYWAQL8vSuot4AACR/ntRb2wUDIwOK0VAX6UANAx/+qlZgo/z0prOF5zzWXc3gAOD60ASXF1h&#10;TzgDvXMX1+EBOcY98/pUGoamEVhnP9K8/wBW1oANg0AWtV1jafvf5FeX6trZkJ2n3/Hn/P0/Snq2&#10;tF8qGPJ9eprj5J5Hbcec59+v+FAE11dvM5OcL9T3/n+NRwxmXPYHr3/P8qEhYkcZJ5/zj0rr9K0c&#10;uy7xkf8A1vxoAraZpLTFWYYz9f8AP+fevTNI0TAGRgnH8v8AP+FXdI0UBQdoGe/p6139rYpGMEDj&#10;v9KAK9hp0aAZH4YOPxqTV9d0zw9aNc3kqoEBPOO1cV47+J2g+CdPknup1QoPXH4Zr8ovjb+09qfi&#10;x7ix0SZktuhZTjP0/LNAHvPx/wD2t7XTDLpHh6cPLyMq2QOMdj71+XPif4jat4mv5Li9maWeUnPf&#10;qenfHr+Vc/fnU/EeoNFDmR5CemTjJ5JP86+oPgx+zbqmu3EF5qMACEgnd0A4PpxQB5F4A+E/iPx9&#10;ep8kjQMQFBX+ozx/k1+pvwa/Zq03QIILm+tlMoC/w8jHrnrivc/hl8INI8KafDFHAqFRknHevYb7&#10;WNN0K3IYgFR0yB+NAFCy8P6Vo1uNqKgUdOBiuO8R+M4LCNorRwSM9PUdv8964rxR8QJb92hs2Kx/&#10;z4rzGKHUfEErR2zMFJ+aRgfXoPU/y60AXdR8Ranq9y1rYgyzuTnrtX1LHOMVuaL4f0/QV/tPW38+&#10;8kHHA3H2UcbR/wDXzU9pFpvhuA21mnnXRyWPUBu7E9z9OKg8q4upTPcMXdvXt24HYUAPu7281ebM&#10;rFIF+6i8AAfz9zV6y04yEbVxj2/mf8OtaOnaPLLKCBkcfhz0r0fStD2gZHOBk+vr2oAxtJ0PADuv&#10;X/P4V6Lp2kKMMV6/55rTsNLwF4xj/OK6u3slUAbetAFW0slUKMYrcgtwAM8AD/8AV2qeK3AAyev9&#10;Kt4x0oAaqBQPSnEgdTmoWcKPeqE92AvXgfzoAtTT4GOg/wA9qyJ7xQCc9PyrOur8LnccHmuTv9ZA&#10;6NwM+30oA2rzVFVfvc/5/wA9K4rUNb25+bGc9+eOuf8ACue1LXVUMofrz1x25/KuA1LXB8+Dz6Z5&#10;x/nrQBv6jrgOdpyBnvXDXurmQna3PTj39PasW41CWZuvJz/Icj9PyqsEZyDyPX0oAfI8srlicg57&#10;5z+X+fp1qa1s5Jn+XJDY9cfj/k1pWulNNIGxj8unpXd6ZoXAATOf5UAc/p2jFiARk9P14r0DTNDx&#10;t+Q44HfpW/puh4A49OOvQ46f1rubDS1BAxz1/wD10AYlho+AMDp65GD7n+ldfaacFAwP5VqQ2YRV&#10;x1rSjhA6igCtDbAc4/T+tXFjVVyKkd44VLHgD/PtXnfiz4g6L4btZJ7mdUMfuMY/GgDtb7ULWwiM&#10;k7hQPUgV80fFf9oTwx4J06V57tEKA/xd+ea+Lfj5+2bY6dFLp+iyGWbHBXkD34P4f/Wr8jPiP8XP&#10;FHji9kl1GdjE2TtBPGfxx9frQB9bfHf9sXWfFMtxp2g3BjtzkblJG4c+/wDh2618Calr2p6rfGS5&#10;kaRpMkkknvx9e3T8qp2Fpd6pKI413E+gzx0/n6V7v4I+D+p65PEqWjNnuR+OMe3WgDyLQ/DGoa5c&#10;JDDGXyRnA6Z9vqa+xfhP+zbqetXEUtxDiP6YHX2657f5NfVnwn/Z0t7EQXV7CFVAO3oOfbvX2TYW&#10;Gg+ELJVVVQIABgDt6UAeT+Avgdo/he3SSaGMyDB6A8jHt/L8+teqXWo2GlIYbcKfZcde4x1/Cuc1&#10;TxjNqdwLHS0Mhc4AHc9+/rXZeE/h1dXEn9peImAjHOzOMe5oAzdI0vVvEtwoVSkWeWwQMew/z/h7&#10;ZYafoPg60Wa+ZTJjJyck55rltY8a6P4ctzZ6QgaXkbgAAOf614Rrniu+1a4d55WYHPGenoBz+goA&#10;9W8W/E+e6321iwjjHHpkdBzmvDNR1ue7OWc49ck9f8/nVFzJLgvkg89c/hj+Was2ukz3DhtuAf0x&#10;6/yzQBn7ppW3Hrnnvnnj/P8AjWzYaNNcEbk49wR09M+tdhpPhguVLIMD2r0zTfDCABlTGMcf/XoA&#10;4fSvDKjGUUZ/L2/SvRtM8OqoBC4Axx0Gf0rsNO0IIcbMY7Y6D8PpXZ2WkquOOKAOV0/Q8BTjpz9e&#10;f1rtLHSgqjA5FbdrYAdRxW1Db4AG3gflQBm29kABxitSK3AHSrUcO3nHFWAo/wAn+lAEIjUHpyak&#10;2gf/AFu1SZPp+tNIx2/z2oAXHp/n+dN6k+v9KXP4n3prEA5zz/hQA4njrn/P8qaSMcnP6Co2lAyO&#10;1VZboDp2zQBaLjBGP6Yqs9wMdeBWXPeqoPOR/wDXrGuNTSMHceB+X4UAbst4qg5bArIuNSQcZ55r&#10;l7rWhjrj/PWuXu9aXBUtz/n/AD/nFAHYXmrouQGwfr09jXL3etAZyeK4i+14AnByTn/69cvc6vI+&#10;QCcf/WoA7S/1z5jh+frzz+Vcpd6uzEhWySeen6/hXOS3ZcFmPHbv+feqUjuxAB5z069+lAGhNek5&#10;Gc/57+n55qi0xYFl5IPuep656e/0pqQPLhFBAb8Mt3J9+K2rfSZJMbhkH/P40AZKo249Tn8CPcev&#10;vn+ladrps0z8jAPsSePr+tdbYaBk/MPXH+e/412FpouCPl5/woA4uz0Et1TIz/SuqstEC8bOT19s&#10;dhXaWejAgEDH/wCrua6O10pUPI/z1oA5C10UgjjA+nT1rqbbSkXBIwf881s/Z4YgGY7RXK69400f&#10;Q7d5J5QoUZ5I4xQB/9LrfjX8B7aMz3NlBkHJIB5zzkj6/T2r83PG3wxubCR3jiJC8kYyQT+PH+H4&#10;Cv6StR8M2mpRSNNEJBID1GeCM8V8bfFP9nSK+We+06IYfkqB/L6UAfz9ajpZtUK+VhsDsM4/oema&#10;5+CUQMqTfMh9D7/5z+lfanxS+El3od9MkkO3aRxg9R1wMfX6/hXyzq+jfZGKhASh6gZ79v1oAwJb&#10;ZJ8uQTnrwOvAxjPrVVImhcZAKn9OP896v2ky2swWU5IXuPXjHTn3roHsILlDKmSB+Hfnt/kUAYmx&#10;ZkyoBPfj36/lVQRPA4kifYUJ2/TtjH8/xrR+yS2k4QrnHbPGPaugtbS2uosjkgcdenp+pxQB9DfA&#10;L9o3xB8MdVtBHdtJbCQbhnKFcjOP1/ziv6BfgP8AtIeGviRpUBjul+0FRlSR/hX8s0+mfZ3BTIz0&#10;74A7Y+vpXtXwm+K+vfDzVre/0+Z4xEQSN3B9vegD+uaCdLhA6EEH34OasFQTtB6elfnZ+zl+1lo3&#10;je0ttN1OXyrshQVbHPUcc/nX6B6dqVrqEKywuGB57UAXmjBzxn6ionhBP9KtA5Huf5Uu3jHU9etA&#10;GW1vg9KzbzTo7pCrdR09c/5610bR5GeuajaMHtyaAPKL64n0r9xOhMR79uO/6etcjqE1vfIYuCre&#10;306f/Xr3DUdKhvYGilUHPt/n0rzibQYtNuD5y7kfPr296APj/wCJvwm0/wAQWUzRLlz+Gfb8q/Kf&#10;4vfBa70u9nKQZGGGep5Bxk98D2Nfv3qekJK3+jYKGvnj4j/DC01u2kaSNdzA9Rz3/H/PFAH8zfi7&#10;wlPp8rEx4x2JOfqR2+uc15VNGyPtfp+fQ9/8+9frb8avgddWl1NPBBvj5JCg/wCFfn14u8B3WmzP&#10;IEwAeQMnjOAB3z9fxoA8KkUqflHTpx/+vFVHU9ufp/I1v3Nq0QCMPm3EY9AazjCQBu4BoAox/I31&#10;/wAa0Y7mWFlaEkOpHPHH4euf6elU3TuOmaAWON3SgD9Bf2X/ANqvWfh7q1tpuq3Je0PyfM3y4z+n&#10;FfvF8OfivonjvSINU06dWEigkZ5B75+ma/kmsrkpICTyOR9exz6V9l/s9ftIaz8ONWhs7qaRrIkD&#10;r0GeAR9B9KAP6brXU9wBDH/P8624NSx827IH4frXx/8ACv41aJ460yKeznUvgblz+Z98V9BWmqLM&#10;gZWz+v6f5/WgD1mDUxgYPP1962IL8HGDj9K8rt78DkHGev1FbMGpYCqTk/z/AFoA9IaRLhTG5yG/&#10;GvOdTe98N3y3toCYGIyAeB+H/wCqtiDUxgfNVu4eG/hMU2CD6+//ANegDesb2LXLNbmHBJ69OpH9&#10;KxfEGgQ3di6sgIwc+4rj9MvJvC2olWJ+yOTx2HpXsEM9tqdqHhYMrjPbvQB+Tv7RXwEsvElvc3Wn&#10;2+WKsGAwMj0+n0/E1+Fnxe+Fd94Q1efy4WWLefXA/wAP5dhX9eHiLwlbywSsVBDZ4x6n3r8rv2k/&#10;2fItYW4vLWBRnrhfp2HHP880AfzwupDEE4wf8g1Dg59Pr/nFe1fE/wCGt94L1SRXQiM+g9egrx2R&#10;Pz/xoAhCkA4HFOTKEccCgDJ44xTu+cZA/H9KAF5HtjH6f5619D/Ar41av8MvEVvcQzuItwLYxjj6&#10;/wCevtXzwOgBIyBQNw5Xn0P9eaAP60P2ePjnoXxT8L2k0U4+07VDqex/X0r6dmsVkGVHBx79K/lC&#10;/Zz/AGgNZ+FviC1Vp2jgLKpySRjPAPp+Ff0ufAv4zaD8T/Dlve2k6tLtAZSQSOOO/ftQB6Jc6TnP&#10;HHb9ea5q70nYMgfT/wCtXsclkki7h0PvWLd6YCCcdf8APNAHiEtg0Tn0J/8ArcdTXoXhLUpI5Vgl&#10;bC8dT0/wqS90cOCVHrWMtsbZyUyCP880AfQI2LEAOQQP5V5r418LW2rWz703bs9uOhqTQ/EDkraX&#10;XTjBP8jXfOqS2+W5yP8A9VAH4c/tXfs8R31rdajY2+11Yt8v+eP89a/GbXtDvdD1R7O7QqVPBOTj&#10;0P4dO1f1x/EPwPFr1lcQumVkBBB96/En9qP9nO6spp9U06PIyTjBHTtQB+Vd9YMSXjBAOe4HXp/n&#10;8axTAUOMYG4dP5f4/wBc16B/Z8lnK1vcjaUJB+p6EVl31oAwCjGDk/8A6+3TigDlBxuUHd9cZAPT&#10;/wCueaYC0TfKORznpn0/yK1Tb/KNvVfYc/8A1uuajkgZxk9Wzg9zj1HpQB9Xfs0fHvV/hf4ltXE7&#10;LbFhkE9Og9v/ANfY1/T98DPjFpHxC8N2l5bzq7Oi7gCGwcDjP48V/GbaSmOQkEqRgg9Onv8ASv0j&#10;/ZE/aav/AIea1baZqdyxtiy53E425oA/qfVww+XkYp/X6V5L8O/iBpXjDR7e+sZxIsiqeCCeR0zm&#10;vU0lU455NAFPU7CO9t2RgCSP8/lXnEIl025a3cYQnivWQc9K5XxBpRuIWliHzDPfvQBhTRyXCh17&#10;duv8sUlxZW1/ZtayrnKkHIrM0/UAp8iQYdePyrZClWEoBIoA/G39un9nCK/tZfFGjW371AS20Y6c&#10;8f0x+XNfhTrmmTWF5JbSgo0ZxjsMH9P61/Zp8Q/BVp4w0KazuUDCRSCCMg9ecetfzifte/s7X/gH&#10;xNdaxZwk2czEk4PHP0/KgD84ZI9xI3ZI/wA81RfKfL2P41017alJX5xkc+vH9KwrtGBK9CfagDPw&#10;W9OfatXSr250u8ju7YkPGcjFZasVPuPSrS4OSxwfx45zQB+1v7HX7SEd7bR+HtUn2yKAPmPRscHP&#10;HHrjPpX6u6R4gjniSVHJDAY57dsfh7V/Jd4D8XX3hPW4NRtZWTY3O3PPqOv5e+K/df8AZ1+ONv4q&#10;0S2truXMgUbTn72Ov/6qAP0pa8S9tGjPJI4+vrWN4N13+xNZaydsJKTtznjmuH0nX1kwN+Qefbml&#10;1aYRzJqUR5Ug/j9aAPtbT7xpIlfOVYA/n+lXb+1i1C0e3cZDgj1ryr4e+KbbW9MjVWzIvByB1z/k&#10;V63E3yDuaAPxC/4KC/s7RXdo/i/TLcrLCQJNq9Qc8nnOfw/lX4M6tZtbXDxTDBTd6Yx0yfT6c1/a&#10;J8W/Adv408N3en3KB1kjZcEZ6/4V/LX+078HLv4c+Mr6FoGW2MrFG5wB1H1FAHxVNAFUMoye+M9/&#10;f/CsxgCeOn+f89K6qWPdkA5PToeMfjz7d+nFYE6YznnGfyzzz3oAqZPp159Ow4qWOV4yCCR06e3P&#10;FMwB948HP607ABGenFAH1j8CfiHcaVqsUcjkROwBHQgk9fQ98/5Ffsx4K1GPxNoEVxCwZgAGA7E9&#10;D+P/AOuv50tC1STTL2KeIngjgE/y/wA81+uf7KnxZhugmlXk4GAqjdjkc849vegD9BvB7yaZfqAS&#10;AzZHHBHufTpX2x4S1UzWUSjAyBn8q+Q4bFS8V1DyrY5Hcdq908GantxFKc7MKefyoA9/kmeVQp5J&#10;9vbrXyD+1V8IoviJ4Ju4DEGdIyRgZ9xjpX1hbXEUmFU9cc59qNctbefTpknIKMvOee3HFAH8dnjf&#10;wld+HdZvNJuVKPDIy/MAOF9R19MZ7+teU6wjRKQoOW9s98dOPTtX6eftvfDQaV45u9fsLZktJ33M&#10;QCFzz7Y5/wAK/OPWbZE+U8568Z47ZPpQB5uSQeTxxxnk468UpJK5wQR0/pirE8O0gE4Bznj9f1/n&#10;VYbQwAOMH68d6AFiZ45RIrcj35+vpX7L/wDBPv4ym2ntfDVzMQXyME9Tnp7cfhX4zvjBGcH+Ve3f&#10;AzxtN4J8Y2WpJKURHVjyRnBGe+Oe9AH9fKRxX9ql0nKsB+Nc6wOnzBgP9W2D/ut0rkfgJ48sfHXg&#10;qxvYJN5dBnpwenb6V6l4gsMRNL0DDH4+tAGnol20j+WBuB6e49c1H4x0ePU9MljmH8J7cc1haFdx&#10;KsZV8up249P8/wCFd47rc25Q9SMfnQB/L5+278O/+EV+IdzfwRbLeck5PqOuB79+fp1r4LdVWQYT&#10;GSTzn17H+vX2r+gX9vz4T/2/oL6paQl5oQWzjkbeff8ALOK/BvVtLfT5fs03BBPH+FAHISoWUMck&#10;8cf4/n/+qqrQlWGCGJ6dc+nNbLqYywBBHBHPU5z+dUQWDcEY54znpQBmTx7T8pz+Hf0Fe3/AnxjN&#10;4U8aWF6rsqLKu4DgYzz/AC/w9K8ZnIYL82c57dOeOfpVrSLlrO9jlVsFGBz6856UAf2QfA3xXF4o&#10;8GWF3HL5u+JWz15Ir128txKpJ/pX5a/8E/viyniDwpFpE02ZocDaTnj6n8DX6rg+YgOeCB/jQB5Z&#10;rGlAq3GMfn+f6Vx1rbxW9+8b/LvAYdhuB/z19q9ov7RWUgd68t8QWhiCTrwykjp064oA9V0gqBFP&#10;E2UkHP1HWt7U7dbuzlVhkOv+ea838FatFdWogdsvGT+B716gySPDtHT1J9uaAPxy/az0JbHxBDqC&#10;x+Zv3Kx+nYjmvjeSKFodyDAABAwTxnkZ/l+Vfp9+1x4a+1aJLdIm5on3r3wehx/nHrX5hD/j0KyL&#10;hlBHbBwOMj/PP0oApwxqJgysAMgemAehGPSuq1GaOTT/AO6VGVJGdxHY+mf85rj1xGwZTjAHXkj1&#10;weP85ro3cyWROe+CO2O5NAHlmoRLaM6bMIzdM5IIyeM/059q+g/2XdcGleNIo1chZTtOTnJ3DIPu&#10;e2a+ftTL+a8TklT0HUj6H6V0nwx1b+xPGlhep8iLKhB6YIIz69upoA/f5YlvdLjnHO9B9T/nvXkf&#10;jDTigeUDiPy5PxBwf516h8Pr1dW8LW0wOQY1H5jIqp4l0VL3cjnAaFunfbzQB6J8M5ol0sIxBIHH&#10;uPeu+vP3kUjdcqcflx/KvOfBEEVrFFBGuA0KkfjivUpY/LiIxgY/n1oA/DX9vvRpY9QttVKYCNt5&#10;9SeCRx17Z/Ovy8nG0lCBg+/TJ5zyT+Br9m/2/wDSRL4fN3nLQzBunUZ5zX40zjaxxyMntyeP5j2o&#10;ApAn7vPtnj268Y/n+dVJV+bIC468/Xg9+vXt/PNkoACMkH6+p6H/AD6VC2Xzk88duw9T3z6fh3oA&#10;1baL5Q27OfcYOOTgelfX37N96q3skGTgsGGAQc57n3Pr0r4/tAXi+X5cnPTBHTp6V9JfAG5MXipY&#10;XfaskZ47HGDn8/60AffPjzQftFs0jAZdc5+nT/PNfAfj3RGt9QO8chuo5GenXvnv/Xiv1X1rT1vd&#10;EgnyGDRD8Djp+H9K+GfiX4eAujJt5XJ98DqP1/zxQB9ZfsSh49M1UTYxvgOckYOfz9MV+k8O5tWd&#10;mGVMmDjtgcHPp0r8uP2XdWNhc3sGzcHWLkZwCOea/UfRrlbuQysMEkevfr/KgDb14RHRLhNoACj0&#10;+uc1+FPx9ix8RtbzwfP3qOnGOewB6V+6niSMnRrnjaNue/b0Ffhb8fC//CyNXC8gzbSTnrjJ6+3H&#10;50AeGEFFJBAzz0OD+vpUdur7gSeDg+vAPcj69R/+q6Y1WEAHBPP9M1WQOrgZOAT7Hr05PT17etAG&#10;/BHGEYOvA+9xn8T+f51LPvFvISD02n0OPzPH/wBf0pluAYmVgUB/pyc806ZljSQjgn3OR3xn8frQ&#10;B4j4gu5INYiduOffoPr0/wA/WvpD4W64VSFW4+7jHpzXzP40jIvkkZuB3rvfhpqksVxHHI2BuHfp&#10;6Y/z/WgD9SfDGrmLSpGL5Gw4559xj/Cuy+F8p1DXJ1A3ySS2yKxJ+UJ8zD/9X06c185aDrjf2R5f&#10;c4B7Hp396+jvgEEu9TjnlcgGdztx02p1zjp/SgD780GHy7dpiP8AXyFvoO2Km12cwaRPNjOFZuuP&#10;oKv6YALCHauAVzzXJfEe9ay8K3ckZAITHI9aAPwq+P2qx6l8UddkRgSsixnnI3IvJB54zxXhUkjZ&#10;LA5II78dO/T8v5ZrqPHF+L3xVrF2SAZLqU9Bzljgj0ri2lCqSz52ZH4/n+BoA0VkAU7fmI74AHHX&#10;P0//AF1k3codzubGWyP+A9v5+vap/OKghjjPr0HT65/rWNPKnmbQepwD9eh9unegD7D/AGYoFkvY&#10;5XAImnB/74Bx/k96/Qo3GTuByCT3xx6d8Z/zzXwf+zFAkcVtLnOfMk7nGP8AHNfbMcuRk84/n3/K&#10;gCe7lyjLzkj2/wDr1434zBe2fByD9Dxj8OvPvXqd1JlSM8fnj8a8v8UYkt3bsue559f/AK9AHwT4&#10;+sGutUEHQlvYYzyc/wBK+sP2X/D5tNPtEMQL6jfLI5z0itlzyMd+uTx2r5y8ZQO2pvNjJ6DjJ3Ho&#10;DX6BfAnQfsGkWkbIA1narB3yZJsEseOy0AfW2gzTG0a7kfBdy/HHLHjqfSvTbNhHayyZJ2JjJ7mu&#10;E0e0eJYECKwGDtPoDnnNd3fzC20cvPiMv+meaAPxY/bq8UXGp/EG28ORTbk023VmC8jzJjn88YHp&#10;X59ysVBUtvI//XnP9f8A9Ve8fHXxYPE/xP8AEuqx/PFJeyxxNnP7uI7FOfcdK+fbuRI1BB56nscZ&#10;PB5/nQBl3bnopwFBJyep/wA9OvfFZbB5JgkadsdPXrzVuZhLn51BPYD0Ocn6f59auaNGLnUFA5GQ&#10;c4/u8YA9B1oA948JRfZ9PCcj7qDoCMDJx25Jr6p+HrblUseVOfz4P9M//Wr5q0qKOGC2izgsNx9g&#10;3A5+nevpf4exkbAe2Bjk5P5d+/vQB9ZaK2y2XHBP4/Qdc/5zWhc3ChC2cnnuPbFYumNstk56fryK&#10;lu5tvUkAHGfwoA57VrwRo8jnCbWJHc49D3P+fpb+C2m6hrPiHUdTVWKIiwocDmWZsYGc8KuScfSu&#10;L8TX/k2jknaGzk9wqivpj4B2J0/w7ZkqwkEUt3IPSSc4jHucY69ulAHvyxQ296iICwtwEUnHQAAE&#10;fXt+dd3YE+SFK4IHNYmn6K6StcTNknaenBIHp/Kty4lSytWkPb19aAPgb9t74htpnhaDwhZs3m6z&#10;IRIB2ghOW98MxA47A1+S95IJGYucEn8T6fnk4/KvpL9pnx8fHHxPv54X32mmj7HB/ECsedzA9Dli&#10;c8cjFfM8nMjEDc3Gc9z3JHbr2oAlhTahJILnAAw3Xsfy9eKdKoU7EJ3u2ACME5ODx6HufpShtgJY&#10;4HB4Hr2H1Pp1q3o1tJqetxxqMlXBHOMt6gfpQB7v8O9DaKxF0+AMFF4PPc5/x9z1r0IWwkugCvQ4&#10;6e3Yj8/6VqaJpsem6TFEowVXacHq3Oeev09Ku6fbCa7QbM5b+ff3yf8A9dAHpPg3TeEbHA/+v/Lt&#10;/kV9JaHaiKNeME+vH8v8/WvJ/CtgQE+XaPbt7/nXuenRBIhnpQBYmJUc/jxnH8/8/pwviC+W0tJJ&#10;mbhR/wDq5ya7K+kCoTnA+tfP3xO8QLa2j2kRLPJjCjqSeg/kaAOP0WwPjjxg8s/zWljtd+yl+dqH&#10;P69+lfZWk2MYaHTomLsBlgowAx5zk+3b0r5t+GfhlrSwLS7g90RLJ7t2Azxj2r7E8F6JHaW4uZAx&#10;eQ7iWOetAHQabpBiVC3yBegz2H+NeafHf4l2Hw18DX+sXByYozhQeWY8Iv4mvZby7hsbV7qUhVjX&#10;PJxX4k/tgfGG48eeMn8JWb7LLTJD5oB4aUE8ZB5A7Z9+KAPknxB4gvtd1a78Q6vI0t3eyNLIW5OW&#10;JPB5/oB+ledtsu5mkbOV5X8/6e/1xWrqQwfs6NnI+v8An2H+NUCoii2dST6duw65xzQBoaNot34i&#10;1ez0mzDNJM2Ov3RkZP4DnP09ef1z+FHg2z8HeFIXRFVjEEU89B95uuRkjNfH/wCy38MbnWb4+J74&#10;ERSfJHkEYA5Zu3tj3r9AfEVzFBbLaQfKqLtAHoOlAHner3Zklcgkg9cZI/Xn/PWsvT4WnuFXGcf3&#10;u9QXku+Rgw4HUe3Tj2rrfDFoZphJjoTj8PagD1fwpYbFRsdMc9/w6dB3r3TRYAoHHXHY1554dsCQ&#10;hxtHfsa9g0y2CKBjrQBuwrsTI7flVa7mAB9Py/SrbEKtcjr2pR2VrLcynAUHr/T3oA86+Ivi608P&#10;aZPPNKEKqWPPRRnn/PeviTwvJrHjTxRJrhyEmJSFmP8Aq4888epz/nrXrXi23n+IutC2+0BLRHYs&#10;pGQ23klv9gf1r0DwjoNnpDpb6fF+5Q5yFClmPG4+ntz0oA6/wx4a2ILnUpA2dqqmDgAdAOfx/Hmv&#10;dbDCQgg4ReAB9Olc3pWl+bGZbt0hC4244AXHP696q+LPFNjoGlzCJtgRN29j8qoOrfU+npQBx/xf&#10;+I+m+FtEmJkI8tS77QSemMdsZPA5r8f/ABv4nu/E2sz6pfuQXPyrk4Re2OvT17nOOtel/Gj4pTeM&#10;dTMME7CyRio5P7w/3vz6D+vNfON2zzkQZw5Pzeo74P0oAoSuJ5g+fkHGAMn2H49f59OfSfhx4Luf&#10;GXiKDR7a3/0aDDXMmM8ZyE69+n1ri7HTbi6uoNM0xDJdXDeVEOrFifvHqenfr3r9R/gF8J7PwF4d&#10;ivL0CW6JLSMRzJKQMkZ7L0HA9aAPTfDnh+08F+H4bKGMRP5a7gOdoxwvt7ivP/FGqebIyB+R6c/1&#10;rufE2sfI67vXPsK8O1K5M8jAHJP+fr70AUpHMshLnPOPx6/y9/8ACuw8O6W00qsRnkf/AFvr9a5i&#10;wtnnmGPXn06dO1e5+GNKWNEwuT/L6UAdh4f00JtyM/5/+vXqunWpXB9P51h6PYbQhxjH6120EaxK&#10;McY/z+tAEpIRcAYrn9QutoJz0+p5rSurlY8nPA/WvO9c1RI1ck5wPpQBzXiPWRCrM7ABcn618P8A&#10;xa+JZaV9MsWzKTgd9v8Atf4D19hx3nxi+KFto8EtrA+6V9yhV5ye2cenc18dx2Wp+Ibp7ydGYlw0&#10;jgnuOAOP07UAdb4R0d9SuRd3QEoLHaD3fuSc/mfr7V9peAfCXltb3NxEAWxgAdeP615L8J/AOoxu&#10;LyeNgGYBN38K98/575r7o8J+Hxbxo8iAEc8+nt9aAN7Q7CKKMKyfTgenv2qt428ZWHhTS5ZZHVGj&#10;U9+ntV/xP4isPDOmyXM7qhUeoB47V+Zfxc+KV34gv5wJyIckKARnrQBz3xO8eaj4s1h55HxCCfLX&#10;1z/ETjI9B+deQqVX5mOc/qM9+OB6Yqr9oub2RpZ29e/59e1dn4O8IX/jLVfsluNttHgSyDPc8Ae5&#10;7DPTk0AdB8N/BNz4w1NZpoSLKNuc4+Yg8KPTPU4Ax9a+w76e30WyGmWQB2gb27HHYccYpum6fp/g&#10;nSU06wQRzBQG28beMkfX1PWuRup5LiVjncDk8d8dP/r0AV5JDK+M9+x5Nb2mWDTOm4ZyR26Z/rzW&#10;bp9k1xIfTP5+pr1/w7ogARivP+evHpQBseH9GwFOMHr/AJzn/wCvXrWmWIRQFH4/571n6TpwUAEf&#10;oc8fSu8s7UKB7UAWLSEKoyM4rTxt60xFAH+c1FNME4PfNADbicKhOf1rlL+/KdDn/GrGoXqhTzXm&#10;2s6wq5Gefy4oAq61q4UNluRk9v514pr+sl2Kq3X+f0/Kr+v66TuCHkZHPOfpzXnE8zSvluSf8547&#10;0ANkkMkhLd/Xr9K2tG0w3cvmMMKOS2OB16/5/rVTTdPa7cO/yxKeST1+nrXnHxY+NekeArF9H0gi&#10;bUHBwikHafVsc57CgDqfih8XNG+HOjS2tjiW/dcIgxnJHVuvHoDX55z3/ifx/wCIn1XUy1xNK/yq&#10;clVGegHPHOOOOvtVq0h8S/EHWGuZQ9xNcdWbJxk54z2z2r7m+EvwbGmxR3V/ErzEKfujr1x+eKAO&#10;e+FXwquCsV7qERA44I24+Xr9K+zNA8KW0EaxxRgYx268/wA62NE8OeQE3LhR9a39W1ex0CzZncK4&#10;H49v/wBdAFW7bTdBt2mmwpXn/Oa+Tvip8XAzS2GnyEgcHBIye4HTn+nfvWP8TfitNqLS2VhIdgba&#10;Tnr3IHvXzjHBfa3qQs7UGa6mJwOcKp/iz246+vagDKu5NW8QXyW0atLPK3yKvUZHJPQZ96+m/hp8&#10;LrHw7a/23rYElwQCW6kN/dUevbPbtmtjwJ4A03wtZLquo/vbiX+LHLf7K/7I6E966i+1CW8cEnai&#10;cKo4UDsB/XP1oAXUdQlvW2RAJCBhUA4Hrnpn/GqsFu8rfKM5/n3/AKYz/Kn21uXbCDd17dPeu70T&#10;Qi+JHOScdaAGaHopYgsOT1/z06+tetaNpAwPkwBj+v8AninaPo+MAD09+a9DsbHYoAGMYoALCxCg&#10;ccfTnHeumt7cDGRxS29sFHTArQAxjH5UAKoA4AqOSRUU5PIpkkwjHJ61h3V6qg5PNAE13d4/z6Vy&#10;OoaiFUnIGKralqojBw2T/j1rzPWNdAViD0BPTA+tAF/WNbChsP0z36/Tr/n0ry/U9XeRnUdD+Q9z&#10;9ao6nqjTlsHdn8/xrn2d3I5wD/Qc/wCf/wBVAFh5Gk56Hj/P171Na2ryMNmWJ788+hH55qWzs3nb&#10;O3gn6dP1xXoOjaGw2NjpigCpo+iGQgnnFen6VooUA7fp2/ziremaRtUcc/T8RW1qGpadoFo11eSr&#10;GEGeeP60AXoobezj3ykIoHXp/nPtXzn8YPj9ofgqzltbaZXuBwFB5zjp3/8ArfpXzt8fv2u9M0hp&#10;dC0CbfOQRlSAoPT72fx9a/N3XvH+oeJrmW+upWuJZuTk8c+3+c0Ad/8AFT4v6742vpZb25ZICflQ&#10;HgZ9f8/nXkOi+G9b8V3v2ayiYiRgN3sc5APbGO//ANavRPAHwg8RePNQiZ4mEBOed2CPQjv0/wAK&#10;/UT4Sfs96d4atopZolaUY7cemfr70AfO/wAFv2Y1hWC81S3ywIbLd/wPFfop4W8Daf4ftUSOJIwo&#10;7DHPv+H4V0lpaafolsGfACDpXlHjT4pRWqtZ2Ay5zjbj1x+VAHY+K/GVloUDwwsN4Bxj1x+Oa+b9&#10;b8T3uqytJO7BDyAeuO3HrWHdaheapcCWd2klkPyr1H1/+vW9YaRFagX2qNgjlV5P5Dv9e1AFXTdG&#10;udTbz7r9zbjH3iBwO59vpz9K6eS8WCIWGkoUQLhpAACfocDGO/FVZZ7i+2xjKQKCQg6/Unv/ACrV&#10;stOeTGB0I/L+XfigCvaWRL7QMlsc8556/r612Om6M02GcYLVs6ZoZwCR7fj2ya9D07R9oGQAB/I0&#10;AZul6MqAHHI7f54rt7LTQqgY4Hr0x61fs9ORQOOOP89q3obcDtz1oAgt7TAG0VqRxKoGeoqRVVAM&#10;dqY0oQE9qAJCQBzVSSfaMdf/AK3eqs90ADz0/wA8VgXWoKmdxx+NAGhcXiqCc8CucvdTCE84wPX/&#10;AOtWDf6wo+UMSBXDanroGcNj6n9aAOg1HWiMnIGf5e1ef6nrpJK7xn8en5Vzuo64GYgNzz+PpXHz&#10;XssjcnOfp/n6UAbF9qrsx2E57evt7VgSPJMTvOfoMd/6f5FKqNIARzj6nP4dOP1rbstHklYEJxk+&#10;ox6fSgDIhsnkfaDx6HPbuTkV1unaEWYAjrjt6flXTaZ4fwAzKBn0r0DTNEAHA59KAOb03QRnGMH8&#10;Ovp+Wa9A0/SAAvy/y61uWWkhQOOR+VdHb2YHUc/56UAZtnp6qPu85H5V0EFrt4x+QqxFBtwe351K&#10;80UCbmOMUAAjVB0/z6Vm6lrFppkJlncACvNfHHxX0DwpaST3lwsQj7kge4Fflz8bv2xjdC40rw0x&#10;dzkbweB2J4/WgD7O+Mn7TvhvwRZyiW4G8A7VDD0/r0HvX47/ABh/az8Q+OLu4tbG5aCyJ4VSRx/n&#10;/J618/fETxlrfie7k1DUrppWfoNxOD7e2PoPyrynTtH1LVrvy7dWctycAnOe/wDnigDtLnVG1ImW&#10;VzK59TnJP1/l+FGkeBtR8TXyLDHlSfmxwMH8vX3r3v4WfALWvEVxGtxGdmcfdI78n+WDX6d/C/8A&#10;Zy0bQkiuby3RpFUZ47dzzigD4o+EX7NNzctFPcxEIeTkDkdhyc8dOeetfoh4H+EWh+GLdZWhXeB6&#10;cA98V67HZaR4ft8RIqbF7ADoP/rV5V4n8eHcbPTQXlJwAB3/AA/zmgDc17xFpuhwG3gK5A7fTsO5&#10;9uv0rzK1i8ReOLwx267IN3LHsD79/p+ZFbGgeCrzVZRqniWXy0bnZnB2jrnsB06V3V94v0nQbc2G&#10;hxDeg2g4AA+nr/k0Abei+HvDnga1F1eEPdYHLfe/Ac46dRXHeKPiNeaiHs7RvKtxxhe/pk54rz/U&#10;tcvtTuDLcOXJ/ofX/PSqkFlLcMCi8E45JGRz/wDr/wA5oASS6luDukORnA9/f9OantrCe4cgIQe3&#10;HT8P5V1Wm+GGcoTyB7njr+J/z716JpfhkLgleccH36CgDgbDwxLIw3D5Tzjr3/8ArV6DpfhrARdm&#10;Bx29K7/TfD+EAA447d+2OP5122n6IqdFxn/PX60AcXYeH9m35R+GR09u3Wu3stICgZGB/n8q6W10&#10;pFX5lz/nmtuGy2YGMCgDHttMVQMjFbkVqqkbRV2O32k57eoq4qKBQBWjg56f5FWlTHvT17YNLjoB&#10;1oAYBjpR9P8AP8qcOM5HSmMccf5+lAAx685NNY9+oP17VC0ygEg8/wCNUJrwAHnmgC/JIqjH9KpS&#10;3KgHJ55/z9azJb0euMe+Kwr3VFjVtpzx+VAG7NqAXIJyPyzWHdaoqg84Pv3rmbrWUAJ3f5/yK5K+&#10;1tBnL4HNAHZXWsKCSXBxn+f5/jXJ3+vryd2R+HX8a4q51sndzxnHXnPXmueudQMj9evr3/8ArUAd&#10;Pd64STg5H19fWuauNTkYnnOc/lWI1wW5Y4z/AJ/yKj+aReuSOPrz6+1AE81yT3JI9z/Oq5YyHHQH&#10;jP4VNFYSSfd4xgY/n/n/APXXR2egOzKzDPrxQBzkVpJKflBIPfGf8/jW1a6M7kEryMdun+feu5sd&#10;CChcr/k+9dXZ6HtwSMf1x/hQBxGn6AqleM5+vb8j35/GuvstAUAEjB9Tx/8AXrsbTSMAAjB4roYN&#10;PUY47/0oA5K00dVwMYA+v+f0rootLAx8vp27n+lbggiQBmIH/wBasPVPEmnaUhLSKCo6cevPpQBq&#10;pBFEPm4H5Vz+t+L9K0eF3klVcdecV8vfFX9pvwx4RtZXmulDJxtVhuzzX5V/GH9sfWfEEktloztF&#10;CSfm3cY9T/npQB+lfxY/au8N+FoZ1S6DyL0A6Z/Kvyq+LX7Xmv8AioywadO0cJJ4BxxjHUdeOtfH&#10;viTxtqWtzST3tw8rvz97nPfj/Ofyrz6R7q/lRYAzl89Mkexz79fwoA//0/1d0fW/sjCyv+ADgH8O&#10;+O/Fddf2lreW3ygMMdR39QR6Y9a4G+t47tN44cd/XFJpWt3OnTC0vTmM8Bjz+FAHzZ8aPhDYeJYZ&#10;pLaFVnwe3XvwK/I74l/CfUNHuZVmt2iI3cFcADPX/DtX9G0mh2upR/aFIOc8V8zfGH4T6Z4gsn3Q&#10;KJsHDY/L+tAH84ms+G5LeV8JgjgZ6/4e2KzdLnuLWULKuQTj6Z68HrnvX3v8V/glf6LLIyx5TJ+b&#10;rx684r498QeFb+xZmkjIZM9ee/8AhmgDHuLdLqMTIBwOQB15/wA/4VnQZtrgHJABI69B6f5/pWpp&#10;kktpL5F0QQTjsfoMe1XL/TBIvnQ8k8jjr9f1oAmgjhvIcYIcDOQeSfYke30rFlhe3lLKACCenX8u&#10;/f2qKznltJhG569ef1/T9K6MSW19FsYfMQew7A/iTjOKANnwf421TwrqMV/pt20TowZcNtGQfTtz&#10;+Nfsx+zL+2JbatHbaL4knWOcBV3FjycDseec/wCNfhZNC9sxbdxnr0zyeQK19C8Sz6PdxT2cpikQ&#10;g5HXjpj8v5UAf2GaF4isNatUubSVZFcA8H15FdKDkEg8V+Df7M/7Ys+jz2mg+J7hmQlUViRx9Tn+&#10;lftB4K8faR4s06K7sJ1kVwCMEcgjqKAPRfXikH1pFZWXI/yad059fz9KAEIHH+ePpWdqGnRXsJRx&#10;n/PatKjr+lAHkk+mzaVc5kG+A5/DP5VlatoseowM9uu4Ef8A169lvLKK8iaKRc5H5Vw7wTaM7qV3&#10;RP6dqAPk/wAXfDu31GKRGgDE5B49ueDX5xfHH4ASJ515ZwZUgkjGD9On6/l7/tzf6fZ3SGeEA7vy&#10;/CvFvG3gm01eCSJQCSCM+hx2FAH8u/jnwHc6ZcPhDuQnjHUeucE14xJamFiJUK4IU9+nXH5//qxX&#10;7S/Hv4ESW7SXlrFnOc4HAOCcZr8zPHnw7u9PmeSONlI4IA6kD1/z34oA+d7iCRc7hnGfbofwqiyr&#10;3yCP8/rXV3NqyZinGCvY44rnp4ijFSP8/wCH9aAM8kqcL2689eK0oLp1A/vDHPPQcnn9KpsuOOmP&#10;b19//rVAGZQOSB/L60AfVPwS+PWt/D7VYkkuWFvuBHzHj1HNftn8Hvj3pPjKwglWZfMYZZcjB/DJ&#10;6f8A181/NQsrH1GPrXuvwt+LmseCNRjMcjGA4BGTwc9eT/n2oA/qT03VobyNZYXDA89cflW/BeDI&#10;ycdf8/jX5s/A39pCz1y2iiup8k45bH4jr1r740PXLTWbZLm1feCM9QcZxQB6HFetjDNn/D+VakOo&#10;YA5/xP8A9b3ri0lJPqB/ntVuO4C8dx/n+VAHYXZi1GAxyHr059fepfCWrLod39jvJD5DkAZ7Ef0r&#10;lIrwqcZ256ev5d6ZfKLqE7Dh17g0AfSlzb297biSIhww6j3rxTxd4ShvY5EnQMHz/nFZPhP4g3Gk&#10;zjSNTBMROFbrnHHXpXr9/bnU7ZLq1+ZTz279KAPxt/aW/ZustUt572ytwxZeQB0JJ6cfnmvxG+If&#10;w51Pwdq0tq8TbMkDA68njkV/Xz4h8GpqsLRypknOeBz2r8w/2nP2X4dVtLnUbG3XIBLDHf8AL/8A&#10;VQB/PgY8NsJwR7fnSAY69vyr1Lx/8P8AU/BuqSQTofLBOMfXHWvNWQuG2HnngHj6/hQBSzt+8cY4&#10;9f8A9VSghyCeT6n0+n/16hfOdp5/Gk6Y4Pr6fjQBaV9hwg/XP6cV9t/st/tPa38LPEFvbXl2ws2d&#10;AdzHaFOR34x06/h0FfDrbmBP/wCvnpUsMhjlEiHDA5B6c0Af2b/Br4taH8SPDlnqNlOrmVQSM5wS&#10;cHNe2varINw6da/lo/ZJ/ap1L4ba3aaVqtw72e8L8xzwx7c8f/qr+kr4U/E/RfH+g22o6fcCUSIr&#10;dR+Rx3oA7W4sAc9h9P8AJrnLrSwSeOT+XHTnpzXprwK4BHQ+1Z81iCCMdMH0oA8nmsWhIlQYI547&#10;Y7122jasLmMQTnaw4wfTpx0qW40487R/+r8u9ctf2E1rILmDjHbnFAHb6hCs0RVQDn/PpXzF8XPh&#10;1beJdKntvKGXUgHGeT6dOfp9O1fRui3/ANsjCyHkcFfpVvVNKS7hZWAwR6fpQB/L3+0F8DrzwhrF&#10;xf28OU3dhgc8g/mK+PLkJGSjcc4bPY855Pftiv6b/j38FrTxRo9zGYVY7W5x7cfyr8A/jT8KdU8C&#10;6/OzQkQCQ9M4HPX6j8xQB84ywbc7icD2z0/zj9c+tYR7uBk+hwOMdenbNdNNFG0GV64OeevXArGK&#10;5kKYwRnv2/H19TQBgSxBSW29OO/9P/rf1rZ0rUHtZ1uLclDGwAYHBHTPb/Pao50RoicEE4Hpn0/X&#10;/Gs1VaNh2Of6c/lQB+yn7F37Vsuj3sHhjXrkiI7QNzdOew4x/kdTX7z+GvEtprdhFeW8qusgByCO&#10;/cV/Fj4f1280W6ivrV2jeIhgQe46A9M+nFfut+xl+1Zbata23hrWbk+aCEUuevt15/GgD9qYrjnG&#10;f85q2WSVCp71w+l6xDfQJNC+VcA/nXQw3Q9etAHA+J9NmsbkX9uOAfmFa+mXiXdujdCBjHpx/n/C&#10;ulvYY7yEqf4un+fxrz62jawvDCThSePp6frQB2MYYuUYfKf85r5Y/aU+DWnfETwlfWrQBpSmVO3o&#10;R+BP4/4V9cWu0RDdyar6lYQ3sDRuOG4x68UAfxv/ABl+G174G8QXmn3ERjAZgu4EA84xn8+n/wCr&#10;58u4sMy4IOeuc/h26V/Rn+25+zPD4h0y48Q6TAouI13NgY6HI4/Dn+dfgJ4o8PXGjX81nOmySBip&#10;Bx1/z3/lQB5i6bW5HIznn071JE23O4c81fltzwXPPX/9fvjk1T2srHJ4B/X60AWYFUyBTx2/w59u&#10;tfS/wU+J114N123VZysJcY6fKT0IPX/Oa+aYA5bgY9fx71p27TpIJFf5+COcY57cdKAP6H/hz8TL&#10;XXtPin83dkDODnHr69+/+Fe/2+qx3tsYmIIYE9wAew7frX4Z/Aj4uzaXcx2NxMxUHGM8YAGO/rni&#10;v1H8D+N4dThjKS7t4HfsVzwP5j8DQB9R/DTxcfD2vCzkP7qU+vQ/iOhz2r7j0vVor+JJeAGHH1r8&#10;uLvUHimiv7Y8x88f56/Svsf4ReNE1u0jieTLpwR06e2aAPpWZEljZWGQetflp+3Z8Crfxf4Wn1i0&#10;t8T23zZVckjnOK/UiFxJGNvWuR8b+GrbxFo09jKgcOpGCPbFAH8VviLQrjSL2W1uEKtExB49O3Iz&#10;/wDqrhL+IZOeCcewBJ+lfp7+2F8BdR8DeK7i/jizbXLM6kDtnJ61+berWMtvId4Ix6dfx/yKAOOK&#10;qpAIyOtJJ1GBg/56Vfmibp0xk/UDjn/PvVF1I+n6Y7UARg4OcdPw49q9z+EXj268K69azo5CK6jl&#10;scZ//VXhRGM98VYtrpredJUONpB/Dv6UAf0+/BLxfZ+NfClrNHJ5hKLhuOuPb0r6A0lZLKYSY4PB&#10;7nPavxC/Y3+Oj6JqEGhXk25XIxuPTJ69/rX7laJdW+t2Md5bciRQeOxxnNAHrGi6p56RnOCOPX/P&#10;512QK3ERaZeDxycjH1rxKzuX0+8Bc4V/fjPvXr+mXYuoUJPH+c0AfFX7X/wt07xp4MupI0/eQRsw&#10;2juo7++ef0zzX85Xi/R30y/ubJlIaJiuD6Ke/Hf0wK/r98U+H7XV9GuLTyg/mIRgjrmv5zP2wPg5&#10;ceCPGNxdxxhbW43NgDjkn2HHP1oA/Ni/txGS2Mc9+oOO365/TvWI+5SeMc+g59Ofeu31qzeMSN/D&#10;uAwORg+n+f51yU8LqCBzjvzz6ZH0oAo4JPAwT+H/ANb/AD2rQtJngkRk4IPXOMHr2/z7Vm57HqP5&#10;1Opxx1yPp9cUAfu5/wAE7/jYtxax+Gb64+ePCbWYc46ED39MfpX7ZzQpqWnF15Drke1fx+/s4fEa&#10;TwJ47tLpZDHHvG7GQO4B4P4Ef/Xr+rv4J+OrPxv4Rs9QhfcZEGcHPPegDB+w3llrcipkrJ82PfPG&#10;P8+len6bP/o43nLAHP4daZr0FvZTG4cYKnP51U0ySJnMwO5GOR0GTQB5J8c/CY8R+Fr238kSF422&#10;5AwD7elfzBfGvQrnw/4wvdOli8sRyOAO/XoRgcj3r+uPXLZNR0+RFTP/AOrmv51/29PhfPoXi2fX&#10;IYisM7Ek7eCcnv7Y5oA/Mt8bm3A85P8A9c8d/wCXcVWlbaAAMDr1Jz/THt1q7KJQQrHOe/65H4f5&#10;5qmykfePH6Y9/TPsKAM+R2LLng+wHHf0/n0oiLIyvnb6evB60XLEEpggj6HqO1RBx0fBBz25HHWg&#10;D9Gf2HPicfCvjaHTXc7J2G4Zzn5h79sda/pl8NanHqej291G+7cinrnrX8anwv8AE8vhzxDaX8bl&#10;SjKcDJ/i6f8A1q/qT/Zf+JNt4w8D6dKsuX8tQR7gfjjtQB9ZSoJAcj3+v41yGu2KzWcq4+7yOB+P&#10;/wCuurWUOB7/AOc1WuYvNRkPIYY+vFAHh/gtTaeIprdnIR3JAGcfMM8Z+tfRkMriIORgD6mvnEM2&#10;l+KYXxhGbk/T6V9E2ksUtoFQ529utAHzj8c9Fg1bQryBwD50bDn1I6/hX4oavZzWl1PC2ccgcdCO&#10;CD9MZHP4V++nxC0w32lSIo5Kn88dutfiR8UtGl0bxNqFmDtV3LD2J6ZH+fpQB4N9pYXABYD+Ejdk&#10;H2Oef8/hXR20uUIyMDAI69Pp+lea6qyw6mSTgu3T0IPIH1rpbK9XYVYls+2emOvP1FAFPXVZWPBB&#10;OMEY7DofT8OlY2jXZttThkHVHXIOcfe9e+f/ANfNX9YucuXj5JPP/wCvkHj1rkWvShXbknIxjqGG&#10;Mfh7etAH79fs1eIk13wXZNv3ZQDB9vXnn6V7zrMSxrFIRwCyn8eP17V+e/7E3jBLvSU05zhosKRn&#10;GD6D/PpX6Ja6m+wDZxh1IoAxvA2qRu0EanlN0Z59G4+nFe1TM0g55yP0x1r5T8IXbWutXVruG9bp&#10;uB6Hp0r6qtZVeFC3Gcfn1oA/Ob9uXQ2u/AeoTRxgkBWz6EHnjr/n2r8EbsEN5SjB9D0IY88n9P8A&#10;OP6Qf2tdJfUvAl/Eo3ExNg9On+eK/nI1hGhu5YW6xscjJwfX8s/560Ac7MxD5IJP8IPb65PeqE82&#10;+Qk8lj6/4D/P5U+abMhAbI569Pasu5ncSFWOSvPJP1457H/PSgDsNNk8wDeQA3TGTnn2/P8AL3r2&#10;j4S3bWPjHT8dGkC/gRyM5/X6de3g+jyM6FMDO0k4OMn3/wA+teo+Db37BrtndA42yKx9B9R/nn8a&#10;AP3K0OH7b4St2HJCFfyPTHv+NfM/xL0LfukjjwB+HryR29+fQ19HfDW9TUfCke3nCg9ieckE/ma5&#10;Lx3pJnhlwvB6YOPqR+NAHGfAFbKx1q7jnOwELz268j8+lfp1okSSKssHKELj8Pb/AOv/AIV+cvw4&#10;sraHVbmGNdrAo249tvYfWv0P8Nl47OP5vkKjHvkflxQB1GuMTo0+8bsL0/8Ar/5+tfhr8fRn4k6t&#10;xwJCSOvOApz09vT1z0r9ydQ+bSJ89NtfiH+0IiRfE/VViGBu69eSO3br/OgDwghdpVck9egGOmfW&#10;q8KAnkZJz/n3/T61cuQQiMDgn68/UfoKq2oYuMZAH0wO3A6ZzmgDaUO3HAz3/wA/kKhuFDK7EcFT&#10;0Jx6e/8A+rvU4I2Bt3GMk46Y/wD11AxIV1H8J2+vPb8Pr7UAeN+OVJkR8kgdMjt3wKzvCV+ba+TG&#10;QC3r7djn/PXjNdF4xti6qcA54OeR9cn9a8z0+4e2ugCxyzdecgZxx/n6UAffOga8WsIUBzjAHOfo&#10;T07/AP16/Qf9nvS57WztrqXgi1knxnp5rbQPoRz/APqr8pfBesC8W3ifnoAO/wBDX6zfAm9lmsrW&#10;BsALbQxOp/3sj19MkUAfd1h/x6xDrhQPpXmPxo1KPTfBl5O4yBHI3/fKk16pZjFug64Ar5p/ao1N&#10;dL+GmqXTDcY7eRlHPU/L/WgD8CNYuWe7nlc7jMzMQe4Zs8n8axxKS3ynGOw9PX9OPwrM1G985ww4&#10;xznj05/lzUEdxuXBYgfKep7/AE45A/zzQBuNMNpDPgKCeBjPbpn35/TmsOeYGQtn5QMkDnOP8TzU&#10;N1PuZsnbkdewx/j3rP8AtIaRVJwG7emOuB1/xFAH6M/s5xiDTUYEhkt85OP4mz+uce9fW0MxKbc5&#10;9On4dPSvkb4EOYtFYqxHyxr7cnJA9ea+mLa8JAI4yOeuRx0zn/69AG5cT/JljwRg8V5v4ikzGVBO&#10;T0ODwM4Oen0P/wBeuunnO0hzgkD2/wDr1wmuyBojhuTn8x2/lxQB4Be6K+q+IbW2jXeJZCxB4ysf&#10;XPt/kE1+jHwf0KSx0m3kncM85J6EA9hnPp+mRXwxoNvPN4ne6iyxtlCL3O5uwHr/ADr9I/A+lT29&#10;tbwTvuEEYU9eWA+Y4HA54oA9U0y3Pmh927YNnt6ZJrgPj14x/wCEO8A6vqhYILOzlZScffK7UA9c&#10;k8V6Zp6PGuB3OPrketfn9+3l4we08FxaEZCZdSu0VQD0jhIZtw9D29/SgD8eNWu555XnlO53YyM3&#10;uTnnmuSvHdyqY4JHp/T69xXSakynKtkENuOD1PbHJ6c1yF1MXmEaHJXAJz1Y/wD1utAFSaRUUnJ5&#10;G3HYn2Oe9db4KtzcXTyr12hR3PJ6Z4z7cVxl2wGFbrx046d/xr1LwBZARJKBgOd+R2C5A+n+cmgD&#10;2K14uFUjJTb2x90f59a+k/ABCtH6AD5T1PqTx3PP+NfNemkyTjqN7Z7k57f5NfS3gFvLCKBjOBnr&#10;wP5UAfS9rJiAMc5Of8//AFqq3kw2EZ55qvDNiLb0AHccdf5j2rF1nUEt7aSRjggELn+90Hf260Ac&#10;Pd58ReIbXRUOY7qUIxzwIozufGemcYHFfod4E05LHTQiRq0k0qA5YDasYHIH0HH4dK+K/groseta&#10;ze6iVMpMkdpCCActnc5HT6k+gr9DdF0xQxkjXESgRRnsUTGT0HU5zQB3yZ5z68fSvEv2gPHcPw++&#10;HGp68Zdk8UZWFePmlkG1BjIzyc17aoEaY7Cvyd/bn+JY1DXdN8C2khaK0H2y5Gfl3OuIVx6gZJz7&#10;GgD8/wC9uJZXeeQ7pJDlu/1wec/5+lVreCPIJHI69u/T8BVSebJHQDuTyRjt+lWlLxxEjgkng4I4&#10;5xz+tAFe7nEUZRT85BYnrjjgYH5+31xXqvwi0pru/F3MmTv3EkdAOn+cYrw6eZ7i5SFTuZnx6YDd&#10;/wAD2r7R+FGgvYaTFO4wTlh7AHHXuaAPSbhRBCsQGMAAgY7+/Y1q+H4SZ1zwSe2P/wBWKxbpzIwX&#10;kkYwfw+nt713vha1w6kjPTvz9c0Aez+F7cLs4yQP8c/5/GvU48KgA6c+nrzXG6BbBIwR16f/AK66&#10;6QgJkHr64oAwdcvo7W1lnY4CLk8Z6f49K+cdMsbnxr4sdm5t7Jxk8YMpPC+5A649+e1df8V/FY0y&#10;2+yW53TkhVTH3pCflGPbqe1dV8HfD0VjY28ksbTzxMWdxkeZcSjntyF5FAHuHhDwzFE8aoQRFgMy&#10;jK7z1APtXtMMKQRrGnRRisjRrMWVqkKRBAOePfrV3Ur6HT7KW6nO1UVj+QoA+Zf2qfivF8OPh/eP&#10;bzLHfTqY4hn5izjA2juRkn2xX4J32pTXdzPf3EvmzzszliSeTySSc+vP6V9K/tYfFQfEb4i3Frp7&#10;sbHTHMS7jkMwOGOOeh6cDHevk9x5pWIMCF9M4PqQfzz70AOgQTMZHOQTxu4/E/p/+utbw94buvFn&#10;iKy0a3fZ574Y9xg8k+nHPSsa5eOGAQxgg45JJAAHTp1+lfbX7JXwvnvLoeK9TjBadSEDD7iZBZuR&#10;3GBx+dAH2h8NvC1p4J8IQQQLsJjCrjqFHf6k8msTxDeNI7g8D8j3/EV6P4ju44IfKiGEQYAx6cf0&#10;7V4pqVyXZiGI/XnP86AM9D5lxtJz0HGP1x+vPvXsfhPT8KkmMnjr35/Hp65ry/RbRrmcMQSV59Me&#10;v8v15r6J8MadgJxgCgD0nQLb5E+XAH5cV6PZptTJ4x+lc1pFtsC4GB2/z+FdWTsX8qAILqZY1Pbj&#10;8q+cfiH4hbU7g6NauVRcl3HBC55IxnPoM9z0r0zxx4iXTLQ28ZJml7L1wf656V5DYaaIo5tavkLS&#10;EhYx1yw7kdwvHPrmgChHYRaZCumabEWurkL5u0YCL/ChJ9uT6/U17J4W8PJBAZLs5IIx3J4we3ft&#10;6Vz3hrRo94lmBMjDeSBk+oyTzk/4dq9fsoHkQCJNi/nk46/hQBm3NxaWUBldN6rweepxwv09T9a/&#10;Pf8AaV+K9w08nhuwZle4j3SOhAGCcY9s4x6V9MfHb4oaH4J0eW281nlKlAqY+aQ9s9OT157V+R3i&#10;PW7/AF7UrjU7+RnllZmyx4HoAP0x2H1oAxbi6Vcy53McqBnvg5xx2+ntVeIqhEj8sR6c4yf8n/61&#10;RMUZjI7fd6e/tXsfwe+H58deIUilV5LG1KNNt4Ej/wAMY/rQB7p+zd8ILnUbtPGGswtFJOpMO8YM&#10;cQJy+D3foD6V91arcxWVsLa2GyKIYVRjt0/PvU2laVa+FtGSygRVlKjeV4A29FHoF6YrznxRq21S&#10;ueSfxoA4fxJqgkmKg+39ea4rLSS8d+4Of8/gKlvbhpZm55PPHOOuBn61oaPYmeUZGRkZx+nT+tAH&#10;ZeGdJLFGZcn/AB9q970HTVQL8vI6cdPc1x/h3SVjCKV5/P8AGvZNKsvLQDGPrQBsWMOxQcYA/DpW&#10;hPJtU+lAHloKxNQu/LU7Tjr+dAGTq2oCNGGea+Yfiz8RrPw1pssjyhXx2IJz2AGRz6V3XxD8b2Ph&#10;zTJ7y7lWMKuck/qa/MnxJ4p1D4ieJXnkike0jb92nJzz1PXr/nFAF63h1DxrrbapqJwZOVDZIVM8&#10;foT719P+APh7HfSQBUJii5xg/N/tE/5x2rB8A+ExeNHZLasoGC7Hjj0z147Cvtnwb4bisI40ijKA&#10;KBz29KANTwt4SgsbdAIgMD0Hp1P+TXa6rf2fh/Tnu5yEEaluT0Hf+VaE09vpVm085wEGf/rn0r4F&#10;+OvxjlvpZdG0qXCDcrEcnGf8/jQB5/8AGn4wXWvX82nWM7Lbhjnac4HYcZGT3H418sSyS6jOHckq&#10;pJxknJPYAn/6+c1Yu55LqUIrb+cM2TknqT6d8c1q6RpV7qd1Dpump5lxLwO+3pz7fXtQBe8PeHb3&#10;X9QXTLPln2iRgBhEzzk+g6fXHavujwt4Y07wHosaxoPtDAEEjkZHLt7nH4dBWT8O/AFj4J0lL27V&#10;ZLh/mycZZz1Y5GQAeg/GrGu6vJczMpOee38/brQBnanfvdTFs5B9+c/Xv+f+NVLW3eV8Kc7iOPc+&#10;n0qCNHkY56k46fpnvXf6BoxkcNjPPf8AzzQBqaBopZlzwDzx/jXtWi6asahduB+X51k6NpDYBVcD&#10;8v8A9fSvTtOsCoAIGT29qALlhaYwSP0rokQIAP8AP6VFDEI1FSO6xrQAkkgQHJ5Ofwrnb28Cgkmp&#10;b68CqTn1/KvPNX1YKCFOP8DQBFrOrBAwB4H+eleMeINeJDrv46c9fbpVzxFrwXcm7JOPce4rya+v&#10;HnJfcSBn6/5/lQAy7uWlfcTgk9/8B9atafY/aT58nyxD7x5PXsPrVG2hBH2m6+WIE8nvjrj/ADx3&#10;rxj4j/F+OGOTw/4afMzAxtIp4TIxgEc59/14oA2Pip8XofD0T6B4cYSXeGQsCCsXqSR3/kfzr5f8&#10;LeDtR8Z6wZ77zLmWVjuZstnJ6nIx/PuK6zwf8P8AUfFV8l1Llw5yztnk/wAyf6V98/Dz4caVoNtE&#10;sMCh+7YGT7mgDj/hz8IbLRLdH8rDDvjHPP8AnrX1FoGkRWkYyuSAPbFaWn6Okcas4wq9gB1rJ8S+&#10;JbPQLd2LAHFAGz4g8Q2OiWLyuwBXI618RfEf4kXGsTyW9tKwgztJU/ePcDrjHXP9Ki8eePbvWWkX&#10;zSkW4gjP3vYH0968os9L1bxJf/YNMi3SHl3b7kSnpn6+g/HigDFgsdQ17UE0/Tk8y5kx/uxp3Zj0&#10;A7jPOfWvprwd4E0jwXpwubkedcygMxb78jdifRR2HcYzWx4Y8J6R4IsMbN90/JL43u3Xc/p6habe&#10;3895K0spLFj+ftQAX97PdyM7HOAAAAcbegAHYfSi2t2kcAjJPPr2+v8An+TbW2echVGdx49hXomh&#10;6IW2M6gnsPTHfHtQAzRdE3FS6cn9f89/616vpOjkKMDjipNH0dVVcL1/l+Neg2diIwBjNADbGxCY&#10;2jp7V0kFuFX2ogt1XkjJq7kKPTFACgYGOtV5ZlUHn/Ips1wFHXrXO3l+EBPYUAPvb4Rjrx+dcTqW&#10;rbckt0/zz61U1jWFTODnH+eK8t1nXuvzZJoAu61r23POPr2rzXUdSkuJHAOAOP6/rjpVa9v3uHwG&#10;4z7+n41norSHa3QHP0HegBRukz7nj/6/r/nj12rCwkmZABkc496s6ZpTzsMj5R29vw/rXpujaEVx&#10;8uMD0xQBU0bQzxlMfXPH5V6ZpulKihsYx346YqWy0+O3jDy4RR3PGeK8Z+K/xz0HwHp0iRyh5wCF&#10;CkEk9Bx35oA9G8afEHw/4F06S61CdVKKTyRjj16V+Pv7Rf7XOr+JLu40Lw1MY4D8pYE8jvjn9R9K&#10;4X4u/GrXfHuoS+ZO6wFsBAT68Z9c+nT1ryTwN8JPEPjnVQ8UBMbH7x6cnjjmgDyvT9O13xZfCTMk&#10;ryn0Jzzz+ee35195/BP9nC91Nor7VYSQdp+YYyOMYzz+X6GvpL4Rfs1WOhRxTXcG+ROST0PqOnP4&#10;V9z+HPCFjpVuiJGqhRj6f57UAcX8P/hbpPhy1jjggVCAMnHXj/PavXLq707QrUyO6rs9T0x/+uuV&#10;8T+ONK8M2zbn+ZO38utfJHi34l6j4quDb2LMLckDP972Hc0Ad/46+Jc+ozvY6Y2VJ2kgjj6/j7Z9&#10;q8ytLO4u5S333c/MT29Oew/z9X6LoEsn7yTherE88juTXXxMkMQhsAQRjL+v+fWgBLe3t9Lwv+tu&#10;WA3Djj0z6fTrVhIprmXzJzucjH09gP8AD/69WLPT5JOpySRye9dzpmgs2GcdMdeeKAMzTNIklUFh&#10;6+3Gew7V6NpehbADjJNa+maKIwDt6fy/zmu7sNMCgY6Y9vwoAzbDS1XGRxx+hrrrazVOgzmrdvaY&#10;A4/StNIljz6GgCKOAADParJKgdMUx5FWs+e6xnn1oAszTgdKxrq9CZ55+tULrUVXOT/WuO1HWFAJ&#10;zwPyFAG3d6oAM5rh9S1wEtzgfjz/AJ9q5/UteXG0t/n/AD2+tec6jrrSEkHOcD/9fTmgDpdS14KT&#10;8+Ceh9vWuEvdXMufmwCf/wBWP849aybi7kmckH9cc/Wo0heQnbkk9/w70ANYvMxYk/N+Xt/OrFtZ&#10;ySkfLgc4Hf8AH8f89617LS5ZsMVyD3/+v6Cu90vw/wBMqD26UAc9pmhGTHHP9fp/9evQtM0IJt4y&#10;eK6PT9DC8YwT+ePrXa2elhcfL06eg5oAxNP0cADIxj9M/lXX2lgqdskY4/8A1Vo29oBjA5H+Fakd&#10;vgc/5+tAFSK3AxgdKuiNEB7Y+lMnuYbZC7kACvBfiR8cPDHguznnvbpUMascZGTgeh70Aevaz4j0&#10;/R4TJPKEwD19q+Ffjh+1v4e8I2s9ta3AkuVHCow/Xqfyr4S+Ov7al94gkn0nw1IyxudpcHHH1B/Q&#10;/wAq+ANQ8U3uu3z3epTyyu5J+ZsqfX8v/wBVAHtvxU/aI8YeP7yVZ52gtX6KD2z3x2/z3OPEINSe&#10;YBANxb0ySck9vw/rxUul+H9Q8S3CwWEDPkg7sHg8/p6/j6Cvsn4Qfstapq9zb3moRfJ15Hv9PyoA&#10;+afC3wr1vxhfIggcITnoSTk547ZGB9a/QT4R/srLEsVxqMZRCFO1lGcdgCR6H39u9fYXw8+B+ieF&#10;LdJJYVMgx8xHYdunf/Pt67falpGg2+xAqBBjjseKAOR8L/D/AEHwnaqttEqkd8Y7df8A61Wtc8V2&#10;ekwmOJlz04PA9sVxOu+M7i9YwWGSOfrj3Pb8f61wUlsZ3FzqcgC+me/qAev40AWb/WNb8STGKzDJ&#10;E3ViTj369ua0rCx0fw3F9quyJ7rnAPUZ9OvPv/8ArrAuPEMdvF9m0yIIg43YzkY5/pWGRcXknPzs&#10;cZ/Pv7UAdRq/ii91AFI38uM4wq5Hp198Vz8UM1y6sMsc5/z/AD+n5VsaboM1w67gTxyD6D9fpXo+&#10;k+F/uqUyGxQBwth4dlmKnZwT0/H/APV7/hxXo2l+GwAFCYwB2zx6dP613eneHlXA2jgdK7aw0UAj&#10;jAPtjj3oA5DT/DyAD5cj3B/oP88V3Nhou3A24/T/APVXTWelbMZA4rooLJVAI4/p+dAGLaaUFC5H&#10;I/z9f8/luQ2arjjmtKODA9P/AK9XFiAoAqx22e3SrKxcDIxUwHHr707H5mgBm31/yKX9RxS8d/zq&#10;MyAd6AHnGOef8596Zv2n5jj8aqyXAXp/n0rPmvAvU0AaTzA8Z6VnTXYGfmrHuNQUZ5wB71z9zqqg&#10;Ebsn17mgDo578LnngVz91qqqPlOPxrk7vW1A+9jr3/XNcfe64Mn5vX/P/wCugDubzWcA4cZHvXH3&#10;uvhidz4ri73XXbIySTnFc7PfPL1Ocn+R6UAdRd62zMdp69vp+NYNxqEkw37un+c45+nFZLSyMDzg&#10;+3p/ntTljZ/lU53d6AB5HdiSCScH/P1qMK8h+Xrx09v85rXt9LklIJXAIP8A+qujs/D+WBI49vr3&#10;oA5O30+WY/dyP8T6fhXR2mhOTyvX8e3pXdWeh7AAFxn8DXWWui5xuHNAHDWehggDH1z9On+e9dda&#10;aOAowuAPbpXV2mkKmMqCOv6c4roYbBABxz9OfxoA5m20pQAccjH+e3+e1b9vYIMbVz74/nWutsij&#10;JFZ99qtlp8ZaVwMZ44oAtx2yKPmHFZmpa5Y6bGTK4BH0FeEfEL49eG/CkDyXN2qlM8A4Y/ma/Mj4&#10;y/tqm7FxY+HpWJOfmBPH45/z2oA/Rj4l/tD+HPCkEnn3aKyjpkc4/H+Qr8qvjJ+2lqOpGay8OPlD&#10;xu3EZ9uv4j29K+GPG/xS1/xNcSS6ldu4P8JJJ9fr/nHFePTXV3fSjygXZj3/AK0Aeg+LfidrXiK4&#10;kn1K5aQyHPXrnovJ9/T1ryxtTvL6VvKBbd14P8/5fpXonhr4Xa94in2eSdr4x6A59a+wfhv+yVq9&#10;9Kk1xBuBI7EEZ69R26fXgUAfH/hf4ba94klXbEQjMMnkZzjpx0/+tX3F8I/2WJriWCe6iYKWGSyn&#10;nOD6cfhX3d8OP2cNM8PwxtcwKXGD92vq7Q/CcFmFitIACfQYxj/PrQB//9T9UuQc9Ont/nNU7m2S&#10;4UBhgjPI7e3vmtMxsgIx0/zgZqNoyOcZx70AV9J1q60aUQzktFjHPp6iu0vTpuu2u5QGP8+/TvXE&#10;zWyzLtZeR0NVbOabTpQuflP+PSgDzn4gfD631qF4XgBHIyQD/iBXwF8TfgQtus9wsQaMcjA/A59P&#10;5enNfr/bXOl31sUkAJYfnx/jXnfinwPZatBIioHUg8Yz+HGKAP5wvG3gWfRbtx5bKOcHrnp/hxzX&#10;AWmoSxf6MV3kn2454PsP8mv16+L3wLljE88URMQB6L+f+PSvze8b/Dy90a8eVIcKMn7vHHP68/54&#10;oA8iubFyWudmGZckDB+vp+GefaqdvcOrehXoM89OPxz/AJ9dJZpLOQrKSBk446+1Q39sGQz24bJ5&#10;JI68fpQBZkZbmIBhlyO+efY+/Hp/Ouau4mtpMqMZ54x+WO/Xv/jSpfiAqjckZOR6f1p9zcx3ERRR&#10;j+hHUDp69B+dAFjTdXkidZEYh15HPfPr2I/HGa++/wBnX9rLWPh9fQaZq0xksgyj5m4XPcf1/wAa&#10;/NNna1lLZJBbtxwK07TWlhf5W5U/zwf6f56UAf12fCr4z+HfH+lw3Vlcq7OORnkemf8A9X5V7vFK&#10;sqhkIIP+c1/KD8D/ANo7xB8NdXtpYbhntgw3LvwB/wDrr97PgF+054e+I+nQoZVS4wAVLjPqfSgD&#10;7ZHr1/Glwc/l+lZtpfQXUayRsGBxyD7VfDAgGgB/8qr3NrFcxlHHBBFT5796Xjr/APqoA89vLB9N&#10;l3qMxH8hn/PpVG60y1mj+0w8k9RXpVxAlyhjfofauPl01rCcupLRE/lQB88+NvBFprNvIk8SkH1A&#10;71+cHxp+AsUkcs9nCox0CjBIwf1/zwMiv2N1fT4Z082DnHUfz/GvF/FXhKLUkkfy88EYx+YzQB/M&#10;h8Q/h1daRcS4i2FMg5HXrnB/w+tfPt/pxilYOOB9B+Ofw4z/APq/ff40/AeDWbaW5tYQkyEnAB5x&#10;3PbnNflJ8T/hRfaNeSsYjEQT0U4Xpj8OaAPkSaExtxuI/wA8549qotGT0yTjP4Z6/rXc6jpT2srx&#10;SpyDjpwfTj0rnJbdASUPI7en/wBbAzQBihNnsP8APWrKdPWppF2qeOfXI7j2qmGw2AOnqPU8UAes&#10;eBvH2qeFL1JLaV/KVgevp74r9UfgB+02Fe2t76bcjYX5ienTr1+vXt9a/GaGYY+5np9T26V1/h7x&#10;Jf6HdpNbOVUNkjPoP/r0Af1X+FvFGm+JbKO7sZQ4YDj0yP8APNdUoyOuQP8AP6V+IX7PP7UE+h3U&#10;FhqMu6J8Dk9M/h+n5V+xfgfxtpXjPTYrzT5VYuMkAg9f0waAO03NncucAdevH+fSpFlYEHdwPwP1&#10;oaFT93j/ACaYVIOSDn88/wD6qAM7VLJb2IyRHbIo/Hg+teg/D7xwbULpOqtnHAJ/w/H/ACK4tuBj&#10;HGe/TFc9qNidwu4QVkU5z6Hr/wDWoA+uZIYrgCeAhg3cd6828Y+HLTVbORJo8kg54z1/yK5zwB40&#10;l/5B1+c9s5xgcdsf1r2C7gS7ty0Z3Kw9c0Afi1+05+zZb6jDPqOn2+cgngY5JPfNfiV438E6l4U1&#10;CWC7ieMITz7dv5+31r+wfxL4UstQtnhuIw4IPUetflD+1B+y7DfQ3Oq6Xb5xlztXnnrjn1oA/BJ4&#10;/bHfn8KhZD16D+lem+PvB+oeGNQls7mIoUbH+B9OnpXmhXkqO2aAIxxgkE//AFucGp0b5myOeO/4&#10;HH/16BF8pPQDHXrTUY5HHI59ef8APrQBPHLLbyrNESCp49u/9K/Sj9kD9rbVfAGq22h61OWsmYL8&#10;xzjJGB1/n9OuK/NAFmJH4/l7VZtLua0mEkDbXTnIPPHagD+2T4ZfEjRfHWh2l/YXCyrNGrcHoSM4&#10;x1HPavVxEHXIHX26f/WFfzEfse/tfaj4L1G00DXLjdbHamWboBwM8V/RZ8NfiPo3jjRbfUbCZZBK&#10;obIb+eKAO+mtwQRt4/z7VlT2KSIY2HBzXWBFcZ/z0qrLb4HyjmgDyK7t59GvPtEZPlE5P48YrvLS&#10;8hvLYSxnOcVNqWmRX0LRuMk+2fxrzQfbdCvDAxJgY/T8/wDCgDo9Z0z+0YXj25BH86/Oj9pX4AWv&#10;iPTbmaOHEo3HgdT/AJ//AF1+mlrcRyQhlOdwH51yviXw9b6vaSJKBlh6UAfyN+PvA2p+C9UuLO6R&#10;ghJ2nB6A9M9u/NebSxKCCgyOf59R378fyr90P2nv2cYNTsru8skBYBmACng/Uf561+LviLwxf+Ht&#10;SnsboEGMjtjP+HHpQBxDwiQdsE88dP8A6/59PQ1lyQBBjGCeQBnk9+uMfSurWxdlMiKMfTtz+H86&#10;yLuJUJOMZ789+36d/SgDGUlCWUbvXnt759Pz9TXoXgPxtqXg3WrbVdPmKmJ0Y+nByc+//wBavNJO&#10;Mntn8vTH8sVHE5Qbs85oA/ph/ZO/aWsvHGi22lX9wPtMSqo3HJ7cdvrX6H2OqxzIrq2QRkEd6/kB&#10;+D/xV1b4ceILfUrWVliD5ZfYdTX9E/7Pfx+0z4h+H7Q+eDPsXI3Dk4/DnPX0oA+94bxG79Oev88V&#10;i63a+fGZ4B8yjPof85rm7XVuAytwa6KC+SVMMeDj3/OgCvpGsyMohlGHSuuhmMq7v85ry7VQ9hc/&#10;aYunH4g9fxrqtHv1vV3KcZ4oAq+NfD1p4i0yWznUPvXGAOue1fz7/tm/s1zeENSuPEWmQMbeVix4&#10;6e2O2K/o4t4EydxyOetfPvx8+E2nePfDN5aXEW4vGQp64bH+NAH8fN/YyW0xSVCCGJ59vy6f561l&#10;3ECsu5RyO/r75zxX1x+0L8FtR+HHiS4tpo2EO87W25xk847ds5xXzBJDgbCM4AH+GaAOZhjKlfQn&#10;nnrjsfrWuu4KHDAD0z0/wHP1psqfMGVckdwQDx1z/KpolMmMjBAx+ZOR757UAXNI1SXS75L2A4EZ&#10;Htnn6f5/Wvvj4N/FoJ5Uc0uAMbff6+/5/wCP59smzjGffJOT/LP4evpXWeGtcm0m9WRCygcntgg9&#10;RjtQB+83hzxBBrtkp3ZLKM98nBr1X4aeLJfDWveTK5EchA9eM8f5/SvzO+DPxWWIw20r5JwMFiM8&#10;9Pz5r7t0+7S/gi1G2HJ6gds4z9RigD9UPC3iGPUbWKTdkkAfhXeAiRcY4Ir4y+E3i2RooYJjl12j&#10;2I9f89a+wdOukubdWBySM0AfHX7VXwXtPH/hS7ZIt0yIzLtGcnHSv5h/i14LvfC+sz2NxCyPExXB&#10;Hp+fp3r+zXWLCPUbKS1cZBH8+tfg5+3t+z21nqJ8UabEwSXdvCp39c9gaAPw2nTaDtHAyMZH0x27&#10;dP8A69ZUqkHn6f5/nXe67o5sLuWKTqG98DvXKXMWAc5yT+XPf86AMRx7YB9P5f5FMXPGe/f/AOvV&#10;ySPaxAGQPb86rlPmPBGKAO08DeJbnw3rdvexPtCOGPPYHn8+n+TX9Hf7I3xTt/GvhSCCZwJ0VQ3t&#10;gcfniv5kI9yNvU8j+hr78/Y4+Ns3gXxTFZXUv+jzFV2kgY9x9O1AH9IWp6YZohKhweD6YIHT2rc8&#10;NX+6FUJxs457VkeDtZtPFegQXcLhxKgYEcdRTYiulXzK4ID8igD1uOdJYwgOTjB/Gvzr/bZ+Ep8W&#10;+G5NRtUYzQqT8vtyT3/zzX3bpl4sjhlGAfWovGmgQa7o09vKm9XUjkAg59uKAP5BfF2jS2Dy2k4I&#10;eB/cYwecjn8fwNeU3MTbdp4HT2HPr/Kv0W/a2+FVz4T8XXstvGVgLbtwXAPvx+H0/GvgK5hETMrj&#10;DFuTjken4UAcdKhBx1IP/wBbn8v1pyjCkA4A+laF1D5bMe/AP1HT36CqA4J7Z7deTQBoWDmC4SZD&#10;gpzkY/n+v+Nfvv8A8E+fjktxplv4a1C6y6/KMnPQ8c8Dp2xmv5/2cIORyePccdq+mv2cPijceBPH&#10;FjchysbSKMZ4/Drnj2oA/ri8QW6anpInU5G3J98j+h5rhvDWpxM32SUYMLEHknPPBqr8JPGtj448&#10;G21zBIJBJGMnPfA/LrXOXyzaV4meNchJWA/+v/ntQB9B+baTW+xFzjj8DX5t/tsfDCHxR4Lv7gQE&#10;yRKzKQOmB27fT8+1foLpE4aEK/Ld8/nXEfFXw5Fr3hu7t2Tf5sbLjHfHB/OgD+PXWdNNjeT2s+S0&#10;LFTzhlI4yfyrktoZtiHIPHUDGOhP+GOvavrz9pXwCfCHj2/RkIErsw4OAck59/f+VfI0xxNwNjjn&#10;0z7H/P1oArTxqEDHoc/l61lrjPUAf55/Sta4DsoY5A//AF8dvSskcZIHB/8Ar96AL9nMYWDA4PHP&#10;45yD29q/bL/gn/8AF0xJH4eurnaRtwCewHTp7ce30r8Qo+ACp5H8x3/pX07+zh8Qrjwb42sZ0k2g&#10;uAeR079f09TQB/WzYXyzIjg8MBx9fw9vatTfnk/Tnn/D+deDfC/xcniTw1Z38T7gyKfx645/r+Ne&#10;y21yJQD1IoA8v8dj7DMbpBnDZP8AwLgmvV/COpQ3dijA5d0GfbtXn3xBt1k0x2PO9W/TpU3wq1I3&#10;NmFxgocH056UAen65Yi4tJIm7j+lfjt+1L4Y/s3XFv0HE4Kv3PHT647fyr9ldRbIKY4I9fXpX50f&#10;ta+FZrjR3vymRbZPHXBHX2PegD8aPEa3UepNtIAO05zx1/znB/Kp7e8JPzPggflnrnn/APX0p3jF&#10;nt8uB86Ntbngg9+3Tp+Vclb3smASuP68cgigDb1W6feqL0OevGP6fgRXPyXEgzuGQc5BxjjHTp39&#10;azri9nWUyHp+eD0x6c1npdrLgnggZH1z3GaAPu/9jXxz/ZnjJLB3wJmA68fe5yMfqfav3ImmW90Y&#10;yA8MoI/DFfzNfBHxQug/ELT5zwhlU9cY3N+R4Nf0b+CNWj1jwnDOh3AxjnPY4/nQB59ptyLDxhdj&#10;BwzI/T26+9fW2mXAubJJBydoP1+n/wCuvk6/EQ8RINn+siGW/wBoHvX054YxJp0BXnC/h0/pQB5b&#10;8eNKGp+DbuFBuLxsPfkYHvmv5jPH1qNO8UX1mwwUndScehwe56H8fqDX9W/xCtFuPDVwpGSBjP1r&#10;+Yv9oPRG0n4hanbuNpeVmBHo3P8Ajx70AfONwpYknJ2dunP+fTFZLDMm0dfrknPI/L/AV0E6Mc54&#10;IHHfjp+H0+tYgy8gxyAMYH+fUc/hQB0WjkREJ1B645/T6DtXV2FyPtCMoyykYOOoyMZ4HQjP49Oh&#10;ri4XeNF5wSASQM9T657Vf0uRjcB8FADkHrzzz+PTn9eKAP3T/Z71JtQ8GQMzBt8Ctxx047dc4/yK&#10;9H1+1WeNo2HJz1HJ5/p/hXzd+ydrTXvh6KBiARGwIz78Y/DpX1JqcfmAqec8/X8P/rd6APPdB06e&#10;z16Y2+MnaOfTHXPf8a+5vDaTi0iDnf8AIh+nHf8A+tXxajmz1WaQcMWTk9jg8D+VfVnhLW0vI0i5&#10;A8tVJ/Dn/PtQB67exO2kz+YMFlPGa/FX9oqAr8TtTAG0ja2O/Tn69ePx9K/ayeVf7IlVRk7D9etf&#10;jD+0lAi/FC+5wJUAI5/p/n0oA+ar0BlIPzEDpwMe3Hv3/CqdvgkHPT3yeOo9PT/PFXLgKQMDcSuD&#10;j17fWq9tGpYRk8n8fT/P50AaJDFR/Bkdcg/5/wAe1REFt7RnJdg3fsPXscHn25pJGQLn8T6gA/z7&#10;8/SkQhSFPBK46c9f880AcHr0LTBuCcZOOR/nmvGLxDa3LtgqQV/+sf5fpzivoK9h819rDBbPI6fp&#10;+leO+JdPNvdnIDBjz/Tjj86APX/hFdK2oQqxIAYHHGMH8M+lfs9+zzpj3DNO4CIG2gcc8DP5cV+M&#10;fwL0+e9123QAMpYFs8ggHnvxX7o/s/2RhsrXagQOWbgY498fzoA+uYAFiVQMACvhf9u/WDp/wqv4&#10;oyQ8qrGcHHDMM192IMKK/Lv/AIKIeILa08JHTXYlrmSMAew65/8ArUAfjRcXdqj7XbLqvA4GM9Mj&#10;/GorebcT/CBj0HAx/wDW6c1zFxceZcMMbwMj6d+f6Vct5v3Q3Hn0/Ae/XFAG3JMGIXnJyDj0xnPA&#10;H6020XM8QK5JbA9c+h+uMf5NUYZlXqMgZPsSen51d0li2pQqTxlSPcDnigD9EPhFci20UADBd8Y9&#10;MD8a+hbW6V168+vU49P09P0r5b+GdyI9OtY16FmLbj6ngDj+X0r6Dtbh9oIzg8Dvx/nv6+/NAHTy&#10;XQ2k7s5zzgfUetcZqshbKsCO+c449K1Dcjaw6Hr1J6+1cZrl7i2lYDJIwvuW9uvrz6UAesfBvQ7e&#10;5m068ePLz3U0zM2ACkOcfqOlfb/hFgLZSx3CRzyBnA718UfCC+uELW8UIAsrbyeeSXnbJPsTjnjp&#10;xX3F4et7i3too5uAsajA4GT1/kaAO5DJHaySgZK/ieOmB/KvxO/bz8W/afiHY+H4pRILG0ErAf8A&#10;PSdicHHfaB1/Sv2o1OYQ6ORyPM+Tr13nrn2Ffzc/tG+Jo/FXxe8R6lbtvi+1PDF7JCAik9PTPbr6&#10;0AeI3NwWV52I57jgfj6/h+dc6gaWYs4BA5PbBP8An8uM1q3si7CGHGCDx6+9ULZlUNxjHLc5Ge2P&#10;/wBXSgDNuyTOFIxk7f8A63f/AD1Fe++EIFt7DaCDhFUHHUn5jj0zz29q8MtIkn1JY85JOPbPc4r6&#10;Q0G38rTEKgAPhsnr149P89qAOj0dHaccH7w4zjHPr9O1fS3gfYgBzjvj045/H15/Gvm/SUJmD5II&#10;JyB/n/Gvo/wYCgDE4Pfn8gfb2oA9qS6UQq3b8s+wrzrxjqXlJsLkFBu2gnG5uF4Hf8f8a6hrkxxF&#10;g2VGfwHU8Z5//VWFo2k/8JNrqPKrPDbN5zL2aQtiOP8AHGf85oA+rfgL4aXRdJWOGXcbSEANs63M&#10;3Mh+buFyOv8AhX2JYWyhVGchVA6/5/GvE/BHh6W3tk0+N8CEszH+9K2C3Pt7H2r3WwsvscZXeXJx&#10;kmgDJ8WazbaDoN5qV2/lxwRs7H/ZUZNfzx/EXxbN468Z6x4smbL6jO0iqSfli6IuMZ4X/Gv1n/bb&#10;+If/AAivwyn0K0mCX2uOLVFH3jF96U89PlG38a/GB0WKDcxwRz3/AF44/P2oAqRsrS8HADADHb/E&#10;c1YuZljgCK2c/Lz3J7ZPTPcVVgYnLsOB1/DqD/Xt271lajcbnKgfLgdPXHP/AOr86AN3whYNquvR&#10;IBklvXOB2z6dOP8AJr9BtJtlsdHihAAyvHP8PY/l/j1r5Z+C3hr7XcLfOmT90cccng4/XmvrC+cK&#10;hSM5xjsfw+n/ANagDJXfJOo5PPY/kOnbv+NezeFbXJTAyM8dDkdDjtXkmlRCe6RsH5SOevU//W/y&#10;K988M25/d8Y/XrQB61pKbIVI6gf5xTtZvhYWElwTnapx7noOfepbPEUIBGP8+teN/FHxM1taHT7Z&#10;wJZHWNOejueSen3Rz9aAPPdMhl8aeMzJCS9rZyNGjEZDTE/M465xjHHv15Ffdfgjw9FZxRbAWEK8&#10;sT1J9fevBvhJ4Yt4LZHgfO/CjaODgck+uTz1r640u1a1txGmAOpOOpNAGmFZQFU4r41/bJ+LA+H3&#10;w2vYLSfZf6h+4gCsc7m+9wPQZPNfYN/fW+m2kl3cuESMEkscDj1Nfz1ftZ/GmX4s/Em4h0/I0jRn&#10;a3txn7zKfnlPH8RAx7DHegD5xlu5rieW6lO+SYlmYnJO7nkdc4Of1PSo4JViYyNkgryfX9P8+3Ws&#10;8SSqAi/Keck578YPuP8ACi4vI4ojGVx0B5Bx9M+tAHWeEfDt3438U2GhWvS5YFyP4VUfMSfw+gr9&#10;q/h74WtfBvha2hgTyyYVReORGvTP1PPT0618WfsgfCsTj/hLL+EiW7X5Cw5WEdwe2cD3619+eIb1&#10;IYSiDYqgAegGMAUAeb+KNSOSm7r1yD9PXnvXmU0mW4yN3H1/P+tb+tXXmSuc5POe3r/9asSyhaec&#10;KOncjk/0NAHoPhKwwwLDJJGeMknHX/P9a+jfDtoAq4GB+fT2ry3wpp2AGYYJx26en0r3vRbUIAcc&#10;DjpQB1NjFtQHHI9u1R6zqcOm2j3Ep4QHHqfQVcVvLiyeMDOTxXhfjXWG16+GkWu4xjK/J945OM+2&#10;en5mgDgV1e/8Y+JJri3cGCNjGjnlSQPnceyfdHYnkGvVLGzub64jKqBbQKscSsOSFHU+56mqmm6B&#10;pmmwRaPZIsR6zMDnOzHyr6AdD+PWvV9IsEiijROSeenYjp6j1JoAk0+zSNVXygSoxn19R+lYPjrx&#10;db+EtFmupWESQoST0wo+9gevYe9djqd/DodjLcybVC/dBxznk1+XX7Svxom8QX0/hfTZSI4mKzOG&#10;yCOy47ZNAHg/xT+I91441uW9fK20bHy4/ZurE+pxxjt9a8SuLzzG+X5R16Zx/n6+9Mv7tpGMSkkH&#10;64yP8f8A9VQwlI8mRyobk9CMf/WoA39B0DVPEF9aaXpcRkurtxFEOwJPLH2Hc9h7YFfrR8D/AIZW&#10;HgHw1E20Fxk7jzvkP3nz+ijpgZFfPX7MXwfd0i8W61G0cs0f7tWB/dQk5Jx/eft7Y9a+3dVvI7WB&#10;beIeXHGu0L6KOOOlAHN69qoj3ZI57Z/lXgWu6l50zDJ4OP8A65/wrrPFGsDLohyR19u+c+vpXk9x&#10;K1xJuznOcc+v+PegCRA80oCDqQPoDwcfgK9g8L6SRsJUfl6fjzXDaBpbTTHaMksP/r/mK+hfD2k7&#10;UBC4x7daAOv0aw2AHbj+fqa9Ato/LUZHNZem2ixRjjjt/n2zWpLII1PYj+dADLu5CDk4rybxl4nt&#10;9Hs5bq5cIBnvjOB69q6XX9agsLeW4mfCoM9cDj9K/Nz4y/E3UPGmtP4S0CQiMNiWReQvqM+2c9aA&#10;OD+JHjbVfifr8umabIxsYCOQeHPTvjOO3uM+1eq/Dr4bSxRR28LL5j4JCgHb04B9e5PFL8O/htHb&#10;WsLSDErD7pX5iD/E3p/Tr9Ps7wX4Rt9LjVYo8seWb1Pt7UAS+DfB/wDZUSxogPTk+3fvXtFukNhb&#10;+ZJhAuPbn60+zt7ewt98hwEHU/Tnmvl/44/Ge20Ozl0vS3/fsCOvI/8A1/8A16AOO+PXxne1Emh6&#10;TKCT8rFT344z045JP8q+AdR1Ge/uHLuzSysGY89/T8OKs61rN3qt3LcTsWmmyRnJIHbH1OfrUOna&#10;YzDzJTkkjIz6n0oAbY2EsjRwQqXllJCjuecD8f8A9fSvtH4UfDaHw9YJrerJ+/lUFgepb+6O3Hci&#10;sn4S/C37Mqa/rK7HwGVWAO1f/ij0r1/xDrSRKIIflSP5VX0Hb/69AGV4h1lpnMangcAAdPb6dq4c&#10;sZXOc45/l6df6dKJJmndmIzk+vXitbSrCSaRffPHHOTzQBraPprzOGxnp/n8a9s0DRsbSy8D/PFY&#10;3h/RMKNw56nt717DpenBMFRjOKALum2CxgACuxtoVVQxHNVrS1CgcdPatMkIPQUABcKMmsW9uwoO&#10;Tipby7Cg84ArhNW1QRqecHn8higCtrGqiMEKRj3rx/X9d2qwV+T+X1q14g14IGCnJOfX9K8W1fVj&#10;O7EsNgx6fifwoAZqV+9wx+bg8ZyP06j3rPiCgG4um2xjHGRk+3+J5rNnuYoInvbx9sSjdhjgfUk9&#10;vf8AKvnD4gfFKfWDJo2hErbj5XlGAWHoo54/X3oA6P4h/FY3u/QfD021CCkkw6bf7q+3Y85rlvAP&#10;w7n8RXsbyA7N2WZxwSenPT1qb4a/DZvE11FdXKsIkYHp19Py/wA5r7r8KfD+HTbeNLZPKQDHyjHH&#10;9aAE8FeBdN0i1iiiQEgY7du56GvctK0uK1jD7cZx/npUGj6bDYqvGT6+nrmue8YeM7XR7dowwLD6&#10;UAbPifxlYaFYPhxvAIxn096+NvGvja61uZ3lc+S2cDOC+P5D8/6VX8TeKbjWJt7sXVzlUzktzwT6&#10;Cs3QPCeo+K7kkO0UIIDyhen+yg7t29vegDD0LQL7xRqPkQMQAcSOF+SMegHqecDHua+ktP0vS/B1&#10;ilnaIPO7DvnuzHuevFS21ppXhGzWy0xFEiDHGPl9WJ7se9cvPNLdSl3OSf8AJ5oAkuryW7mMkjEn&#10;uTnuOpB70Wtq0rhQMgn09v8APWnWds0rgLyT+X+fUV6Po2hliGI655/mKAI9D0UtscrycdjXrOj6&#10;QEA454p2j6OFwduB/k16BZ2CxgYHP+cUAJYWITbxjH+fSukhgCjJGDToYAgzirBIUZz6UAKcLjti&#10;qFxc7PbHvUV1dbVOTxXK3+pbcgdh69aALF/qATJJwB+ZzXAavrYQH5vw/lVPWNbAzyO5+teUaxrj&#10;SFgrZ9+/pQBc1jXi7EE4J/X/AD/nNcDdXkkz8HJP+fyH1/DtTZp3kO4k4b26UkMHmEKuR0xx+GaA&#10;GwxlzxyTjHTI/niup0vRmmYFsEH9e/NXtG0J5CZHHX9MdBXquj6JtVeMAdaAKGj6IqgYXAH+ecet&#10;dozWOkWxubtxGEBPJ/rmsPxH4q0LwXYPdahOiYGRuYDpX54fGP8AaQuvELTaboTmO3GV3g9RjnA9&#10;BjrQB7t8X/2hbXTll0rRZcuAQxUZxn19/wAa/NPxv4q1HxNflppWnndvXnk4wPb/AD9KELa/4o1I&#10;21irymRsFzkjr0/+vxX2J8If2cWuPI1LWo9z/eAZeefXr1oA8B+FXwG1XxbexahqsJEWRjI6jvzn&#10;/P6V+nXwz+DemeHYI/JtghHPI5/P8TXpfhDwHp+hW0cUUIQKPYfj9a7+9vrLR7UvKwUKOn0oArR2&#10;FjpkG9gEC/pXjXj/AOK+n+H4ZYIJVD9F6Dk9Bn19vY15x8U/jUbdnsNLbc7jA2+p47V88afo2seL&#10;bxr29kIi3feIJVc+n94/oMUAW9T1zW/GupM8pYxPnEY/Vn9Afr+dd/oXh60sI0uLoAY79ycDhRn/&#10;AA5rQsdKsdIiWGFN78fLxk+hY/0rZht5rl1eVskdAOw9KAFCvMFRQY4h2HGfTPqfb8ua2LCweRkC&#10;qK1tM0V5ijMuc9OvFejaVoOCOMD8untQBlaRoWFXcv8ASvRtO0cADAz/AE9R/kVp6bpSoAdvTt0/&#10;OuvtbJY8ADpj9KAKNlYBRyODx9a34LcDBxgVNHCFAycA1MzqvWgBwCqPl4z+FV5JyowTgf8A1qqz&#10;3W3Jzx/WsK71FVX73680AaNzdrGpPcVy15qiqDlv847VkX+sBM5bB546ivPNV1xVYjdyM55oA6TU&#10;tbX5trY/z6153qevBWKg8fXA/P8A+tXO3+ts7MEPp6Y9hXHzXMs5JJwBxj19/egDUvdVaYjJJ+n+&#10;P+SKx2ZpmORz+g9un6/yoihdiABnHoOntXQ2Oju+MjJPfv649uaAMm3spJSOME+3T3/l1rsNM0Rz&#10;jKdc/h+NdJpfh7odvPH59OK9E03QVA3bev1/E0AYGl6EoVfkx/8Ar/Cu50/SAqqQuP5/jW5Z6WFx&#10;8vT+ddBBZgEDH6UAUbSwCqBjnit2G3AA4wPT0qZYQuOP845qte6jbafE0s7hQASSSBgCgC8Aka88&#10;AfhXI+I/GOlaBay3F1OqCMEmvnf4u/tLeFPAdlMZ7pS4Bwobr7gc/lX5FfGL9rjxH44mntNKdra0&#10;JIGGOWGfw9vagD7c+PH7aWkeH4prHQp1ubnlRtOQD3PA61+P3xI+OHi/x9qM7392xVycKDk4/wAT&#10;9PfNcVrOozajM0s0plaQ9ffuePpzj61ueEPh5q3iK6jCxEoxUbgp/wAKAOHsbDUtRkDRoXLkHjnJ&#10;J9fp/ntX0T8N/gLrnie4hDwsSfbgcd/5AV9g/Bv9mGWYxXWow7UHYjkn1+lfoj4M+GGheE7RCI0U&#10;oMsxA60AfM3wl/Zl03Q4op76L5wP6HJ6+9fYNnp2jeGLUIqqgjGPrjp2rM17xrpmiQFICC46Y4P1&#10;/D+VeN33iLVvEkzBA0aEH8cjj8B3z+NAHout+PVO6CyIYnI4OAP8ivNLl769cz3shCnnknnPpnP5&#10;msxrrTtHDLI4mn6/Q/561zN7rt7qDNHGcA9eep/nx+tAGxeara2ilIAHI6DnAYDPP5Z9PWuduLq7&#10;1GRvMc4GOARxx19s+n8qmtdIuLkk7Sc8df1GP6f/AF677SPDDkq7Dn8vx96AOPsNFmnOCuCOnfiv&#10;StF8KsNrSKAT/X17V3Gj+Ggu1ivTnv3r0Ww0IDaqrgigDjdM8OIm3jCj0HfGO2P89q73T9CAAYDI&#10;/D8fwrpLLRwpGRjH9K6y3sFGOOR7UAYFjpAQBewro4NPVRyOtacNrt4A4/w4q+kO3GelAFKG2AHA&#10;wPpWgkIXtkevSpVUDtx+VLx3oAAtKelJkAZqNplA/wA5oAkLDP8AkVE0oXHPX0qjJdgA5NZ0t578&#10;f4UAaslwAODj/P41ny3Q7HA/KsO51MIhyc4rnLrW1AI3fX2oA6ie/Vc4b9a5m71hVzlsZrkb/Xgu&#10;cnr+OfWuPv8AxBgMVOMe/X6UAdve61wSSOfX/P8ASuNvdfB+7JyM/j6/lXIXWsvISCcgf07/AP1q&#10;wJL12J5J/Xj1FAHR3WtNIDtYZ+p4rDmvC68nqe3T2rKkd3zlc4wcevpz/nvVmO2llz8vHT1//VQA&#10;x5DISFOASMfj2FPjikchSv8Anmtyz0Z5mBbPIHf0PYfyrsbLQAQNy9fbH4CgDjbXSpZSCwwDjGfr&#10;3OK6my0AfKzDJ/HpXaWmhEbcL6fl2711tpo+wDK4Hfp+FAHH2GhnIO3A6fQ9vSuqsdEAA3DBPsf1&#10;NdVbaYiDpkj2/WtqC1RMcf59KAOdttLwRuXP9K3YLFVA4AFaSwqMYHT9Kr3V9a2ilpXCgepoAkWF&#10;U5PX+n61VutQtLJGaVgoHuK8h8bfGHQPDMDtcXCoBnHzenpX5v8Axl/bZ0+xknsdGk85wSu4MMAn&#10;/IoA/Q7x38atB8M20jz3KRbR1Yjt7ZFfmV8Y/wBtYCS5stAl3MCyhj0z6nA5+n41+dnxE+P3irxb&#10;dvNc3bBH6rv/ABHavBLrWri7kbcS7sRnvkk5P5UAe1eOvjF4k8XXE013dv8AvD0znj6D6/yrxW71&#10;mWVmUtv3DOR39OT9ewrQ0rw5rmvSbbWB23nr2Gfw7V9M/Dz9l3xH4inia6iYKwBJ28Eeo96APmjR&#10;PCeseI5gkELMrkdM5xwMdMn/AOseM19rfCn9lnUNUninuLYkcBt6j8Oe3P6mvuz4Rfsr6bokML3M&#10;W50AJ4xnHbOa+4tA8Dafo8aLHGFKjgdPy/pQB8z/AA2/Z00XQrdGntgXABwRjH4enbr2r6c07wjp&#10;1iAlvCARgYxx/hXbQWCgHJ2r61K1/ZWWcEO1AFC00EffkwijHHHtW6LiysECxAEj2H5iuRvfEOc/&#10;MMemR0rkb/xDgE7hj/P6UAf/1f1+lsDyep/z0H/16z5LFs7cYP8AntXpM1jweM5+tZ8mnbiCQOfz&#10;+tAHnElsRnjJ9OeefeqssIbIYcD+X+e9d5NpmST0Ht0rNm03PYAj8DigDkLffavyMjP+c/5/Gu1s&#10;LmBo9pGGb+vaseWwIzwR+VRQo8R56Dj/APXQBW8Q+F4NTt3EkSuhz/npzXxH8WvghaaqjyWkO09x&#10;gD8cD171+gVvePnZL8yH+X+fas7VvDdlqcDsB8xHp1oA/nz+IfwVn0oyXKW5UjORg84/x54718xX&#10;9ld6bIYJ0bjI5OO5Ht07V/QF8RPhRFfJK3kAggjpjPrn6V+d3xR+CMaGR7ZTuGTgjH6foR34oA/O&#10;O/hhkG6IkEjOOvP1/P3rnjdupKP1JHbP0z+mfxr1bxT4TvdGuTvjyATkdOepBHr2/OvLdTsvMQyI&#10;CjDr2x68/wCfagChNIk4yT823OP4gfTPr6cH8Kxmm8pih7nOenBHb/61NNxJF8jckcfTp9ev1qGW&#10;UTANjBGec9/U9/8ACgC7FqLowKnGD6kfQY7+ue3avdPhf8Ydf8A6nBqem3TRhGViuTjsOmfT/H6f&#10;OBdhnccE+/p2qWK4KsCT06den/1qAP6W/wBmT9sfR/GdvbaRrFysV3tC5Y/eIHfnrx/npX6UaVrl&#10;rqUCT20gdWAIwQc/T/P51/F14R8c6n4Y1FL2wnaJkY9CeR2+vFfsr+yz+28sv2bw94pkwCAquzcj&#10;AP4dx7/lQB+5iTA9Tjv1qdZQ3Tge3p9K8y8MeNNL8SWMd5YSiRXAPXNdpHchhnPX37f560AbwIPQ&#10;f/XqOWJJkKuOv+c1QS5PPoKsLOCRkdKAOU1GyubRjLByh6jisKZYrmIlRlz1FemSBJUKsM5z71xu&#10;qaU8D+fbD5e654PHagDxDxL4aN2j7I8huOeM9e1fEfxf+BA8RRSzQ2wD4PIHPv8A48/Sv0vljhv4&#10;yuNr98jH5CuXuNEimLxMgIPtnv8A5zQB/NJ8Vvg1qGgzTedAQf4eP1/pmvkPU9JurCR45127Sfy6&#10;Eck9B1r+nf40fBDTvFGnSukCm49dvXHbNfjD8Zfgjf6FdzboSgVj2HH09f8A9dAHwBNDhSzDp+GR&#10;/nv1rNIzkEY6f5969G1jQrmydkkQ4A6fjz/9euNlhVXZfQZ6Hr6D6UAZas0R3J05zxgD+v8AnpWz&#10;CwlTchx7elZc0ZU7ew4x/WprRzE45ypwKAOl03UZ9MnSWElcEdCenf8Axr76/Z4/aV1Dwjd21veX&#10;O+AHDKWPHbB59/8AOK+AY1Sf+EAH17DpnP8ATpV61nazlV0OCCccYz6d/wClAH9U/wAOfiBovj/R&#10;or6wnUsVGQDnn35r0h7QkfKOPw6V/PX+zr+0jqvgXUra3u5SYCwG0kjAyOn+frX7sfC74paD8RNI&#10;iu7SVTIVXIyDnI6igDrZLcqpGOfb+Xf9aqNFwRjI/wAe3/167aXT1ZSw6H0/kaybjT2UnA/z2+vT&#10;NAHEtCbeQTwjaQffivXfBvixdq2l6eB8uSfT8q4Sa1I+XHB9f8aorG8Eu5flx0/KgD6Pv7OG9iDw&#10;kEEdv8/5/WvL/E3hi2vrWW2uYg28Yx69v581t+E/EKxqtrc5IPPXOK7fUbBL2HfFyTyOOvegD8Qf&#10;2pP2WYr2O71bT7bcGG4hVzgjv0r8WvGfgvUvDWpT21xEVEfqMd/8n+Vf2N654Qj1O0lgvIwwYEYI&#10;GOR0NfkL+1l+y1HcLdavosGC24naOnXOD/KgD8IPLOWU8EDuD19Pxp5hZiVxwD78Ad/x9P8A64rt&#10;fFvhTUPC+oy2txHtMbfxdSMdP8a55Z1ky23AP5A9v5igDHHEnI4989eMduKl2ELvYZ7+nPp+nQVb&#10;mt8fvEGB0xjPU9/1qCJVbsBgjn6dSTnvQAWV7cafcJdQOyOnIxx/9ev1W/Y+/bA1Dwde22ia9clr&#10;cnbuJ6DnHtnnrzX5VPC3LE8kn8QP0q3peoXOmzpLAdjIcZXr/nH+eKAP7aPhz8RdJ8aaPb31lOri&#10;VFYYIOeK9TGGHByDX8y37In7X1/4P1K18P63OfszMqjcSBjv1zzX9Cfw5+I2keNNIgv7GZZBIgPB&#10;z2GeOPWgD1JogRnH/wBauY1zQ4tQgKkYYdDXWKQQD60FQw56fzFAHiNlczabMbO8OAD3Oa7pSlzD&#10;8oyD+OKZ4l8PpdRGaIYdMkHvXNaJqxiJsrhcMvHPHsc0AYPirwpZ6tayRPFv3Z688H1r8e/2q/2Z&#10;FjSfXNIt+RlsAV+632eO4iO1c579a8l+IPga013TJreeNWDqeSM4zQB/JvJp0tjK9pdjYyErg/hz&#10;/T/JzzOq2GAXRRkjkAHkjp7d6/Q39pr9nm98K6rLrVhCTESWYKOPY49up4/Wvhi8s5mzGyfMuRju&#10;D34/pQB47dIMMp4HX69z/wDrFZBIQY24Prn8v89a6nV7F4Gbd04H5+/69f51y9wSo45yOuPT0/z3&#10;oAlhuVjXCnJHvnH4/wBK+qv2ePjvqfw68RWqici1MgBBYjqeR16e38ulfICYA64P8x+H0/zipo7h&#10;4XWRDyDwcn1z+vpQB/WP8KPi1pPjnQ7e8s51LlRuUHOGI5x6/wCfevfLTVTxz6f5/D1r+af9mH9o&#10;nU/BGrwaZe3BMBO3DHqvp3/DtX7o+BviLY+J9Mt760lBWQc85IPT/GgD6inljvbUoxySM/8A1qh8&#10;P3kdlcG2lOAxODxx7da4Sx1xMjJ6fjn8KtahdOIzdQHBHXn9f89qAPfrabJAPfp/kf5/WrVxEt3E&#10;YmGQfxzmvG/B/ju31FhY3RCSpwcn6jNezWsyOo296APzj/bC/Z4tfHPhy5vrOEG6hVmXC9cA8d/w&#10;r+dnxp4NvPDGr3Gn3MWx4XfqeMZ4OeM9P/r1/ZjrWjWmq2kkEy79wIwQPSvw9/ba/Zqa1e48UaLb&#10;hUU5YAZ6/wCc0AfiTJEd+3vnGDkfh/ntzTI4PLwN2AM54z/L6/8A666nWdOltLp45Vw8fUHrx1rD&#10;nj+Y8YAyfT6jtQBUIAUMG569xg+2Pp6f40xWAbJ575z69/r9fyqwISyg4wO/s39frVKZjGc54Pt1&#10;9aAPRfCviq50y8TD8ow53EY7devT8/0r9S/gF8UINdtEsLp8l8DDE5GTye/pjFfjpHcFXDL2OQMn&#10;8z9K92+Ffj+fw7qkE8blQjD5enHGaAP398KXr6ZdpLE37tiMbT1Geo56An2r7T8E+J0ngRJX5wP1&#10;x1Oa/Nb4O+ObTxjo1tIrjzgBj3GATkfWvrXwteSWckYzjZ+o+vtQB9oRTLMm9TnNeHfGj4d6f448&#10;N3VndRLL5iMOQD9D65r0bwzqa3NuuWyCB/Lv6VvahFFJEY25Bz29RQB/It+0d8LbvwJ4wv7TyNkY&#10;kYqzcZGe3T09a+T71Dn5kwWxxnPPUkiv6TP24P2frbxTosniDToAZ4FZm+UHIwcev8vSv57/ABj4&#10;XudEv5bS6j8t0Y8fjzmgDx+UY+XaM/j35xVUkY+Ucjv6+ua6C6t8buCScdsjA6kf41iyxbG6cg9x&#10;1x/ntQBDngdvf0/Gtzw/qlxpGpw3ls+10bjsM9QR/wDqrBOM/riljPzjnA/H/wCtQB/Rt+w58e4v&#10;Eeg2uiajcbpYgAoJ6gZH49OPav0h17T1urZb2AZIAbP+fWv5U/2bvile+AvFllOk7RxM4yMnjHOT&#10;6D8PWv6fPg/46sviB4PtryJ1dnQbhnPbnnH5UAdLpN0Sqg9vb/6/r2r0W1lE9v5WMn3/AK15YkL2&#10;OqvFKfkckj6Z/wDr16FYSqGDA4B/H8qAPz+/bU+FMfiHwzcalaw7p4hzt4689f5Z/wDrV/PH4q0a&#10;XS9Qmt50wysR7jt0/Dr7+1f14/ELw5B4j0e4tJ0DpIhHPPUcfzr+bz9q34VT+DPFN15cbBC27djG&#10;V3f0x1oA+Fp4dy4Xpzu9S2fz/wA/hWI0e0kMeV4PTn37fjXWNAwYowyASfpg49q5++iCsXwARjGD&#10;1P40AV9rcEjjHHPp6n/P8qksbuWxukuYWwyEMDnv6nvxUK43cnj2PX2xULdDxg+uc0Afvv8A8E/v&#10;j0t/YReHtRuuV2qodhnOB+ec1+oXieMSXEWooMYwc/Wv5R/2eviRd+AvGVpdRzGOHeobJ+UAkcn0&#10;x69uK/pv+G3jm08d+B7G+RslowGG7P50Ae3afqUTQxyKcEgZx/X/ACa6C7Jv7J4CM5GMevHHrXm+&#10;gxs0JjGWMZP489a7yxmYx7VHt/8AroA/Fn9vj4WNM/8Ab1vHtMeR937x56//AF/8MfitrNu1tcnA&#10;AP3cZz+Ofwr+qX9pnwBH4u8K3qsgLhCy8d8YPX61/MV8SvD11oPii/0+df8AUSuo4xxk4/lQB5+c&#10;KoLAY9M57dc88c1lSRnknkfj6cDP8q1ZV8tAn3cnt7Z/yRWTM7jkcDr6/Q5oAj8w885/kPw/yK2t&#10;G1GXT76O4Q4KsD1xn2GMc1zoY8ZHA/OrCNjuce386AP6Gv2LPi7Jrfh+DTrqUEhcdT+OTn2x+dfp&#10;hpup7wFDZH55r+aD9kb4lS+GfEUVi7mNXZSBk4OcZ/TtX9AfhXxNFqFjb3aPlXUcjHXHsaAPZPEK&#10;pd6Yd3YHPPt2rzv4Y35s7yW03cqSPQcHsMf412P2oXNi6ZySp9+vb8K+frbVH0TxlsLbUlII5wPf&#10;9TQB9qyI10iTAnkD1xx+VeA/HXQRqfha8tmTcxjP44Bx9cZr3fw5fLfacjEYAA6/Sub8eaYl9pM6&#10;EfMVI/Tj8qAP5rPimsVlJdRLDgqzbs5BHJPb3614XY6iWV4x8oz8uOcZ6nsT2z7elfan7Rvg9NL8&#10;SanbkeWjlmH0zweP0/8A1V8DSTSWVyyKeMnk9x24/wA/SgDo9VvfKgLg7SCeucc9Tn056frzWFpN&#10;4kxKu2Cvt78EduuSKr6xerPAAOAMZ/w/z/hWVpUvzYZiOcjHqPTPTp9KAOy02/fTNZtLuN8iN1xz&#10;joQee3b6gevFf0Q/sweLofEHga2hU5McYXrnPbrX82bSB5w4bAXB5x7cg+w4GPxr9hP2GPiEJLMa&#10;M742jGOgyO9AH3B4r1WSw8QWSRcFy6E9sk/Wvob4f38s9nEzOzBh+Oa+Z/HtsbnUIZEBGyYHjtmv&#10;bvhvLOkYtecpxk+nr+dAHsfieQTaHcKBksv+ea/nc/bE0t7T4gS3LIQJec/TAAwPb/63av6KLuLz&#10;bORJRnI/pX4fft5eHYrLU7XUUG3ex3fz/Q80AfmLIoZG24bJ79OvTHNUPJZnViOPXk8en4f5687D&#10;wk54Ofoe9UvL3SqGXGD274I6j6DP4+1AEcafuwrICCvPzZyc9T7Htx9cVctrbMmSMHn5euM9u36+&#10;3elQYyQcqSfp9MelaVoihwCNoPpzj/P/ANagD9HP2R9ZVNlqDjYRww5+hHGPevvu8YNkDnOcj/P+&#10;fy5/LH9mXWVstea3L4yAR82P4hn+dfp/PcbwGzgFQf8Avoev+eKAOa1e0kNxJLlQokjxk45GQfy/&#10;WvpXwFCNxUkFgF/lz+XWvljXtSmguJlhXJd4sZ5wfWvpv4eSziKKWY/O6DPt7Ht+NAH0NMv2fSZd&#10;uAQh+v8AnPNfjV+0yqL8RriYgl2VWB649Tj6Hp2AHvX7ISbn0yUudxKnjp2r8cv2pWePx4XIwRCm&#10;36Zz/X9KAPmGRgXPOVIOMkcHuAOAPw9aoRSrvxtA7+o4zn6de/606R2dmA9iMe/+HvVTzlRy2OP6&#10;joCeQKALM07KRuyCAv0yPT/P41NE4MZB4G7rjkcc4/z9OKpPMkxLKMgenf2z0pILgFlBGSB7dz14&#10;/GgCyqeZOwG04bH0/mPwrhfHmneUwk28kdR7dDj69fSu50gF9QK5z0YHPFHjrTFMIdRkYyeO47jP&#10;I4P5/hQBv/s36ZcXmuxrB9456f5z+OK/cD4OadLYadYq7gZjPAHXnv6e1fj1+y+I9O8RxzyLlQrc&#10;k9PQ/nX7S/DC/gnsrDywHKx9cYxzzQB70q4XBOa/Gr/go1dwxzaZE7ZaWZuCMZCLz+We1fskXIiL&#10;4wQM1+DP/BRHWpbvxtpWnq2dkczgDnkkZz+fp70AfnJNcRhXjjGwkn0xgep5PPrVNZzgc/eGccY5&#10;7A/578Hih3BXIGAxBzgfjx+eaqQgmTAPHcjnv6duv+c0AdJCx8rLLgfjkcemTn8TT9KbGoK5OQGy&#10;p9yfTp/n61UEqCNwAFI/Q+tO0wbroEgkqfTtzx15xQB9t/Du+CW9sqOG2gZ6Y/D8T/Wvo+zvv3a5&#10;Gen+fU49f/118feAbryfKTdgDA9wAeD+lfS9reZhVjweo7EcYz69Oo+tAHZNdjltuQB7nP8An8/w&#10;rldQ3393aadACz3EmfUnA7D+X409tQwCzcYBz1/Hn/PpS6GlxqGvSTxIcWkZOc4wT1PXPegD6V+D&#10;vhmSwt4LqAMZb+6J3HvHF8g4+ua+4LaCRIQDyRzyP0+lfP3wpsWsBZWrDeYoVznGNzDJ6d+efevp&#10;hQJArDgHj8AKAPJPjl40TwX4C1bVk4ksbWWZe/zbSF445DEf/Xr+azULuTVNQmvZ33SyPknPUk5J&#10;JPfmv2l/bv8AGY0v4b3Ojxttl1eZLcEHB2R4duffAB9s/SvxRLRREEgHqP8AgWfT/PSgDLv5RGBk&#10;5K8n1/Lrx/OqyfJEMjJxxycDPTiqd7co820DBLAZPP6/561YlwYxnp0+ncj8qALXhm3+0akSRwOv&#10;vk9vp6/hX05BGIbSNSMEKF6e3pz6evX2rwPwRCk13F8xwcsfwHA/z9a+iZNq24YnBOOvX6Y70AWd&#10;Lws+4gk/hj29fWvonwwwSBMDJAHfdg4yK+etHR5JUIGATz74Pf6+vWvdvDk7C2DEYOMexz9f6UAd&#10;nqd/5UBVWA8zjrg4A57/AI17R8GLKwRre4lO4vIbmTvgoNsQ6dOM4z3znFfM9/ePfXsVlE4TzGWL&#10;cegyfmJ9cDJx619yfB7T1vdMh+zKI4Lpiw4wRAvyqe3LHJ+mPWgD6h8KXmkxW8EERXz5iSeeTnP+&#10;f85ru55Vt4XmfhUGTXPaJpFhZkmFAWTo3euU+LnjKPwR4J1bXGG77FbvNycfdHGT7mgD8lP2tPGk&#10;/jf4sT6e7/6DoKC3Qbtw8xuZGz0znjnnt2r5C1C4hkcJCAqp+pxxn19q2Ne8QXWqXt7f3D77m6Z5&#10;XYDOWZs8HuRz71yaOCTzkD3655J/WgC1jahONw47cZz3xjp61zspN3fR2yJlndc84znHHP8An37V&#10;t3c6w25LnPy9PXH+cHGKm+H2kNrniSBpPmVG8w8enTHfNAH2l8M9FXSdDDyjGFGT7kE8dOfb8s12&#10;d3Kzg7zk5OOMc/5/Pt1pYEXT9NgtCQXxk4POTjg1ntL5jberPj8PTjr6UAdf4athLMGHGOM9O3r/&#10;AJP4V9B+HLYL5Rx+f0H+FeNeErYDbngc9f1H9a+gdGhCxhscn+tAGjq962n6ZJcRkBsbVJ5AJ/ya&#10;+cvDVjP468ZXd9OWu7e2lFvCQBsGP9a4JGM8HB+vTpXXfFPxLLDDFpNg/wDpFxKLePqcM/3nOOcK&#10;Ofy+les/CzwnY6Jp0Iics8P7pfl+85yWc5689BQB7P4T0C3s40wFRYsBQAAM9+B6dPrXpMaKoG09&#10;KxdLigiiSKEEgDjPXryT7k1Y1jUrfRtMmvp3WOOFCSWIAAHU/h1oA+OP21fjXZ/Dj4eT6RYyr/bO&#10;tpJbW4zkorcSSYB42gnB5y2Bjg1+BrTnkv8AOWPfk9e+BXvX7TnxhuPi18S77VIn/wCJbYbra1Gf&#10;+WaHBOPVzzx7V89RnzHCLuDDrjj6AfTqaANO1VXlLMu4g9f8/wCfwrrPAnhabxv4xsPD8C7lkkO/&#10;AziNBlievb/OeK5CRBDCGJO48/TnqR+HFfoh+xn8K0ltU8WalAd10C0ZYYKwr7dixoA+6PAnhqz8&#10;H+Fre1giEW6JQq9xGo4Bx9c/X061yvim/GSAwz68/j3/AKV6Vr18FRkXgAdu3pg/lXgHiK+eRzzj&#10;P/6uenegDmL6bewTscEd8c+nuP69K6Tw3Yb5gxGSeenT1/8A1fyrkoo/tEwUnIPH/wBYen/6vava&#10;fCWlFdjEAH07/wCT1oA9V8NWAXDEcf5/zz+HNeuaZFtjztx+v0NchotngKOmP5V2N1dpp9o0u0F+&#10;irkDLY4H9fpQBzXjfxENMsmtLc7p5FIOMggY6e2en415doFpeWMB1q92i6uSfK7kMepHfgdM1eks&#10;ZNb1BtY1WT/RUdivoAv3nPT/AHVGM962bK5Ooz+eyCGBCFiU4+VBwD9T1/nQB0fhywIPmudx287j&#10;weeQP/rd/WvT7e5khgDIi5P8RJ6CsHSbGGT5t3yL17DOBwB6Y68+1c58TvHVp4P8P3Ny0gUJCzP2&#10;wmPX1NAHzZ+0f8Y5dAsZ4LGbdd3G6KBFGAvYk56+vHP4V+XGo3crSGW5cyzzMWZifvMerE56Dt+W&#10;K7jx741vvGOuXOu6kcIdwhQ/wRbsgY759f6V5YbqSdzKyD5TkDsD/nPGKAHbVjG+Vdz9cfyB9M/Q&#10;17j8CPhrN498Sfa7q2Z9Ps5E3ccSyZGEBI6Dq3H615HoWlap4r1220DSYi89221MdEU8s7H2Hr2r&#10;9hvg38OtM8AeF7aOCJQ6KQrd3JHzSHPTJ7dgKAPRrOwt/D2lpY24VWABYgDk44x6AZ4rzjxJqojV&#10;vnxjn/J//XXW65qCxh8n1718/wDifV/NlYBuvb/DigDmNYvTLIW3ZPJ9ePTP4nmqdjayXc4ULjJB&#10;PP8AP/Gs4u0sp44bPbn6/mf/AK9ekeFtIMhSRRkn1oA73wrowUIWGSP6nn+v/wBbpXuWkWOxBkY/&#10;CuW0DTPKjTIwRjp716Tap5SDuB+tAGguI05HIH4/lxWJql+lvEzyEAKMk1cubgQqfb0+lfHPx++M&#10;lv4UsJLDTyZr2X5UROck8ZI64FAHAftBfGF1J8L6BIGu58rkH7gORu49s9eR19q8x+F/w9JgGo3M&#10;jS3F0S3Trzzk4HHt681ynw88Fav4q1d9c1hHd7ltzM5yxLckDJ/A4/pX3T4R8Jw20cZZNrRgY56D&#10;oOlAG74N8IPboLicBXc4JJyQAeP8/wD6q960rTxCnHRep4rJ0bR40/eMSM84Pb/EmuY+JfxD0zwX&#10;os0jSgSAfKucMxx05/nQBz/xf+KGn+EtLe2hcGdwVUA+x54NfmJ4u1+41m/m1G8lLyyFuOSFz0A9&#10;P89q2PHfjvUPFuqT6jdv8hOFXOQB1GB2615zBDJdTZGGGM4PTB/mfQd6AJbCzeeTzGTc/OPbHHA/&#10;A5NfUnwp+GL6hLBrGpxDyF+aONxkHHO5s54/ujqetct8L/hleeIbiK7ukMdijdCuPMOegPp6/iBX&#10;19dzWug2C2VqANgwSO+B0A4wB0AoAo6xqMFhbC0tztRePqfUkY6dhXk1/d/aZCxJJJ6Hvx06HrVz&#10;VNRa5kPPyqT+H+TWbbxyXD8Anr19vUd8UAW7C0eeTgZLfhx9a9f8OaEAEO054/z+NYvhzQ8FWIzn&#10;/H0r2/RdJCouV4IH6d/rQBo6RpgRRkcH8/f8K7+ztMY4xiqthZhQOOTXRIqquMYIoAcqhR7VmXdy&#10;FHB4H9fan3NyF6HAx6+lcdquorGDk4/r/wDroAr6pqYQFd2Dg9//ANdeReINcCqx3ZA9z+nH+fSr&#10;niDXVjDcjj0/xrwfX9fMm5s8DI60AM1vWpJmO08D3z1P+f6da4K/1aC3he6unCIiluTgDb1LDjAG&#10;PrWPrOv29jFJeXcm1Yxn5uw+nrzwBXzrrHiHxB461Eabp8Dx2ZbOcYLDsSePrigDZ8Z+L9W8XznS&#10;9Hdo7RmwxA5lI9Mfw+g/nxXb/Dn4GXeqyxXeohjEDyrcZ/TnPvXqHwt+EMMIhu9Qiy4wTkZzwOvP&#10;r1r7a8OaBa2kCLFEE9OBQBwngzwDaaTDHDDEERPbivVFsVtl+U4A/T/PtW01vb2yGQkAD6V4r46+&#10;I1tpMclrauN/PIxkZz29aALvi7xla6JbSLHIPNwR1HX/AD2r5P13xBeatcs8xL7m+RD3z3b+g/E+&#10;tJrOuz385lnbdK2WRGOdvu3qeenSr3hLwfeeIbgTy7ktCeWP3peecHrt7E4+nFAD/CnhGfXpzPLk&#10;wEnfJjl+c7E/qfY49vap7my8P2y2OnBVdBtyuMJ9PX3J/PFRXV7aaPa/2fpwAIXaXA24Hovf8a4q&#10;WZ7h/nJwePx7fXvQBLcXTzs27v79M/hViztpJmCrzn26Z4PH9PrnriktLNriQADj6ZwOtek6DoAG&#10;3K4J/D8cUAJoegncGYYH+cfzr1vStGVcZXGP0/8Ar07SdHC4O3OP6V31nZKuOMAUANsbLaAAuM10&#10;UMIQDjmiGBUA45qWRwgBJ60AK7hFyayrq6CjGeO//wBaoru9wP8AP+FcdqWqCMNzjjrzQBZ1DUxG&#10;pbOT25/lXmusa6BuUNgfXr+FU9Z13AIB6fj+teV6nq73Dsqng56HNAFvV9aeUlVbr9f1/wDr1yzy&#10;tIN2cn8/w69f/rmq/wB/BPIP6A1q2Fg82BtwCR2xQBFbWTTkBVwfce3+f89e70fQvMKsU4Pt+ZrR&#10;0bQMYOzBPbr9MV6LDbWml232q6YIIxnJ4/E0AN0/So4VDMMAdzxzj/PrXnfxK+MGheAtOlRZVa4V&#10;W+VSCQcf59q8i+Ln7RljorSaJ4eYSXByGIJIXjucV+fXjDXNb8UXZu7iZ7mWc5xnI5P6DtQBZ+LH&#10;xn8QeOdQcTysIEJ2IDgdfrz9K5zwV4F1/wAYXEWyJhC/ViCPl7YOenHT+vX0L4cfBS98Q3cd9qUZ&#10;AJB246ZPr3r9HPh18JNP0e3iEcYBHfaPyoA80+EfwR07RI4riW3Bl68gZzjqf/rk19kaJoNrp0K7&#10;VAxj06fX/wDVV+x0i00yHJAAT8+K8z+IfxQ03wzZyBHBcAgAH5iewA/CgDs/E3jLTPDdu7SSqpAz&#10;yeBXxF8Q/jNqGv3TaboRZ2c/eHbHBJ9BXDeI/FfiP4h6i9vbMyQM2Cd3AP05y3+e1dn4a8Faf4dt&#10;xPe4km4LK3KhuvzHnJz/AAj8SaAOW8PeCZ7yRdU1lmdpecchpO+QcDavv1z09a9UgRIFFvYoFCDG&#10;5eFUdMKMfr/Wpdk10QclAevP3iT3xxgdh0robDS2mwFXgcZ9eeM0AU7PT2ZlIGSepPv/AFru9J0I&#10;uwZhk+/4dq19J0Ija23J4/zn8K9I03RgByMZx+H+NAGXpei4AGzA/n/Ku5sdMCY49unfNaFnpwUD&#10;jH4Vvw2+0DA4FAFe2tQuABWnGqoAe9JuWIGqc12qjrxxQBYedRnHUe/+f5Vkz3YAJzjFZ11qKDdk&#10;/rzXJajrCgHDY/xoA2L7UwoPzY/z+NcJqWuYyFfHb+prE1TXVUHc20n/AD+Fec6prnXDZOB7/wCe&#10;KAN3U9ePzEvj8fWuDvdWkmY7Tknjpj6Z7Vn3F08rjHBzn0qKKF5WCgZ3cfX/APVQA0l5MbuSf8/n&#10;V2CxaVgNhI9MdAeen8/841LHSGkI45P/AOs16JpPh4qQzr39MdaAOZ0zQzkMEwR/P/PWvRNN0EAD&#10;5P0//VXTafoiLjAx/U+veuzstLSMKQMEdwO9AGHY6OFA3Lg/0+ldba2Cqo3DPStGGzQcAc1oJCEG&#10;fp+tAFeK2HpkVa/dxKWfjH0rN1PWbLSrd57mUIEGeTj/AD+dfEnxu/a58L+BbaeG2mE1yucIrfNn&#10;B/yaAPqPxn8TNB8KWctzfXKRrGMksQOlflB8ff267JftOkeFpfNlYFQ27HJGARg//Wr4P+Nf7UHj&#10;P4k3s8EU7wWbbvkVjyDwTxj6CvmvTdK1PWrrftYlyCfqfUn0xnNAHpXiTx/4i8a3z3utXjzsxyFL&#10;bgM/njrwfyx1rIs9K1HVZhDbRly5A4Hrz04/z3r0vwP8Gda1uaNWjaQthcEdeent6/yr9Hvg9+y1&#10;BbpFdanFgjH3l54/GgD41+Fn7PWqa/dxGWBiCcHqe3v/ACr9OPhl+zzo/h+CK5urdGdcdR6d+nSv&#10;oLQvA2geFLMBIkjCc8gZ/OuW8YfFXStBhe3tGVpACMA9P0/rQB273Gh+F7QsWVBGOenp06cV4h4q&#10;+Kk1/KdO0cM7se3T656fn2rzG41fxL46utzs1rZ5OD9c9Afbj0q4b3RfC6mC0X7Xd4JIznB7bjg9&#10;+woA04rDKnVfEE+MfNgn5QfQev48Vjal4pLI1ppMXlREYz/E3ufT8D9Kxnn1TW5xJdt1P3R0A4xx&#10;+FdZpnhN22b04I/n70AclbWFzeOHmBJPOSenqM/413ekeFmJX5QTx7/5x716Lo/hIIqll/T8PX8q&#10;9G0vw3HGFAGR2GOvbNAHEaV4VRdrMnI6EfzFeh6f4eC7fk6eveuysdGCqMLwMccY4rrLPS1+9t/O&#10;gDm7HRiqqAnX2rqrTTFQcDA/KteGzVccZFakdsOuOKAM+Gz2gcZxWlFD0z0qwqKvT9afgY47UAIF&#10;x0FL69/501iMH/PFRPMBn9eaAJcj6f0qJ5VAOTyPxxWfLd8YJx/Ws2S9HPP+fpQBqy3SgcnBrNmv&#10;QM4OcfSsG71SJCcnOP5j/Oa5q71wFcetAHT3WpKucHHT8+1YF5rSbTtbg4rib/XlAYbs4HPP+FcX&#10;e69uyM5/H8OnUigDu77XyAdjdf8AP+ea4y+19uQGwR3/AKdv/r1yNzqks3zA4HP09sCsl52clume&#10;x6Z7fnQBu3eqySkEEkn/ACPWsKS7kYlScE4/yc9c1CCzkkDgY68/Uj9P1q3DYyTYXZx/h7igCgGa&#10;QjII59P1q5BZSTHnnOcdvcf55rprLQHlKlhn/Of0rsNP8PrwCvXPbGeO1AHD2mgyuw3DIPOfX8OP&#10;0rsbHQQAMJnp6Cu2s9EXA+X611FroyoRgc/nQByFjoYyGKjn/PFdVa6PjHyV09rpqKN2Ota0VoBj&#10;AxigDEtdMROduR9K2obREAGOlXlhAAOOn51HLcw243SMABQAqwqvWobi7gtVLSNgDPWvPvFHxK0b&#10;QYHmnlVAmeWPYda+APjD+2hoOhPNa6dL58i8fK2MH+dAH3Z4u+KmieHIXknnSNUBJZiAK/O740/t&#10;q6Po5ns9Kn86YEjC+vbHP+R271+bPxR/ac8W+NL2QrO0EJ4VQxB6fT8efSvlLUdYv9RndpnaRjnO&#10;4nOT68nOM0AfRfxK/aO8U+M7iYtdMsJ4C5wDzznr+lfNt5qV5fybmLMzHJyxJOenHOPb1z1q5pXh&#10;jVdYuUS3Ry7n8CPQ/wCP4V9Y/Db9mrWPEUsTPAy4weQccjPP48f4UAfJumeFdY1q4URRMwLDHyng&#10;Hg5H6HH8q+sPhx+zPrWutA89qzKTksQcfXkH/Gv0T+Gv7KOm6ciXF7Cu8FSBt7DPHp68V9seFvht&#10;pWjQosMKooHoO3+f6UAfEvwv/ZY0zSVikuYFyMcY988n+Xt+v2v4X+HOk6NCsccAQAAdBnA/DvXp&#10;cNlaWa/Kqr+FZ17rlpaAgNuYdvQ/yoAv29nBAiiJQgHfHPFMuNWsrQH5t7/1HrXn+o+KycgNhT0A&#10;/rxXDXfiIsTg5zn15+nrQB6ff+KSxKh8D29PT2rjLrxHwcMD1zg+nT9P89q4G51aaVi2eoBx/ntz&#10;WZJK7Yyenv70AdLd69KzEg5/l6foawZ7+eb+I4GRkdfxA/D9KoFCSMjPPHU8jvVqGzllwEUjPtjP&#10;HpQB/9b9wNK1Wy1a3We1kDhxkfT8q0zCvBH8+n8q/EX9nD9s+503yNE8WOdgIVXZhn0/+v8AjX7A&#10;eCfiPoPjCwjutPnWQOBjBznmgDspLMEH3/8A1VnyaeCGyPUf/r/GumULINyn+tK0B4GOaAOHn08n&#10;Ixg5/XuCax5NM4Py8n8P8+lejPbDnI/lVKWzVhx3/wD10AedrbNGSpBI9e496kjMts+UGUP8v8mu&#10;wewBzxyf859KptY7R04Pt2oA5HUdPiv7diqgk54x6ivnXxp8Ora/Mkpi2v8ATB454+tfVrW8lu2+&#10;MZHHFY1/p1vqUZGNrH2/MUAfjR8Wfg3gSyGH5xuxgcEe3+frX59eNvh7faZM8ixbFTI4z68Doeeu&#10;OfSv6MvFvw+hv0dbiMYweo65/oK+OviP8D7O6t55Io1DkccDjjj/AB4oA/BXWNLlh3NsIJ9R29/f&#10;iuPJZWwM8c/4/lX3b8UPg9caXcS7YsruJBxx6dv0NfH2v+GrnTZmLDaOfXH/ANegDlWG5i2MAd/5&#10;+neo9wBOTkZGP8MdqeVyOmM47dT6VDJHu9uc9Onv24oAUSkEHk49xWxpGvXelXcd3ay+U6MDkHaf&#10;0FYTZ7nAB4+lMA2YGOTn6jP8qAP1Y/Zg/bS1PwpfW2ieIbky27lVBY8cnA/z+Ffuf8N/i54f8d6V&#10;FeaZcq5kXkZ+YdM5GO1fxyWt49u4dSVb9f8APevsn9n39qDxJ8MdXggedpbTcAQTwOR/9fj8eKAP&#10;6tIb8eu7P41ejvOn48/5FfFnwT/aL8NfE3TIja3Ki5KglSwzj2P6V9O2+qBgNpyD+I7UAehpdg45&#10;qUSLKCG5z/WuMjv1JGT16evNaUF8uOoz9aAItS09oXNzajB7jpnFUoAkqmVhhh1/z/n/AB3xcpIN&#10;pHFc5qlrIoM9qdpHUD0+lAGRqkEd4jx4BPpxxXyd8W/hJaeIbGbzIAZcHH4jH+c8evrX1nYzxTuV&#10;fhx2+tN1XS/7QiKOnLAf/XIx6ZoA/nP+MXwRu9HvZnSIhCSRgHrnv9OnHtXwt4l8MzafcOhBAHQg&#10;cZ7+/wCNf1GfET4OWGuWjrNACTnDY6e+f51+RXx2/Z4vdIup5baAlDnkA8enHp05oA/KqS3ZV+bg&#10;5PHP4jP+fwpqw4+fsOvA5/D/AD1/GvUvEfhS80mV45UYHk9P89a4V7Z0YrsyQRn2Hp1xQAljNtbY&#10;/PP+ef0rcaJGUFTvJBOBxgf0/wA/jg+U8TH5fmH9D/Wtq0lMiCMDLHP8v060AR2880MwcgqV6EcD&#10;2Br7A+Af7Q+sfDjWIAZ3a33jcGPB6A+3oO2O3Wvki6g8rJjHycdT7888/hVaG6RJSpzksenHOP8A&#10;64oA/qw+Cvxq0D4l6HFc28ymXoy55BAHp9a+gTZLKuUGd3T/AD/nvX8unwJ+Put/DTVopIpmFuMD&#10;bnjjiv6BPgL+0D4f+J2jwMkyrcYCshb5sjr9R2oA9vm03I5XkZ/D8/8APtWFdadgnC9Pofr/AJzX&#10;qYtop03xnIbnPrWZPp244A/n70AebRF4eccg+nX6f5/+t6D4Y8RsHFndHI6A+nH+HT8qy59L4LAY&#10;6/hWPJYPE3mRkqw/z+NAHuEsUc6g4yD/AIV5n4x8F2ms2ksU0QcOCORnP59K2vDfiVUVbK+GHHQk&#10;+9d5J5dzFuQZBxQB+B37Vv7KRZ7nW9NtspksSo6Y9R3/AKV+OXiLw1e+H9Se0njKBSRyMfXn2r+y&#10;/wAY+DrPWbOWC4iDpIpBBHUe9fi9+1b+yXEjXOt6BBtHLEBT3x79qAPxRKO3U8jpx2qp5CqCzDgn&#10;2zx6f1x9K7nXfDF54evpLO9iZHjYjkenT8fpXNtBG4HPBIycZ69OOvvQBnxIDjsOnP19/wA6SWHY&#10;SyBcEcjuM/h+X4c1deHaQh6DIxkdD/nApdnmIvOTxk559uf50AVrG+n0+4SaFzG6YIPdeeuehr9U&#10;P2Rv2t9U8JX1roet3HmW5ZV3HP55OSOMCvysmh2EEDJIxx369O9XNM1OazuRJDLtKtkYyMYwc8c4&#10;+tAH9qHw6+I+k+MtHtr6znVxKinrzyM8jHWvV0kDDI/yK/mf/ZO/a5vPCN5a6HrU7PbsQoLHoPXp&#10;/Wv38+HnxM0jxlpcN9ZThxKqkcg9aAPZWUOpVuRXmvijQSjG+tVw4OTjuK9AS4B68j/PenyhJ4mj&#10;YZBH8/egDzzw/rvmqIZOGXqPT36V0V7CtwhYjIx6ZrhNe0qXR7v7fanCdwM/55rq9I1OO+twyNkg&#10;c9/zoA8L+Jnw00rxbplxbXkCuJAR0PHBwRj09q/B/wDaK+BWqfD7X7i8s4SYGZmyF4C57cn1PP41&#10;/Stc2jzMyleD/Wvm/wCM3wg0jxtos8FxErO6na2PmB+vB/OgD+W7WbWOWBmIG4joc9fx7/n/AFrx&#10;u+Tyy6sCAT09h7e/f+Zr7c+O/wAJNU+HevzwmJha7j/DkDPQD618n6zpYmRp4xgj8uPb9aAPN2O3&#10;OOvHQf449ab5h46Dn8B/k1ZuIthIboO/c+49v8azmIBBJ6n6fhQBp2N/NZTieJiCCOhxyM9MdP8A&#10;PrX6O/sx/tGXWl3UGj6lLlMhee+fTp+HB96/M2NwPetjStWudLu4rm3kKtGwbI5NAH9TXhTxva6v&#10;bRXdvLuUgHj+menvXq9hrSSIYnOR0/wye/8AM1+Hn7PH7RpZItL1GfDrtVgW/I/j+Nfp94S8b22p&#10;QxvFIORnO729KAPUtfu7jRryPVbAkEMCcf3ffv0/ma+mfhv4sGsWEfmMCSPf8ucdK+X5ruHUrQxE&#10;jBx7jPr/AIfjW18NfEDaLq4sHJEcjYGeMED+XrQB9xblxuJwP8RXlXxL8G2HjPQ7jTriESCRSMYx&#10;XbWF+L2JcHIPf/P86upG24xsvBoA/mG/ap+AupeAPEc91bW5FpIxK8dPpwQf8+lfD1xCVw78EZBz&#10;37cD+Y/+vX9WX7R3wSsfiB4auYvKBkZSQcZIOB17479a/nE+MPwq1DwHr1zp90hVYmIHB4B7fhQB&#10;86SHGUHIHtzgdOecDNZV2Cw6ZJ9jge/f/PatW6jWORol5OQv+RWfKjtnB59vb1/WgDOEjKDgZx2x&#10;+B/+t2rZtJ3hlWWNiSDnn9f8/wAq5iZmDE4wPqDxz2/nVyC6CqO49R7elAH31+zj8ZLjwzrNtb3M&#10;5SB2Xv0Bx/n/AOvX7feBfEFt4g06C+tmVmdVY/j1H61/LPousS6ddJcROQyEH6/4/wCTX65/sh/H&#10;wG5g0HU5wBtAXLAcZGeMe9AH7Z+Fr1otsaHAxXrcBa4iDnqP8mvnbw9qcRiiuoGDI2CPr7+n+RXt&#10;+kaj9rhV4zjPb0xQBk+MNAj13SrixnQMHUgg454+lfz1/th/AmbwxrtxqVlCywSMz8KPXoDz1yf0&#10;zX9JJTcoLHrmvk79pT4SWfjzwrdqIx56ozIcZ54PHvQB/JhqFl5MojcbSDjGecf5/wDrZ6VzF1bO&#10;MNjge2Oh5r6k+MHw5uvDGv3VqU2BH4yCDjPJ/wA/nXgNxZIcI+Oh9enpQB566nOAP5D6f5/Sotxz&#10;/wDXrXvLby5XVeQOc9Mj1/xH1NZ2zDEdP88fhQBp6Zdy28qbW2kHgjjH+fx/nX7N/sGftATWM8Xh&#10;/VrhvKf5fmOcHpn/AD1r8VoSFcc4J/z+teufDjxpc+DvENtqtrIwSNlJXd154GB6UAf1y645vLKL&#10;U7U7iBnjrwPUDmpfDWtR3aBXfLdPx+pr5e/Zn+NFh8SfA9tBLMHuYYwrZIJI7Z//AF+hr3XTETTt&#10;VaIthHbK56/nQB7FIrTxMp5BH5f4/wCNfnB+2b8ILfxBoMus28X72FSWwOv5d/8APFfpTZOkkQKH&#10;IP8Anp7VwfxB8LQ+INHuLOZdySKRzzzg4oA/kc8Q6JJp+ozW7j7jMvTn29MnHof61wV9D5ik9Dye&#10;c9fc/wD1uPSvv/8AaZ+Et14T8W3iPCURndlO3GOe3+cfrXxTqdoIpRHzggDp3/nQB5u8bJ8o4wBy&#10;Rxnjr/n+XCOqYyWBGPU/n0rSvoFGfmzj+Z9e3Xk1mNjLZOG9P6gfyFADLW4eyuUliYgrg5469fYG&#10;v2l/Yi+P8T6dH4Y1GfGVwue3PB5557/4V+LMiD5WbgkenGfTNexfB/xrJ4R8W2V8rMqIwDYIBwTz&#10;k/yoA/qm8N+IY5btAj/JIBz6nH5j/PFeuWm6K4BJyrc9e3fAr89/hf8AEmx1jRLa9tpdx2q3XsBz&#10;/LJr7s8Ga3baxbW8hIY8fqKANTxjo6anpcsJXO5SPrnr06//AKq/nB/bL+Gv/CKeOLnUli2xO7MC&#10;MYOSfoeM9q/p/vrVJ7MBBwRj8K/KX9uD4Rr4g8N3WoxJmWIHoOeuRQB/O/qEaySAxAAIPbA9/wBe&#10;D69c4rBntgq7mHHHPT/OPX/Guv1q1Om3ssDDBViGB9R6/wBeP6VhsocHjAHv09qAOZdRkHKngfy/&#10;pmkB64xj8e/+elWrlAjH0JOPw6VS454JA/CgDuPB2tXOiaxbXsT4COO+B1Hr3x/9ev3z/Zz+JJ1v&#10;w5DbySDKgEdMZ4z/APr6V/PBDIwxgY9s/TjFfod+y98TX08wW80hBUhcFh0PHIPrQB+9ejaz5kXX&#10;rn68V4146Uwa7Z3YOAXKk/X6+uOgrO8I+Ko5o4nL5DY79vf/AD1qXx9c+dbieLnYVfrzwc/060Af&#10;Zvw01L7TpsS5zlV6H255/Cu/1q3SW0kBGMA/kRzmvnH4OeJo3sIkY5yAAfTHUYr6ZmzdwkpwCPzy&#10;PxoA/F/9snwwsOsi/iQgSAqfQ46D6+9fkr4w0iW1uZJQeCQOMgcenXv9fpiv3/8A2uPBc2peHZbp&#10;F+aDLdOgA56flX4tePNCyr8AEE+uD/X8qAPly8dmBAOSM98Zxyf5/wCetSaXIVK7jjPJ56/14OP/&#10;ANRp2q232ed42A3Rkj3we39aLL7gQHnkfU+mR1wDQA+eZsjd0A7f57f/AF6+yv2RvG76J4rjtDKV&#10;WTGee47kenr+vHNfF9xllLlsZOfccdOv6frXf/CnWzoXiqyu0fafMHI7Z9v6UAf0Uahqcd3ElyGA&#10;81VcfQDrnPX1r1n4e3pkvkdHO11UfQjrxwD+tfIng7xImseH7R2YHEfc+2e//wBevojwLqIWe0eA&#10;ZBB49On9P880AfWssqeUyqdx2j+Vfk7+3loTzaB9t6+U47HjPXnr/wDrz61+qVvLLPEoVcgjr/Ov&#10;iP8AbG8NNqnge/JTlRu/EDv9T0oA/AiRCZGQjJHA9wOmQcf54rKmiw2c5HfqPw/zx1966a9gRJ2Y&#10;8Zzn8PQj/wDXWBd+WzLjgDOeOevf86AGx7l4VuCeB06DHX/Oa0rRiCFI4GR9fb1/+tVBCMbk6854&#10;/r/KrR/dsijgEkH8ueOnb/8AVQB798Dr57Pxggzt3KR+OeueOnpX6yWV2s2mWswYnfGuenJ9eMn/&#10;ADkZr8aPh7fyaf4jtJ2HDOFJzjv361+sPg/U1uvDVtJuJK/LnqB6Af4H8aALPii+ktbgyIMnfHxy&#10;eMfy9K+ofhhqsl5aRZ4AAHA/Pn6n618g+LZ8lgDyHRuPp+nNfUPwmnP2OLzQRxwPQdvxoA+t7dA+&#10;nvuOQVNfj3+11EE8coyghTAARz/eOCP89B1xmv2I05kn08sgwCp/DFfkN+2cFtvF9pK3IaJl467Q&#10;c/pmgD4rVi8pVjhgvY4zg8Vj3T5lCK2AMd8k5PP9M/jThdKx3swDDjpjjrxjP8qrPIXlDDnHpx6/&#10;pQBeRjHDtONuOcDt6+n/ANf61XBaObbGwBx+p6c+/XP49qSOZSuGxkYBxxnJ6jjtULyBWKoN23nH&#10;U/55oA6fw25k1JRIDlh1zjocg9zx+vpXoXjXSybGN1G7cvoeOhGDXmXhiQHV4znI6ADqT/iK988Q&#10;QG50eCRhzgcY5GOefwyOP/1gFb4MWCwXzluowS3p+WPpj9a/ZH4KwRtpMO0ghFUg9/cfr+dfk78K&#10;dOmWYrEhYl1GfX/9Wa/Wr4R2v2PTo0zyI0B443d/y5oA95nIWFyegBr+e/8Ab6u/O+KkccZAEdqv&#10;Cj+8eSfX3/8ArV/QLqcnl6dNIeoWv5t/2y9XGp/GbVtr4FtsjPoNqr/PjP50AfH07kLtzzt49B+H&#10;f26frT7KMK4YjqB2AxnsfbjNV5iisFJyBxySff8Aljr+dXbRgrKx+4cds4/n/nFAF6eJ487BkAgD&#10;IPp0Bz+VGnq0cu48gHnI6fUe3bt0781YuZEZGRQRjB6+vYCqdkxeTK85I4wcj37dP50AfQng27cX&#10;EQQcLjk/5x9Qe9fTNhfgwIpbIxkY7mvjzwpdrFcRR543EjP1xjpyfQV9K2F4j2qe3v8An6ZxnvQB&#10;3S3ju+1+hx9fbPI/H+Zrvvhp4en168iuhLsW6uQgx33ZPIz0GOh4rwy4vxFFK4HI4A5OCe4HQf41&#10;7h8ErueXUbSBGYQxys5wxHzKpH/1v1oA/QjwBp5id3jIZBuA5OCAcLXuNvHKkJaU8IM8ep55Pt0/&#10;zx5z4Js7eDTIgAQX65OSTnpXo+pyta6PPLHlTtIFAH4rft/eJWufGek6DGSkcEDzMg5wZW4z19O/&#10;59q/OO+m8tGZjgg5OMnOegx0Hp9K+m/2qfEf/CR/GjxDOjmVLeVbdNxxgRKFxxjHINfJl/cAoRnn&#10;OOD12j/P+NAGfGxeQkggnLY56+vH6Z/nxVq/mwFRQQo45HdvU9f85qjCWZmbK57nsAOmDSyZldQh&#10;yS2Tx14HT14/KgD1f4eLvuQ+PurgHGeT+Xb3r3a8ztVcdB9fp/n868h+H9oViEoXG5vc4A6+vrXq&#10;l5KGdSDwOP6jt+n+FAG/o+75RwAcD0xyOueOnWvXNMn8m2MhJXA/meAfX6eleT6VHwm4HkjHOOte&#10;kWMRufKtYDkzsqg54OT3+n+OaANHR7OW/wBYjADSOG6Lz8z9j/X86/VH4X+HxYaLEEi2JGiqMjn3&#10;546dK+ffh78I9O0VJ78qZpllQKcZJAGTg88k9fSvtnw9p7xWMMbZzsBbPHJ5/SgDpbCMJDn1r81P&#10;29/iSsOj2fw/sZcTalJ5swGT+4hPAyDgbnwMe2fWv0m1O6XT9OmnyBsU4z61/PT+0Z46k8dfFvW9&#10;VSRpbe1lNnb+hWI4JHTgtk/kc0AeNzyBEIUEnv0PTsPf/PqaqQkq2ZOD6e/+H+FVoy0jMvJKZx/T&#10;p0/Wp2j3ZQnYEGR3+p/+vQBl6vO85KqCQPXoPXOP8/jmvoj4FeHzIzX0q4LsuOn3V5P8vTjp2r5v&#10;aFru/htUbJZhz/LPtX3v8OtLj0Xw8ZFHRAqk8ZLDJ/w/SgDtb6781ygGe3X8MGoLVTLcgAc7vfv0&#10;/wAOKzPO3yctkD26cc9K6bRLYPOMfMA316cCgD17wxbFVjUrjGMc5/GvWbi9XS9Nab+IDC/Xufw6&#10;1xfhy3Coh6jg54x+HrzXMfEnXVW2OlwPh5QY129fmHz4/DgH1oA5zQZZ/Gvip9WR1e0gYRQls/dB&#10;+ZsDgFyOMjkY96+5PB2lpGkQueQgAwOBnHp7DpXzl8I/DjR28XmweQr4Jz9Dtxjrx1PfOK+wdG0a&#10;KFUYNnyzxjj8T6H2oA6iJI1QeWABX57ft4/G5fBfgNvBujS7dV1zMWV+8kH/AC0bueR8oIr7r8T6&#10;3Z+G9BvNWvJVghtYndnc4ChRkk/Sv5uf2h/iZcfF74laj4k3MljAfJtkbkiJDwTg9X6nH0NAHgTO&#10;65ZhuJOef8e2On1rc0y2CszynB7cZwO/Pf8AE1BBZmRiqjOP5A8AD9cVZv5/sqhPvSN97pz7DB4x&#10;3oA7HwPoE/j7xvYeH7SL91OwaZtuQsSnc2emOBjnHPev3O8BeHbXwl4Vt4LaMRFo1wvogGFGPccm&#10;vhT9jT4TMLYeLdTTEt6Q/I5WBeg9txH5V+g+tXojjZUOAOPoAB0oA4TxLqO1W5wD2z0HrXhmq3Jl&#10;kyTz27/57E5rtfEmoFmbDcEDHp9a85YiaQhs8+nb6f56UAdJoNkZZxJtJzgDt365Hr3r6M8NWIAU&#10;7c/06dK8r8H6YMRtgAEg/ke4z+NfQ+hWWNuR/WgDstOjSKLcTgAZ+nfP4V5b4r8Uzahqa6Zph37C&#10;q4Xk/PwMdsseOe2a0/iL4vtPCuiTHO+UL9xT8zu3CRj3P/168s+G4v7pjrGotmeVmdWC4/eNwxH+&#10;yi/KvHXnrQB6bLaO0ceioylkIDv6vwWHHZen4Gu/0fSra2jDtCoONoJ5yPUe3v36Cquk6GkbRMq4&#10;3ZY5zuUHoAfU9c131tHaxoZZvnPB9FAXp+WP/rUAU7q7stHsHu7ghURcjcfyGD3P8s1+TH7S3xpn&#10;8ZazL4b0yfbY2zkz7T8sjDoOOy9O45zX0J+1f8cZNBsT4d0QhLi5DKCGy6j+/geucDPQV+Vd7fsu&#10;4yEvI5+Ynlie5/z0oAsXlxLeP5P8CfiDg9Ac+/8A9bihp1jUQRfMMZOOPYf/AKqoh1hV3cYJ4z06&#10;nt/h+de9fs6fCpviH4oXU9QiaWxsJEYL/DLL2UeoGMn2FAH1t+y18Ip9NsB4j1yJUursCR8KCY4T&#10;91Ceu5upHQfWvtHU71YYyqgAKMAegHTjmiz0618O6WlhbYyvLHH3mwOf8K4LxDq/lozE4x/jQByH&#10;inWREjruwfp/ke/868RvLtricuByeOufXrx/jmtnxBqhuJWUMdqk9P51zNrC9zMiqc55OP60Abeh&#10;6ebi5wwycjtnnvn6cV9C+GtJWGJPl7g49P8AGuJ8KaKdiMy4+g/T/P8AWveNF08oq/160AdFplqI&#10;1GR0/Gtl2Eak5A/pUEYESY7LXm3xG8d6f4P0ae8upRHsQk5I4A9Pf0oA474y/FOw8EaFcTGUGXaQ&#10;FHLMeyr/AF9K+IfB3gzxB8T9bbxd4mcpFcMWRG5CoOBgEj69veqkcniD4zeMRrlxEy6dbP8AuYpM&#10;lCqnlj2ycZ5+nYV9h+FPDk0dutmxAiT72ABgdl/+sKAL/hPwraRJElpjyYwVQ7cZHQE/Xsfx7177&#10;oPh6FdrMnyrj9Rz2/KmeHtCijhQMAgGDxwQO2cV02t61YeHdNa6mkWIKuckgAYHU0Acn4/8AGFh4&#10;M0We5lYJ5a846njgD/69flX8RPiFfeMdZnvZ5CYhkKvZV9AMn8Tz6dK6v42fFu68aa1NZ2kxNpHw&#10;pB4znJJxgZI/KvnxgLlxGhxjvnOeew7/AOeKAJIw97K4Awi/iMZ68Y6+mPr2r2r4c+CLnX9QSPZt&#10;hQhpG5OAew6fMw/IHNc74H8Eah4k1CK0tjsTIZm6hVzyfyr728N+HtN8G6PFbWqfOFzkjksRyxPq&#10;e3pQBctrez8M6UlnbKEKLtwONo7Y55z1P/668t1zVWuZiQ3HI7/StTxFrLzloVPXgntwea4KRmkl&#10;wDyc/Q980AIivM44yDgfhXoHh/RWkKZXLH/ORWXoGjmchyvBwe/5/SvdPD+jiNVJXJ/L/JoA1dC0&#10;hVALJjHXp29ev6V6fYWgAHGM/hVHTNP2AAj8P5V2FvAqDJ46UATQRiNRxg8fyqC4uFQcHpS3E4jB&#10;AOP/AK9cpqN/tUndgUAR6lqQQHJ9cfhXlOva4Ajkng5HHbPt9asa9raxqcttA/z/ACrwTxT4oEal&#10;S+Bz/EOe/wBaAIPEfiMHf+8GBz6fp/jXhniLxTb2ET3Fw4ynToQPTqRk+g7d8Vm+KPGcdsrtnG3A&#10;Hf8AADHJ6/nXlNrp+ueMdQQhCYwflXBOPr7nr680AUbm41nxvqUdtGr/AGUN8qjvu7nuTj/AV9e/&#10;C/4QDToI7q+Rmd8cN29CR2/znvXSfDH4TLp0dveX6ASAD5MDjHr+dfVejaRBAqKE4H6ccdKAMrw/&#10;4b8vau3aox/9b/P/AOuu5dE06DJwqj16ippbuz023aZyEA9favmT4k/FkRCSw045JOzcp7+g9f6U&#10;AanxH+Jy2ayWVk/zn5cr2PoMZyTXy1qGqXF9cNLdP5krc7c8Lz1Pv/ntis+91Oa7uvNmk3ytnknO&#10;3nk/U5r0PwP4Ck1MrqOq/urVPm2MCMkHgtnt3A796AIvCPgp9bmS9vFKWv3sMPvnOST7fXrxjivX&#10;dQ1K00+2GnacAiKMFhgbscYA9P54pmqavBaQ/YbEbI04z3bHT2riJpWnJweTn+dADppmnbk5H+fb&#10;9av2NjLPIFwQPoeef/rYptlp7zuEBJz/AJ/SvVdC0JRjIwTj19un1oAboeg42sVyT+H5/wCfxr1b&#10;StIAxlB/9Ye/+fpUul6Ttxlcdq7uzsQoAA5oAbZ2YX+Hmt+GIIAOh+lEcSxgHHPtTJp1QEf5/KgC&#10;WWUICM81h3d8qgsT/n/P/wCqq93f4z6nP4e9cHqusKilQck9vx/zxQBd1TWNmRkcdf8AP+f8fLtb&#10;144dQ2MAjrn8v0qjrev7mZc8ntn2rzW+v2uCdpOOT+P+ePyoAn1DVZZy2CQD3znj0FZAVpRjODx/&#10;9f8APv8AhTI42kwQCRj1zXUabpLTMGYccdj/AJ7UAQ6dpX2ghQDj6cn8+1el6RoIwuRk/j/nvV3S&#10;dDWMbmGB3P09ayvGvxI0HwRYvvkV5cEKoPOee1AHVarrGkeE7Fru+kClAcDPPr/Kvh34r/G3WfE5&#10;k0/QJDa2g4MmDyMc9h7frXG+Pviff+KLppryRkt+0QPJ9M/zwOlcDpOg614uu0ghjMcQOM4PA7dA&#10;Me9AHA2/h7UNYv8Ay4neV2O5mO4kk9Tn69v1r6Z+Hfwaw0VzqCGQnHHTP+H4V698Ovg9BpscbzJu&#10;cc9On17/AJ19OaP4UisIhKycD9OKAOe8J+CbaxhXbEExj6H/AOvXqgudP0e23zuFCjP6fpXEa74t&#10;sdAgbcwBHuM18keO/izf6lcvZaexOcgFTnBPpjvQB698TvjdZ6csllp8m6Uj7oPvjJ44H618wRad&#10;4h+IF+bzUJHEBwc54/AcYHr079+uz4b8Bz6nMur+IGON27a/JPuc9efevTTLFDGLHTIgFXq34Y5/&#10;zxQBQ0zS9O8OW6W1ioaQcbgM4z1288D1PU9sCtG2tpZisj/OccKM4Az2qxY6cXJ5Lljy317c5r0L&#10;SdBJAyCaAMfS9IknKLg7T2x+BH+cV6XpehFNvyZbqf8APStrSdD2gbRgD8a7yx0sKBx0/wA8UAZe&#10;naUAOnBx6dP8+tdha2arggc8dv5VZgtggxjA+taKqsYI6dPx/wA/0oAbFEqjB4xSyTCMemKry3aq&#10;OuBWBd6iigkt0/rQBp3V6Bk54rmL7VEXHOOvrxWNqOt+WCo6c159qWvFcsW5xj/9X8qAOk1HWVG7&#10;5sYHX6/yrzjU9fGW+fAHvjvg/wD1/wAK53UdeMgIR+v+f8K5Ka5klJLHAb6fkf8A69AGnfarJK+c&#10;k47d/wCv41jsTIWJOT/P8f8APtSxQNJjAyD7579a37PSJJMADJPtnk+3+f0oAy7exaZhxn685+td&#10;rpegtIRuX1Oe5Priuj0nw4Rs3DJPt/jXoum6IqgDbmgDndK0ELtJTJH0rvtP0dVA3DkD0/L+da9l&#10;pioBgdPauit7TbjAyeO1AFC1skTkDGMVsxQBR0xip1jSMegFc9rvinTNBt3nvJ1UKM8kUAb7yxQr&#10;uY4FeQeP/i94c8HWcs93cqhjB74/nXxN8c/23vD3hrztK8PSfarvGPlYbQT0Oe/4fnX5leKfi94n&#10;+It7JqGr3jiJySI93y9enb8f8KAPqn44ftf694kM+meFnMUTsR5uc/Jz0Az2PPt3r85vFF1rWu3T&#10;3WoXLzSuzE5Oc5P6fh/Ou0lla6mW2to97vnGBnjH6/5+ley/D/4G6t4ruIprlGUOR0HVT09OPXPp&#10;QB8qeH/h1qfiG+jWKN8HHQEH26E4+nOe1ffvwi/ZmvLgw3F3AQPlznIxk9MHr79a+0Phb+znpmjJ&#10;FLdQhtgBwV/l7D2r6wttJ0Tw5ahiqIEGfQUAeM+APgto/huBJJIF3Lg8gcHv9O1el6vr+ieFLRy7&#10;qpRenHHHavNvH/xlsNIia0sSGcg4A7+nA9e1fM19d+IvHdwZryUw2hP13d+ATz9egoA7Txj8YdT1&#10;+5fTdBBfJK5HbPr6fyHeuW03QEgX+1/FE4ZwScE8Zz29T9M/Wkin0rw4n2TSYBPcPgM38Oc4yx5z&#10;+gqSz0LU9auRdalKXJwFHO0emB/hQBJd67d6iBZ6RH9ngbuPvsB178fh+PetHR/CzyEPKpLHnkZP&#10;XH05+ld9o/g1UIOOuOce3XvXqOleGlXHyYI6/wCP/wBagDg9H8JKAMJyfb/PSvUtK8OIhUbM4xz/&#10;AEFdZp+gjKjbgH/P/wCqu2stIAxxg/y//XQBzdjoqjBZfTtXWWmlKuMDg4/zz9K37XT0UDitaO1A&#10;5UYoAzIbIIBgemP89K1Y7bAHb+lXFiVR6/rUwUCgCNYwB0zT+MCkZgBycVXknA/z+lAFgtjn/IqF&#10;50HXms+a6AHXpnvWPPfKgbnOKANma7OSBwPSsee+C5ycf1xXP3erBVJzwOPfNcxd64q5bOf649KA&#10;OrutWRByRzXM3et4J5wB+OfeuKv9ewCQ38q46710k5zyO2e//wCqgDt9R13kszYx/wDqx0/z29a4&#10;6910kYDZJzxj865G71RyPmPX/wCvz2rINzLK5Oc57dcd8fpQBvXGqSSk88evXof8/wBKymuDJ82c&#10;568Z/WoEiZunvj/PI+o9a17LSp3cYUgdBx/jQBSVWYjv2+uf5AVdt9OmlYAD3P8Ah/k/SuxsPDp4&#10;3jOO5557V19joCqANvH8+c/yoA4Wx0JnxvGSP6+n+fWuzs9Aj2hCvT8K7Kz0TBXC8Djp1/H1711V&#10;rpCgLgCgDkLXRgoCquB9K6az0jbj5f8AP9K6WCwAAAHI9vyrUitQOO9AGPb6ciqP85rUS0XjA/Sr&#10;yRBfpTZJo4VJYhR7/wCNACrCijnt/nFMlnigU7iAP8muJ8RePdI0KEtPOq4BPLenXP0r4a+MX7Y3&#10;hnwqstvDP5knQBWGD9PrQB9teJPiDo+hwu886rtHOTj8zzXwl8YP2w/DvhxZYrW7E8gztCHvjp0P&#10;+epr8ufiv+2B4o8WzS22nzNBBIT0OSRz+XrnvXyHf+JLzW7gz3M7SyEjk5J9Pft7igD63+KX7Uni&#10;zxncSx2908Fu2Suw4yM4xgH/AD+p+TdU1XUNRneW4kLu7FiTnk/r681paToGo6vIIoozg/dODxgA&#10;Y+vevoXwH+z3revTRNLEzhjyCp456Z/rQB8zaX4d1LW5EESEh+c4PPTv+Pt+FfTnw8/Zz1TXniZ7&#10;dmB9hgk9DnrX6CfCv9la0sYoptTjDEYOMfqf/rfrX3P4S+F+l6LCgt4VG0DtigD4g+F/7KGmafHH&#10;PeQAscHvn8+efWvubwl8MdJ0WBFgt1TAHQc8V6VFZ2OmqWcgY/Cuf1XxlY2assTAle2R+VAHQLaW&#10;NhEBgKBWDqPiW0tBhX3Edv8AHt/OvLNW8aXF2zBHwpz39h2riLrVJpm+9j8fX2oA9I1Pxk02RuwT&#10;2zj6f5z3rhbzXpJiW3EjP9D78+nFc4ZZCTuOc9RnP+eKj2lydg3n+ftQBYkvZZcNu7dj2Pp/k/Wq&#10;4Z5CSeAfx6fj/hV6DTZnxlSOfXr9P8+1dBZeHHkwW6ED6dfQ/wCcUAcxHEZCVUZPfv1HH6/jWpb6&#10;XNMMYwBx357fpXotn4cQIAVx3xg8HP8An9a6iz8PquOM+nSgDzWx8OF8b1YjOfxP+f8A9ddXYeHV&#10;GNyc/TNeh2mhhgMD/wCtXR2miBCON2O9AH//1/yt/tG4t5hJE5jK4HBYehHc+nP8q+wvgV+1H4o8&#10;BXsNvPdtNbAgbWYkjjoDnt6+ncV8faxBMuZIxkevtz/hXDjWJLafJHI5B7nHGP8A69AH9W/wZ/aU&#10;8M+PbCAC5QTuo+QsAc+g5/l06V9aWl5b3sSyRvuB7iv4/wD4c/F3X/Bt/Dd6ZO67SDySBgH0z+lf&#10;tR+zn+2jYa6tvpXiKZIZjgAluGOB1yc0AfrJ5Y6Y61G0GMd65zw/4q07XbZLi1lVwwB4NdYpVgDQ&#10;Bmtb89OtQNbA9vX+VbW3PbJ/lTSmcjP6dc0Ac3JaA54wP89axbzTGU+dD1Hp39f84ruHhz29KgeA&#10;DHHJ/LrQB53JBHfRGK4QB+Rn8K8q8T+Ey+/5dykZ/wA8V9AX2mCVN8XDjpXLzRhA1veDPb/CgD88&#10;fiT8J7XVradY4gGYNj5c/h3/ADr8zPin8Fbi3nlxbZ+9yVGOvQj6dCDx6V/QLrfhaCcPJGMg54/x&#10;r5s8d/DSw1iKXzYhuGew49TjvQB/Nf4p8F3OjyMqpsC569s88+ua87MbxuyuCpHHT+p696/YL4w/&#10;AeHZK1vCdwJIwo9fXH596/O3xt8N73SbiUpGUA5xj0Ocj3H9aAPCWAALdTg9uvP4fpUMwKnGckcn&#10;8sf5/WtK8tZbWQpOhBGRVEnLnBLE8cDnB7j8vzoAp5qaKdom3ZOcfl06euPYU0p8gYcZ57evSo23&#10;E9STg+v4/hQB7z8KvjT4k+G+sRajp93IIk27k3Ec+h5r9zP2eP2wfD/j+0g07WLhYL0cYJHOPXHp&#10;X83S5T5s4/8Ar9a7Hwz4w1nwrfx6hpU7QvGwb5TwcY49+uKAP7BrLW7e6jE1vIHRuhBzxXQW+pgc&#10;Zyfr1/rX4mfs1/tnSXi2+geJ5fmXChyenpnJ5+lfqT4c8bWOt2sV3ZzLJFJggj8/xPtQB7/DqY4G&#10;Rz/njvWpHqCyABuQe3Qf5/GvK4NQJAbduBrUg1BlOc4Ht6f/AF6AOg1OxZZftlmcMMev8q1tH16D&#10;UP8ARJwEnT1xz7j/AArCi1LzDtbocfpWVfQbZRe2Z2yLzxQB6pNaQSQ/Om9T9K8H+IHw10nxJZzR&#10;tAr71I5AyOO3p/8AWrv9E8Xrdg2N78kw4Gc/N1rdFu0jFiMqfb1/pQB+Fv7Qv7OJsJpbm0tsRFjg&#10;7Tj6E/yr81fFvgq80WZ1MWwLnOQe35euf8K/q68Z+BbDxHYS291BuyD2H+HFflh8d/2anjE91awk&#10;r2YDt7/T3H8qAPxMktvLXYx2YJ/M+2P8/jUSQBXDqc4I7ev1/wA/pXtPjz4e3mg3bK0TqoYngdPQ&#10;456/yrywQgfu2BDDrxzg9Pz6H/AUAWYGEsQBHAx14P0P/wBb/wCtWFfQSQymTy8A569R/X3/AFz2&#10;rTDNBKCuCev4d/0qWREnjK4yQB05+vr0/wA96AMm0uwSUYYwcdPTv6Yr6C+D/wAZ/Efw11u3ubK6&#10;dYlb5gCRge3avmqbdauOo78Y7j39KuQ32CuOnH4euf8APrQB/Ul+zl+0vonxG0mGG4uFW7wNylue&#10;O/r3r7Xt2hvIhJEcqwHT/Gv4/vhX8Ydf+H2sQX2nTkLGynAJweea/fv9mH9rPR/HunQafqU6pdqF&#10;DKW6nHXBPX6fXvQB+gUlkGz8uTWNNp3OV/8A1mun0+9ttTt0nt2BVgP1q09qNvA9+1AHmV5pW/8A&#10;eJ8rj6jpXTaDrLWyC1vPvDofp25rWltPQcise/0sTRsyDDryMUAdgwiu0BXnP+ea8y8ZeDLHW7OS&#10;3nhV1kGCrAEflW9o2pywSfZbs4I6V1UyC4XA70Afg9+1b+ymFe71rRoMIQWyoywIHTgegPT/AOsf&#10;yF1rw5eaDfSWt1HsKkr3HQ4HH8+3tX9ivi7wRZa9Yy214m8SAjp2PUc1+Mf7VX7Jghkudb0S3Zh8&#10;x+VR+RxmgD8ZZbM5OASMZLcjv0x0/p/Ks9v3ZHGCmePT8e3rXouv+H7zR7qSxvEKbGK8jpg9ecYr&#10;hbq3YHchyD6cj86AKkibiq9z+GM9v8KzWiMUvOSDkdcfTP5YrV+fjeQDx9foKhmUyAHJPvxQBZ0z&#10;UprKWOaFtsg9OM49P68Zr9Kv2Uv2sdU8F31voutXBe0BC/MxPBHBBJ+nGOOmMcn8tGk8mUt0A5z1&#10;78jNdRpmqPA2+NirLjGePbFAH9kvw8+JOleMtKgvbK4WQSqDwc9s84r1mO4zgg8Hp6V/Mx+y5+1n&#10;q3gvUbfSdUuAbdmC/M3Tpxycetfvr8OPijpHjPR4NQsp1kV1HQ9O/SgD3G8gjvYWikGQRXmBabw1&#10;qGMExPn24rvIr8MOvFUdWs4dTtypA3YoA2LO9huYA6nIaqt/p0d2hXrXlmnazc6LfCxvTlCeCeo/&#10;P9a9dtLmG7hDRHIPNAHwx+0R+z/p3jzRrnbADchWK8Dk+n+H+TX8/wB8TvhZqvgXWLnTr23Mccbk&#10;KTx9McE5z1PFf1t3+kxzxOkgyG4/Ovz1/aj/AGd9O8ZaLd3lrbj7WiMVZQMnjoD3oA/mX8QaYVle&#10;RVypyeAecdcccjrXEyxdMHPTjsOP8/1r6q+IvgO58NahPpt5G0bRZXBHUdvwr501SweCVmU4G4Ag&#10;jI46c0Acocgkr27U/JPDdfrSupGR1GTn/wCt+dN5K0AbWh65eaFfxXtrIVMTA4HGenH/ANev0j+B&#10;vx1klW2trqU5HGCeePwr8wM8jAwR/nNdH4e8R3ug3q3Fu7ADsCf88UAf0keCPG1trdsoik+cgd+e&#10;/U5/A/hXd3MkkLpfQcOnXH8QHtX5G/BX44TRvAj3AIGMbie3r+eef1r9O/Bni608S6cjLKGZh2PB&#10;49aAPs74aeOYL21jgmfMqY+pHr/T9K+hLS5iuo1eMg5/rX5wWF7caFqCT27YUtnB9eT6/wCeK+wf&#10;h54uj1K2i8x8EgA+3agD2K5iiuoGilGQR35r8v8A9sf9nW28SaPd65plsFuY1LHaOSO+O5496/Tv&#10;zDJh06VkeJNBtte0uW0uU3B1xjr+FAH8bXjHw3c6Lfz2l1GUeJyMc9OmORxyOf5+nn0vdCcc557e&#10;uOgxX7F/tkfs0HRb+58QaNAxifcTxnaxPqB+v1r8jtZ0+SyuBG3GDkZ7exoA42+t1++uDnB44z9M&#10;/wBKxzJsPTGfTn8K6i+i8xSw4znr/nt2rk5gyMVznHsfzP8AhQBehuiMKOcHjjH0zXpfw/8AGl/4&#10;W1iC+hkZSrDkHB9+/wD+qvHhIwIyeen/ANerkdywYMOSD+f4+tAH9L/7KfxxsfHPh63sLqcNMiqO&#10;TyCBjP6f/rr7t0zWptLuEDN+7k698Y6fhX8sv7Ofxo1LwF4jtmWbbEHHGTgYOenvzn/Of6Mvhd8Q&#10;NO+Ivhi21K3kVnKfNg9Djv8A0oA+vrPWI7hEYHJYCpdThW+tHiYAjBry3Q75oiLZycrwDz+B/pXp&#10;NpdiaIK3OKAPx8/bQ+Biyefr1hbgFgd2FB7+/Y+v881+Lev6HNpd21q4I2lu3Qg8ZJ9e9f1u/FHw&#10;XY+K9BubG5QMHUjkZI9xx2r+fn9oP4RS+HdYul8jaAWKkDqKAPze1OyBBlbk454/PBrlGiK7hgYx&#10;39M/SvX9e0yW1d43HI4z6D2H55rzO6ieOQuRxnI5J59/TpwTQBjMCh9D3wOoP+f89a1LSfb7Ffu8&#10;55z68dOtUJiTj2A/l0P5iot5VgV70AfoF+x/8cZ/Avim3064mItncL1I4YqMYP5fXrxX7y6X4jtP&#10;Emm22sWMu5HAbP1HQ45+vvX8mWh6pNYX0V3E5UxkHOemP/1f57/tn+yh8dU1jQI9G1GYNLGQpBPJ&#10;IHH0/lQB+yXhbVUvLZFDc+/GK7eWGOWMow4P5f5/CvlzwN4qLXAhQggH/PU9q+jLO9a6RXzgfhxm&#10;gD4M/bD+EUXiPw7Lq1nDme3ycgZ455/KvwI8Z6BNY6lNA6EYY++fpx69K/q+8d6HFrujT2Ui7yyk&#10;c9M84r+fz9or4cSeHvFl+rxHZuO044wecmgD88tXsj5ZKrgY68gn3x/nFcjNGVJzxj8R78//AFvp&#10;mvX/ABBpkiK6YyOc/jnH17dPWvNbmAox3ckDPsD2GKAOfZGG5scjn0/T/P59XW00lvOsiHYQRyOT&#10;nPp/jUsg+bGenf8Ark5GMjkVX6YO7B9h7fnQB+kH7NHxiNtaxaZcygmEkZ6HafbPQV+zvwU8aWlx&#10;FH+8ySMjPUjt/n+Vfy7+CvElxoGrR3SvwPvc9VPT8v8AD2r9iP2Zfi2lzcWcUjcZC53cYxxxmgD9&#10;ydK12O8QRE9PpnHHavKPjF4Vi8ReH7u1ZdwljYdPUcU/wrqH2q3guoGyHHPOfr/9f3r0LUYhe6c8&#10;Tcnb198fzoA/k9/aE+G8vhnxzfWxj2Hex6EdeeP04+mOlfPD27wHHfBPcjHpj3PX2r9nv21fhRtu&#10;n8RRxZfPOPT/AD+tfjvraNDdyxKdoXPXjoen1FAHE3tuTlhzk5yOvTA9OOMgdegxWWISSBwCSfz/&#10;AEFdPMgZjgZ5OMjt/wDWrImQoTuGCOnv/wDq7fhQBQC4fAOP6+2f8/4eo/DTxDNoOsxOjkI7Kr/4&#10;D6da81OFBIGcEdf1Pp+dWbSZopQyEAgjn09M9uv9KAP27+FPj4Xum22ZdxAAIJPHHfn9e9fQ+oa2&#10;L/TQynPHfI68Hv8ASvyd+CXjySNY7SRscY/HOMEGvvDSPEZmslHmZDe/oOT/AJAoA+yfgpqHmMIC&#10;eRnqehJOPfj0+lfc+nPI1smGONuO39K/L/4ReK0stRMTvksRjvjt1/Kv0q8HXi39oFGSdv8AP1oA&#10;80+NXh9NY8M3sRTfvjYe/wB05x+favwf8faK1tqF7YyrtKOVx1z7/T8P/rf0aeKtP+06dPCwyCpH&#10;vyK/DX9onww2h+ML1AmElJb689vxz7dqAPzL8WaaYb5mIODkdecnqP0/zxXIRhcjC8A89ev19v8A&#10;CvY/GtjmQnBznhh2zz+Oa8gIMUm0DBQlcHHXIxx/X/GgBsyoyMTx+vXr7j/9XOesel3JtL6KduAj&#10;ZyeOAMdD6df51YY7FG44U8EjtVEqxkGGyGyO2Aeeenf070AfrT8D/GyXuh2ltK4LFdpwe/Ufn1/w&#10;r7z+HchQRSkHapHzex/w6f5xX4tfAvxUbR7aDOwQOp6jkd8jtz71+tvgrxnpaaakQf5ynUdz/L8K&#10;AP0W0aQSWSMh7A54/D1rwb9oTR21XwfqMJTJeFuMdMLkY9ea9M+GmojUNMjXO44Az04A/wD1VP8A&#10;EzTftmhXMRBwUI9OP50AfzBeLdPe01i5hxgRSEY9MdMenSuJliYzHPI3A5P0/wAjp/jXufxj0K40&#10;fxvqdow2FZWIHfr3rxmbIIbG4nB4A6+tAFURqAeWJGff/wCt9ev9KYjNxkZU889B+HH+e9W3YsuD&#10;wSD0HHHb/P8A9aoI1Zx8x378579Ov+fyoA6LTJmt7uKWM9Sp59m9OK/T74Xaqbrw95adUVH68Anr&#10;/nH1r8soDhwW4zjt0HTmvvv4I6sJtLVd3Bj2ge64wP6UAfTdrYRa3qDW7YJbbgE5Prz/AIf/AF8f&#10;UvhXT5dKNtGq/IF49xjv/OviS116407WxPbPkhgOPU8cc/SvrnwHreparJa+fgKqd+359fTigD67&#10;0OKY2OG4BXGPz/pX5NftxWyrrenSscIyyJuPUFjxnr/k1+tOjHy7QL7evt2xX5Tft2qPM0+d8kBp&#10;FxjvuyP/AK3/AOqgD81vtDh9hYhgu3POMg9/r71bW5DYKnPYYPAIA4/yfzrmLmdjKfnzj8yR0Hv7&#10;0Wl2w5BIC9sdfX6//qoA7HzPkcZyT/Ifnj6/pVR5Q5b5ueevHIHbnr/OsyG7wSoYkehqF5xIoGMn&#10;APHqeM9/X8KAOu8Mz7dVj7E9T+P/AOuvqV2E2jQR7sHv68nv0/zx718iaHNs1KDJBG76Dnp+dfVu&#10;nyJLpNuQd2D/AJJ+n5UAeyfCBoba7SFhlpZiefQeuO/p+lfqL8NVQ6dFKeTJ839P05r8uPhhbgap&#10;aKgwSCw46Enjn881+q3w6hRdItsDnbz60Adt4icR6NctnGF/U1/MB+0pcfa/i/4lKsXIu3XqeMdC&#10;D7dh6etf05eMJYodAuHkOFA5/I1/LR8a7yK8+JOvzoOHvJuTgEgPwMc9P8KAPGbpv3xVAylvQ9fY&#10;nHvitO1yCA3fAznp6/XnjP8AkYpfzJtvT5hnGOfbPPf1rXhbagAGTgE/UDJ9qAJrhmJCLgsRnGem&#10;eOf8aWxJjYbzjjjvnPXJ/wA/nSTOMHA4POD29PzqK0lxIOgBxjAHfrnHOO3T29aAPRtDuSt6oP3i&#10;QP0/kenNe/6dfMYF6EY79Me+K+ZdMn23KsAcggD3z3PSvZtPu28hQPmPHOOn4dun1oA9GW9E7x2+&#10;C4Zh6fr3xX198E9DYSwXm0LtmK7Q2eAD3HqfT9a+J/DofUdaSPG4DGccjA9a/Tz4NeHLqeyso4E8&#10;tlTe5wOWc5H+fw9KAPsjwxbGO0hVVwAMg98+hNUvin4ph8MeELq+uTsS2gklc+yL06j2rR0uPUNO&#10;KW7AOCVyT1Un+gr5Z/bZ8ZNoPwf1/wAuRYpbmNbVAc5ImOGx/X0oA/Bnxv4ifXNf1PVpGzJczSTN&#10;k5b5iTk+vX1+nSvMLu4M0gbjAOevXnpjt7Y69cVp30zyOwxkjgZ54Hrj8/1rJWFhLhDuyOTnn2z9&#10;f89KAL8DPGpOcA8g5JxkdMYx+H+FSWcolug7kcj0BA/UdD/+qkut8MIwp2k+nSotNwJueAflxgcg&#10;9fzoA+g/CTmOFFPQKMZOBk9CO+BXbb9zjB7D36dO9cB4edVhChugUYJPHHb6V3FgzSkJ1Yf5/wA/&#10;/qoA9D0aMHaMZJ4PQ8cH8zzXpHhS1u7rX7WSPgW7LITnjahyePU9Oehrz3TSscA7svPTqR0x6/5z&#10;X1p8AfD+lX1i91eRmV5b2OJvl5AChjz7nt6cmgD66+Gj6pfNBbXahQd08oPVWkPT8Bivq20XbEPT&#10;A/KvJfBOjQW15c3MaYMhBxn8selewRgpGN55HWgD59/aW8er4A+Fet6wj4uUgKW4H8U0v7tBjI6Z&#10;z+Ge1fz2T3k00zTT8uXJY9WJ6nnp7njr65Nfoz/wUA+JU17qWl+A7WUqkTfa515wW5WIHB9CTgj0&#10;r83PMTZtjOCPlx0+mR24/wD180ATRyeWP3Y2k5PHX8eo61BdXQii+cAnnIyMAdh/+vpULz+ShLHJ&#10;I9cqfrx61zl9eZyrMQD/APW60Aej/DbS5tX8SRyuuY4m3epLZ6jtx+Ptmvuq6X+z9Kt7IcBVBbHY&#10;+/POP/1183/Azw8xjFxJwJMue3yL2/ya911u/aaYjfjvj/A/59KAHW8xLA/e3d+B9MkZ7d/0r1Tw&#10;rb+ZIr9R0P1H9fSvItMZ5XUc4HcA9O/+cV714Tt/lj4xk56dOeg9aAPT/POm6cZhgORhc4ABI5J+&#10;nXNed+DLSTxT4mOp3SCSJpCsA2swEEX35CScHc2cfhUHjTWpLlV0m3Yhp90eV4KqB+8YfUcA/wA6&#10;9o+EmjC3it1WLBuFXZ/swr2xwB6mgD37wnpEMESSyQKu8DC4PGOh56YHQCvVYRtjHGKztNtoVgQg&#10;crxz+prK8aeILbwx4bvtYupRBHbRO7Oeiqoyx/AZoA/PX/goL8a18NeE08AaTcBdR1hgJApyy2yZ&#10;3sQOm44Az71+K8PmPlywYg7vU8+vr3x+dekfGz4n6h8WPiJqniq5YFJ5CkCrnaIUPy4H6nPc15va&#10;riVfOOAvUevP49P0oA27bdbpvQDI5B9Ox9eo/lXQfDfwvP4+8c2Gg7D9naTdIS3SNPmY45xjiuSu&#10;Z0WIwQpznI9QPT8e9fo1+xp8LFCDxTqEOGuyHXK42wrn/wBCPH04oA+9vAvh608J+Fre1hRUdo14&#10;AxhVAVRnr0+nrXO+Jb8APk4A+nb613WuX3lKVBxtzx05HQfhXgniXUmYuAcAE9+v0FAHFavdNNKR&#10;nIAPTBI6dv5CodFtvPueRgDHP+Pr/npWRLI8jcjOevv7Zr0fwjpxkKlhycY7d6APX/CmmLDEuRgn&#10;H/6v8fSvU5LyPRdPa6lxvAwM4Az6kn07+1c9oNmIoPMk4VRye3qT+Fc54ie+8T3SaZbFVgbIwxx8&#10;o9fY9T7cd6APPY5pfHniM6ncpI2m2hLIxGF2nhpMHnfJjZGOw5717j4biVAkVtCkQQfu1AHCg8ID&#10;jg9STXPadpEEHladZyedBA26Rx/y1kI5bpyBwFHYDNeu6RZGCERqmD9ByOvB9v1oA0IreU7Z5cIr&#10;/eBJLY9B9fyry/4t/FPSfAPhW51G6nVEVWCLn5pZP4VQdcA969M1rUU02ymu5AMbf4hnJA69cZ7D&#10;06mvxu/aW+I8fjHxSdPtLgy2mmBol28KZSfnwRydvCk+ue1AHifjXxjqXi3XLrxBqcpaWdiyDJO1&#10;ewGTwB2x9K4OM+ZIJGPJ+7kkcHv+hIx9fYF1L5xaJSSq4yfUg9M9cUkUEtw32eEZAA6DlmzwB6+3&#10;vQB03hbwprHjbXrfRtLgMhnkX5sfKqZGXbpwME9P6V+03wb+Hem/D7wvbw2sCxnaPL4+bp8zHvlv&#10;Wvnn9mD4LvomnjXdeiKXt0itKrc+VH1SJeDgt/EfwwBX2bqt6sce1flCYAA46cYHbAoAxNa1MIr5&#10;bP4/j/n2rwLxVrDbiqnk+xOPqPau28Sa0Ilb5gc5/EY/GvBdX1GWe4d89+3v/npQBnzzvNKOev8A&#10;M9x3zXa+FtGaaRXYYP8Ank/nXJ6NZS3dwmRnn0x0/wA9BX0P4V0VY40ZlIOT/wDX5FAHYaDpaqiY&#10;HT2wPXI/z6fh6faxCNATxj6/4CsrT7QRoMDGMf4Ve1LUYNLtXu52wqjp6nHGPrQBm+KPEdn4e06W&#10;9uGC7VJAJAGB1Oc8D3r81fGHiXVfjX4sFhYyf8SeNztLcCRlPLdeVHQdCe1dr8U/GWv/ABW8RzeD&#10;vDbMNMtji8mRsbjniFD0/wB7HtXrvgX4aWXhPT0tVRTcAK0jYGVH933A68d+aAF8D+D7fS7OKzhf&#10;cIxlmRdo3Z4GBnA9Bz6k5NfSXh3w/bxiLbEzMOTngZPfHH4VkeHNAzKmEJGc89Bnuff09K9gjS20&#10;m0MsjBVjBJJ/PJoArXctloFg93dEKEXJzjt7mvzV/aB+N8+v38/h3QpitsnDtnqfTAOcD9fpXa/t&#10;GfHgo8vhnw/MHkc4kZT90e3vx196+B2mnu5y75aWU5JzkjJ5H+e3FAD9vnSAKS7P1P8AeJ6nPP8A&#10;nnNem+EPBV3qkqIFZi7AKAOvPc/r7etQeGfC73DRzXCnLYKrg8k8AAH+nP8AKvt34eeC7fSbMXU6&#10;bGK/Me/POB6e/wCVAGj4G8GWPhTTA74eQgFmIxvbHp/dHYc81D4l14hnjLYJ/wA5znjr/wDqrX8R&#10;a4sKOiuAegH+f5V43e3n2qR2zknGM9vb/PagCG4uDNIwBJ+ncf5/+tW/o2mG7mVnHAxn8OcdKzNO&#10;sHuJRsGQCMH0PvXtPhzQtiKxHJ6e/vQBseHtFRVQbOB29P0r1zSdPC4yo/nVDSNM8uNMjn/Gu+s7&#10;QKoOMEelAFm0gAA4xVieYRgjr+NDyCJcDpXN39+FU5ODzQA3UL7yweeP8+teX67rgjV8N6/4irGt&#10;6ztVtx55544/lXzx4x8YpaRvh8sc4GRyc9Ov0oAPFfitIBIN3J9evP8AOvmDxb4xAUt5hLDIAXG7&#10;cD0XOefr2rI8U+NDdTSLFIRuyoKnJyey+nufyrA8NeEvEnibU4MRbt7DaMHaB9O3rzQBj6L4a8R+&#10;MdSR3icx7vlQdFXPODz+Oep7198fDL4TxaFaR3F1HmUDOOCRjOCeOvauo+HXwtt9BslnuVDTPyTj&#10;v37V7lY2CwEZGR6/TpxQBVsbCG3jAWP5hx0/rVy51BNNgaWQhFUE4/yak1bU4NLtXnlYIFBPPH+R&#10;7+1fFnxN+Llzqc0umabKPKB2tg4LE9QPbsfWgDoviX8W5Ll5dM0yXOcrlScH2GDn8cV88mae4mZn&#10;fzZnxk87Uz2Hcn/PpWPA017c+XFmSaQAEgdMnoo9/b+Wa+iPA3gCGzhTVdWG1o+QDg7T1GOOW9+g&#10;7c0AVPBPw9UFdT1cBIoiG2tjIb1b1b0Xt1PavQNW1yGKEWViPLhTt3bHc56n3/KodY1xABaWv7qJ&#10;OFUfrn3964tpXlYZbOf/ANf/ANagB7yPKxJ98+np3/pWnY2DXEhUAtnPr/8AX/wxS6bp73bjdnJ4&#10;yOO//wBevWtC0DbtLLgenuB/n86AI9C8PhCg28f5/T0r1vSdKVMYXr+mO3f05/pRpWlrGB8uD9P0&#10;ruLK0VFGP5UAFnaKgwBnP0rdRBGo4yaSNFQVVnuwgKg0AST3AQHmuavL9U5JxjP+fxqrf6kEyCa8&#10;91bXPLB+bPX/AD+NAF3VtaCbiGwfXkZryTWNezuAbr16fl/n/wDVT1nxAzZRDg/5/KuDluJZ3BYZ&#10;Jzx14oAnurx7psMeCTxnPP8AL6UyKFpWIC9fcfy/z+tFrbvM20clvTsM/wCc132jaCZSHIJI7UAU&#10;NG0SWZg2AcewH4V6jY6Zb2cP2m6YKqDJJ4HH/wBaoLu60fwpp76hqcqxJGpb5j0x1+vSvzy+Ov7U&#10;Wp6sbjQfBriO2+60wyCeeQMH8M/lQB9D/GD9pXQvB4bQ9Adbm9OR8hGFPuR6d6+Lrv4g3/iW7N/f&#10;ymeeTJA5O0nsB2+p79q8Q8NeHPEPi3Uy5Dyu7Dcx5ycgnP8A+uvuD4b/AAPeARTX0OWJHXn6df8A&#10;H6UAcj4J+GuoeKpku70MIzghcEH27Hr1r7b8FfDyz0iKOOCPGAB06YHA5+nPrXd+DPAtvY20cKR4&#10;AAH6c9q9SNtYaTCZJWC7fcUAZGnaTBYxh34wPwrjfG3xD0vQbSRfNUMFOefb9K4P4kfFmHTYnttP&#10;kGeRgH5uegxXys0uvePtRO4sIA2WY52jn9eO1AF7xT4v1bxjqBs9NDusjYz7ev09Tmuh8O+C7LRU&#10;XUNVYT3BwVB6A9Tjj/659PTcsNJ0rwtB5VsnnXLdSeT9fYc8fjirccM97KJpjk9ABkgZxyP8/jyK&#10;AJpri6vfkU+VEP4VOMgdB9Pb9a19M0cygFV5Ptz+vt/nitXTtFMxTKnrx3r0/SdBRFVgCBnn9KAM&#10;LR/D4ypYc8V6dpuihQpKcCtXTtIVSGK5I/pXXW1oEAyMEe1AFKysBGBxgD8M/pW3FCqgD0qRVCjN&#10;RSXO0HnH0x70ATs6p7YrNuLwKD82Cfesy71HYS2eea4/UdZVd2DzQBu3+qKnfPvnP6VxOo62OQpx&#10;1/z1/Sue1HXThixxnt6YrzrUtec5TP8Aj1/TNAHRapr23IV85z7f5/zzXnl/qks5KqfwzjHTOf8A&#10;P+NUJrt52OTgmo47dnIwMZ4z+PPvzQBHiSXnGWPfp7c1o2tg8zA7eD39+o+vf1rY0/RzPtyuc9cj&#10;055PavRNK8PbQMjn6f8A1qAOZ0zw+7YZlz/nsMf1r0fTNCwAQmCP8+ldNp2iqu0AYAFdjaaaiAHF&#10;AGLY6QE24A59ua6u2sVUDjJH+etX4bVVx/Wrw2R5OcUAQxW4B5HFFxdQWkZkmcKB6/41xvizx/on&#10;hW1kutQuUiWMFiWOMd+T6V+Un7QP7eMdu82keDSLiRCVLjOOnUcjpQB95fF39pDwl8PNPme7u0DI&#10;pO3KgkgHpz+vavxn+N37X/i/4g3c+n6LM9raMxX5T1XnvkHn618m+MPHvi74ham93q9y8nmndjJw&#10;PwPH4Vq+EfCGoanOscULOGPXb6nJ7dPWgDEWx1LUrvz7ovNK+CxbLfn34r1Xwn8ONf12aOKCBwgy&#10;M46Z68cHnnHIr6o+GX7Ol7qjwTXULbWPP+OPx71+ivw7+BejaEkcj24LjuQPx96APkn4QfsuKoiu&#10;tThJ6E7h19wcZr9AvCvw00bw1bIkcCxhB6c//WrsnbR/Dttn5Yyg/lXz58QPjfDpwktbBldjngE8&#10;Z6dKAPXvE3jTRvDVq+xkQoD37j0r4+8Y/F/VPEVw9ho24h+N3PfuOefr0rzDWdd1rxbdGfU5zHbg&#10;8qMgH0GDnJ6/SrukWcrHyNMhzkD5j+fJ/Dp0oALfTIoHGpaxL587ZbH3ucc8fxHH4Z9a6CMalq6m&#10;G2DQW4wD2ZuOMkenp/Wur0fwRLcutxeM0khH4f59q9b0fwmkRT5MYwOP8fegDzXQfBXlhWdf+Bdz&#10;nrxzXrmkeFlXB2f/AFueK7rTPD6LgFM9/wAa7qx0NVAwvp2oA5TTdBVQvy5/z/Wu1sdE2gfLwP6V&#10;0NtpgXAxx/8AX/nXQwWYUAAdPagDIg01Rj5cdO/b+VbUNqBjgCr0duFIJ/zirCqAKAIkhA56EVMO&#10;/wDnNIzBR1qpJcqM4oAtFwB15/Gq73AXOOcVlzXuB16f5/pWPcaiq5+b+tAG3PeAY5wTmsae/A/i&#10;5PPBzXO3mrKpbDCuVvtcG0/NwP8A9dAHX3erhQfmx9e4rkb3WyuTv5Ga4e+8Q8Nl8gZ/H/PvXG3u&#10;vOwY7sj8+2RQB3l/4gBB5zjjr0/P/P8AXjb/AF0v/FtJ9c1x9xqkspKljk/r/wDWrOaaSTK5P4Y/&#10;XmgDaudSaTdlsk//AF+2PWqDzOx+Xjr68568f569KIYJJiCOpx37/X8a37LRJJnY7ep/zxQBzq28&#10;srdMkfmOenNblho00hJcYBxwT/8AW/rzXdab4dGASOf/AK/WuwsdCUY2jj1/zigDhbDw/kqzJyfb&#10;/P8AKu1stExgBOlddY6GAeVPOP0711NppKgDI9D7fU0ActZaJtxkZz7fy/z6109rpaL2/TA59q34&#10;bNVwAMVpR2+36UAZMNgqgcdMe+K047cY5FWxGF6jkf57dqa8yRqSzYA/T86ABUCn3pGkWMZY9M+3&#10;0rldc8YaXosLSXMyoFHU4GBXxV8Wv2wPDPhNJYLa4WeZARtQ5wR6/wD1qAPs7XvGel6LA8s8yrs6&#10;5OMf596+IPjB+1/4Y8LQTw2t0ksqA/Krd+3Of/r1+Wfxh/bF8Z+LJp7ayn+zxNniPdyPc9ef84r4&#10;r1vxZq+u3bTX85lZ89ckdaAPsr4sftfeKvGTzwabK1vCcrxwSvXH+f8A61fGOteItX1ieSW6neZ3&#10;5JJ5Of0qCy0291J/LiQsSeuO/X1/z1r6M+HvwI1XxDKkk0DENjHGR+P6/jigD5htNC1XUZgLWJnZ&#10;uOASxBzz/TOP8K+kfhr+z/4g8QzxSy27bDjqvvjHQfl+Wa/Q/wCGv7JWmhYp9RgYFcZ6cnHXp/nr&#10;3r7r8GfCDR9DhiWC2A2DGSBz/n9aAPiz4Ufss21mkL6jAAcc5HPvx6f0r7o8I/CfTNFto4YrdECe&#10;3+c16tZaXp+lxb5dsYXp0/TiuV1z4g6dpgaC0IdxxQB1MWn6fpaZYKMfp/L8q5fWfG+n6epSEh2H&#10;p69s/wCNeLa3411HVHIWXap9OAf/ANVcY8805LFySSefx/WgDvNX8cXt877HI/HGM9zz3ripr64n&#10;fJY/e+n1P9P6VVSGWThVJPTOR/k++a1rbS7ibGVPOO2Pp/nvQBnZkYep9yOc9P0xVlbWWTaETk+3&#10;6+1ddY+GmIUEf/X6da7K18PpgYHI+n60Aea22hzScyDJz2yfrXVWfhttqkoeMc+v0Ar0ay0D/Z9/&#10;X8q6210IKoJ/zj9aAPOLLw4AgbZk/T8fQGuottF2rkJn/Gu8tdHTHT0zitqLTo0PTGKAORtNFAAw&#10;M57fpW/BpKx4455rpIrTHQfkKurAoxu6UAYkNht7YArShtQo4GPwq8FUHHUVLx06UAf/0Py5S9WU&#10;GORQ6EZ9Tk8D9MdP1rjtd0olPtFtgnPPHGB0B+lbU9p5TtsOQegPb0/D1qg0zx8OMrzwex/x4z7U&#10;AefQ6hcwSbWPlkew/M+/48eldpoPi290qWK7tLp45Ebdn39sY6deK53WrOK43Ogw2M4wevUc/SuO&#10;a+uoN0XQA9P59e1AH67fs+ftua74SmtdK1+TzrUFVDMecducfln8etft58K/jt4Z8fabDcWdyjFw&#10;DgHnOPpX8cun+IZoOWHIII/oCM5/wr6L+FP7S/i74darbz2V0TChB2nOCc/0+vSgD+xeC4jnQOhB&#10;B9O9WODX5a/s4/ttaD44trax1W6jhuSArBuAecZ5PBPbtX6UaH4j0/WrZZ7WVZA3TB9aAOjOev8A&#10;n86QqOMigEdR/k06gCIxjHT/AOvWTf6XHdxkY5/D8628dMU0jOR0oA8vvbOaxYo4JT19u+eK4/V9&#10;CgvULQLyfb1617td2cV1GUkGQQa4O/0qawkMkAyhxxjpQB8neL/AhvkkRoQxHqvX+VfEPxI+Agvj&#10;NMkWAdx2gZxkdh/nv0r9briO0vspIuH9hznvXm3inwhDLEzBMg49Pcjt1/rQB/Nb8UPhFcabcS4g&#10;IIJ2nufw/H0zXzTqGjtYO/nZVk6HHH4D0+lf0NfFD4GWuvWtxceWA5y33R1+navy4+KfwTuNOeXE&#10;BHlE446n8uvPT8KAPgWVWiUAHI6dD354+uaqrwCpOCOPoO4P/wCr057V3WteF7jSpiMZQ8A9cDv2&#10;/wA+9ctcWhUFlHODxx+dAGcxQZC856jqPrTUkI4Bxjn2570OGGVI5GfUc+gqFsduB/P6UAbumapc&#10;6dcpc2rtGVbIIPTB4wOo/wA81+gnwG/ar1Xwy8Omaxcs8RKrlm7+3FfnNE2HAxyO3XOfXHarsd1J&#10;Cco+MHjHY/4e4oA/p6+HXxp0bxXYRXNpcK4IGecEDHrivoCw1iO7jV4n68j1P+FfzEfCf46674Gv&#10;4sTb7YcbTnAHc/4V+uHwe/aT0/xDBBvnUO+MqTgjjnjI98Zx9aAP0kjuzwMn09K0Irw5G49f8MDr&#10;/n+deV+HvFun65CkkMi7yMkZzz712Uc5yMHIP656ZoAt6laec4urb5J05yOM4rr/AAn4yV9unaid&#10;ko4ye/pXHrOc8nA96zr+zE5FzbNiQc8f4jvQB9IMYpItwUEH9BXC+JfDunaxZSRSIGJH6kemPT/O&#10;KxvCHjNP+QXqZ2uMAE8fgc16HLbo/wC9Rso/P5j/AD+tAH5Q/tAfs4/2gkt3pdvgfMWUD8h1Ffkz&#10;46+HOoeHr11eAqVJz2AB7Y69q/qZ13Q7bUoTFImQQc//AK6+I/jv+zbpniDS5b7T4MXIBIAxz+VA&#10;H86t5bBAQx2kYwMYP4f596yN0iPxk9Qc9vX6+pr6v+J3wc1Pw9dTCa2dMHpg9jxkd/fpXzzfaY1s&#10;5V1AYc8r+n+f6UAcdcx7kYNjJ5OOD78n0Axz/SualVoS3GVOPp+H5967K4haLcW42gZXBHPfFYd0&#10;gkVwOvpjOAPcd6AKcNy8ecnBGO/P416Z4E+I+ueDNUivtOuWQxlWIDAA8Y56+nQYrylgY244J/HA&#10;J47UJPjjoAc/560Af0Wfsm/tmaf4ntLbRdeuQlyMLkn731z0r9YdD1yx1uzS4tpFYN6frX8Uvhbx&#10;dqXhq+jvtOmaIxnfwSATnkV+0X7KH7bRP2bQfE9yAUwu5jjp3PPT/P1AP3ReAHkVUeDJPHSuc8Ie&#10;NdM8VafFeWU6yrIucqa7fiQeuf8AOaAOO1PSxMu+IbXGfrS6RfucWtwMOOM+vpXWPApzgda5vU9M&#10;cZntuHXmgDdeESL65/nXmvjHwhY69ZS2tzGHDgggjOc+orY0zxI5ufsN6NrjviuqnhVl3dc/rQB+&#10;Ef7Un7KrQPda3pdtlCxbgdD3wPz/ADr8lte8MXekX72lxCVMZIPr6D6Cv7AvFvhGx1+yltrmISBw&#10;QQe/H+etfjn+1B+y2sLXGraNbkA/MAFP5Hv70AfjBqmnmJAwI6YP9ef58VzZJOE7njnivWvFmj3u&#10;jXM1leQMpjOCCvGB3+oArySWRlf5l6/Tvz+GOlAGbcRuuXUZAx2474x+v+eaLaVoztPXJIGOevcf&#10;SppXV8Z+v5jH+e1Zs37psLkEdRnn/OaAOntNQe3kDwnDKeMDnOeCOvev0G/Ze/am1fwNqMGn6nMT&#10;bFtrAk4xxn059/51+acc5U8nHTIx1rfs9ReF0lU4IxjHX2P4ev4DpQB/X38Pfifo/jLSoL6wnVxI&#10;oPGMj616/b6gp4zx6/1r+Zb9m39qXV/BGqQadqFwWtDtXk8DHUdfy49a/d/4b/FPSPGmjwX9pOrl&#10;lHAbOD79aAPa/EumxahbmaMfvRyD3Bx/ntWB4R8Utp9z/Zt/uDLwCe/4fyrVh1MSghmBH6Y+lcT4&#10;o0rc39o2Yw6n8/Y0AfScMqX0QeM5B/I1zWvaGt7bSRSoCGB964nwL4xE0a2s5w6dc9Qfc163PKLm&#10;A7OSc9/agD8h/wBq79mi116xudb0uACZAzNtGCc9x2+tfhz4q8HXukanPpl9G4aJjk4xjBz+vTjo&#10;a/r713RLfVreS3uU3BgQfSvyD/a4/Zei23Xibw/bneNzMF445J/+tmgD8E9Y01rO5MQBYDPbqT2/&#10;z71gEYzk9K9i8YaRNY6g8F2m1gcfNxjHUevT8q8xvrBYRuQ5z79/X9aAMfP/ANfvS555Hv1owR97&#10;nFOHTB5FAHVeHPEl5ot0ksDkAE8dfy64zX6JfAj44va3ltFNPtUHB3HpkY4A/wA/SvzF5ByR06iu&#10;q8OeJbvRLpJI22gH8vrQB/Sz4c1uy8S6Yl1bushYAnHUHpnHX8v/ANfq/gK8ms9QWF3IBJHUAduf&#10;c8Zr8jf2bPj4Y54NMvZRscjgn1x7/hX6r+H9QttTgi1PT3zkA8UAfcHh+6Ywrvbd07+veuyQqcDH&#10;Br5q8IeJLhQkTngf5wPyr6A0q/iuYlbPJAoA84+LHw60/wAYaDc2U0QPmowPHQkYz9a/nA/ad+Ad&#10;74D8Q3MkcTfZmY7W52+2Oc5r+p5zHOjRt0P8sV8Z/tKfBSx8deHbnEW+QDKnrg/gKAP5Tb2wkiDp&#10;Jlh1Pvn+ftj3rktRssAP0J/T88cV9ZfF34cX/grXLizuoWCBjhip4Ge4x2/lXztqdpnK8bue2cY6&#10;9f8A9XFAHmEoKHjqP8/5/wAaRZOQev17/StPULcRncF4JPTp7dfUVhsdp60AbNpdvBIJUYggjkHp&#10;g8V+oX7F37SFx4a1CLQNWuMwOVUbj0yT7/pxX5VRScDv1rpNB1+60DUIr20fY0bA5Ht09KAP7G/C&#10;+uWOsWkGo27h1kAORznjn/P/AOuvTrS6jUq2/IP61+M/7HX7S6eItKg0DVbhRNEAoyRkjgf171+o&#10;+h66lyiMrg55496APcGQXkexhlTj8R/Svin9pv4L2viHRJr+2gzPGrHODn3/AJdMV9kaRdmRFBII&#10;/Hp1/pWhrulwavYvbyqG3KevOeO9AH8pvxM8BXGnXU8ezaY2245weMkEdRgf5718ravpk1tcOg5A&#10;54z07cGv3I/ao+DLabqk99ZxFYZiegOAe9flH448GPaz71QsATn/AD/P+dAHzDdW4Q7gMAfUD6fj&#10;/k1kuNvB7+nY/rXoOoaaY5Sm3kj9M/mP61x95AyFiRgL+Z/lQBlAlTnof19yPxr2j4U/Ea88Ia3F&#10;MsrLGWG7A656n04+nNeMEDO7OMf5FCSGNgy8Ec0Af0L/AAI+MiavFbPJKGlTaDzncD07fXnNfpr4&#10;M1dL+1Rw2Q3Tn2r+VL4J/F+/8LaxbxvJhFZeg4IzggjPbNf0Jfs+/E208R6FbujqWGOh7Y/T8Rmg&#10;D7lmtUkiOejCvzv/AGtPhfFq+mzavaQB5Y/mbj+EDviv0M06Vb20RlOfx68f/XrgPHfhxNb0y4tJ&#10;V3B1YfUEUAfzA+N9HeFJVZCCuRjpjB54+vH8q+d7+0ZHdGHIzxn07iv1B+PXw0fw14guomgKwOzE&#10;fLkY7c9v8nivhjxl4Za2dpo0Bzzjt9KAPnu6h8skgHB/kOuOg/pWYcZ2DgE598n/ADx/Kuu1O3Me&#10;5guAcA8/mfX61yrqwIUAEnvj6HH/ANegCIkxEOpxj39vp3r6e+BXxBn0fXraPeVUuoJPTGQfz/8A&#10;118wSKwBTHI5I4GM1s6BqMmnX8U0RxsYHP8ALH8v/wBVAH9VfwI8YQax4dtnaXe+0ZPOc/n75J/L&#10;tX1haSJKg28kgdxjrX4p/scfE2W7toLSSfJAC49x2I/HrX6/+EtRkuli9GAxzmgDx39on4f2vibw&#10;teRvGHIQ4wK/mp+J3hGbw74jvbSZNoVnAJHbnB/L+lf1v+JNHXU9PkjcZ3KevQH3Ffgf+2H8J00j&#10;xFc30SFUlLnp6nNAH5XzwksR8oAJ6jkH04/XjrWXLEMnufpkYz278/8A1q7PVrGSF3UAleD9SB17&#10;/hXPS27nLen8++M9fr+FAHNMAc9iCOD2/wA+5qSMFWO4YJPQ/wBPyq6Y94wR1z+Pvjj/AOtULQsW&#10;yOcn0A5x6/0NAHovgLWGsNQQF9hBznB49e/f3r738J+MFnslUSbt4G1fXB5GO/8A9evzTtGNrIjg&#10;YIww7556nFfSPgHxHLIEiL8r69/ofbmgD9BPBPih4dTidHzgjg859fQcdf1r9afgx4mW7sovMIO8&#10;KMjkj/8AX3r8KfC2stHqUTnkE9z7/wCcV+sXwB1j7SLZgSqlQee9AH3xqUH2m2bAzkf4/wCRX5K/&#10;tf8AhF/OXVY0JI+Xp2PJ5yMn26V+u0LLLZqeoI/pXyB+0p4St9W8NXpKZZVLDAycgcf1oA/n48T6&#10;U/lyFxkjJAxjp759f/11896pavbXJyMAk+mBjjGPf+Xr1r7A8ZWfku8W3DI205GeenI9vwr5o8S2&#10;B83zEO45zkcHOe/rj26+9AHnplJPJHIH4f8A1yPTiq0TFmDHpjCnP+eRx1qy8eyUsBzjPPP1HP8A&#10;OqisUOABn6cDrk57/wCc0Aek+CNXbTNRi8r5Q/H457nGc+lfpx8Ir651kWzRHgoFzx1XpmvyW067&#10;+zTRsDgA4P4Ht0/zmv01/Ze15btY7bILBs9c5z2NAH7JfBvU4raxSI/fGQfXjivXvE8n23TpVAzl&#10;TXzF8OLry78RKxIJ9OPf/Oa+nJwHsGycgqenagD8AP2t9EOn/EC5vNpxOc+gJx1+vFfGtwXC5J5H&#10;QA+/Y8+1fpp+254fcammoqm1BkE9eT/hX5pzW5J24yB+WeT+lAGazbVyxwM9D6DsOKZCScpjaOvH&#10;GCOv4en49KfcJhMZyBn2wPr3qjCwMqnaM/5NAG5CzK69RjONx6j3/AZ/Gvqj4IawQ8ULtgI+DyB9&#10;7/PWvlHBX5xycY7da9g+GOpC0viucDhjxjv+XPGc0Afefh8Q33ihLa4OUdwMZ64z/n6190aVp8Gm&#10;w2M9qNuODj2HcD0r809P137F4jtr1ThN8bfgeuK/RLwn4tstXsIIQpLDHPUf5/xoA+svDs7y2KsT&#10;nKj/AD61+Z37elqBp1rcMMgTEcdeRwf8+1fpn4UUf2enY4+pr85P29ITJ4eVsfL5p7+oOBx0/wA5&#10;7UAfjpd3AUl2CkdBkHd7AVmJenLnOM8euO/p3z/9erF9hVI6Dnvkf0rljcnzB2OccHg+36jr3xig&#10;Dr7O7kbqQQR9Pr7duKvtMS3BPA+Yge/r7flXMW0pXLb8HHfPU/41a+0g5J5IGDj39B/np70Ad5pN&#10;y63UXHRhjkfh9eO9fUuiXfm6cqs2Quew/rx75/8ArV8Z6fqZ+0xrgZyoxgDv0GcV9OaBqMr2cmTt&#10;JwPpk4z/APXzQB9t/B6w826trkJuAjYjP1/Pp61+m/gTaulQ8Yyox3x/nNfmV8FZ7sXAQnCgIBg9&#10;B061+ong4Y0uJcchR2oA86+OXihNH8KzIoYs6sAVHQ+vtX8xXjqc3HiC/nfBZ55GB/4EeBnNf03f&#10;tBxWsHgPUr2RAzR28p5OO3rX8u/iWVpNWnbGcu+fz5x/P+dAHKqW8whuATx2z39eM/5zWvbSblDY&#10;w2PxGOMnt+Ax6c1gl/nA6cDn0yeP8mti36bgQc8d+nr/AJ+tAFy5YLk8AEZHQZJ6jP4dTVe0diQM&#10;8tjnJ6c9fXrjpUV5Mkb7M4OAfw6Z+v8AnFFn/DjA6jjgZ7n8cUAdHbXAFwGzkD0xz6Y/rntXpdhe&#10;lIlycAYB7kcc9/8APT1rymPiYNjg/r6//rrsbC4YqEJ6/wCeTQB9v/s56ImtyS3/ANkSRormOPfI&#10;SMhjwP8A63/1q/WL4YafBbXM0KgExvtyM/w8HH4j/PWvy7/ZvvNR03SlggiQCedZ9z/e/d9Pr7e9&#10;frN8KFNxafbZT88vzHA7tk8UAeo3Fn1kJwFHPtj8a/IX/go14zgtdG0TwvA+ZbqaS4faRkJGNqg9&#10;MZJJ/D05r9ftcuI7ewnkfOEVify6V/Ov+3p4pXV/jDLo0WCmmQIhOed7ZZgfXHHA96APiOabjcwy&#10;CwP17/X8aTTZEkmAySAc/l049v8APU1Rmdd/LbcD5Rg/jz29a09LRGVvMOBn1J6Dk9eh5oA2tXvI&#10;Y7RVjJLYIyR7dePf3rL0kl5EbGAcnvzn35we/wCeapavLEWaKM5IwO+eTxxVvSlImXGCRtH8uM8U&#10;Aey6I7C2QdR7jqeMZH+FejaRGzSD149MZ7+uOemf8K8t0v8AehFLbfQf5/zivYNBQ/I5GWA/L/Pf&#10;H/1qAO+gZAqI/HG7uOfr6+/4193fs+WNvbaVauIZJXTzJpAFwC0uEQg4wcKOn518X+DdEg8Sa5Bp&#10;sxKRFi8jY/5Zpycnt+PWv1M+FumW9slpY2pLidEkZQAoCY+UAY/z19KAPpbw9Ypb2ocRbMgAZ6kD&#10;uetXNdv4dO0q4u5n2KinmtaNdqBcYwK+RP2yvH0ngj4S6k9pIqXd4ot4c9d0p2kjHcAk/wCPSgD8&#10;avjP47n8d/EXWvEkq70ubhxDzlREnypjHsPfP1xXj6TKTvbgN0BI4I7moprh5DvGTjhev6f55qOO&#10;NyPmyAfwx64+vTigCafMql+SP88nisRbR73UFtkYhuB69f8AD/OK1bx1hhIHGcE8nkemfatf4caY&#10;2r+IkY52qdx65x04z6mgD7T8A6ZFomgkoAoEYRTng46n/P41VvLhpro4PynnsDz6f09vzrpL8DTd&#10;Jis0H3V5GTnJHT8+f8a4ZZQ0gkPUke2Qf6DH+eKAO98Px+dKVAOSR/Lp/n6177ZsumaYZ3IUsCF7&#10;DpyfX3/rXj3hO2UujsMgjOccDuDmut8QaotxLb6PC+GuZPJHX5V/5aN+A4GPyoA6XwVpE/ifWDqc&#10;ieXBcSCGFmHKwpy8vbryB/I19y+CtJj2falRgP8AUxegUDGcdfrXzf8ADTSd9tavD5m2QsBhcYiX&#10;5QDxnBI69T1r7L0GGO1tY4VDERjAJ7k9eaAOijQIoA4H+FfmB/wUP+NEfh/wlF8O9Kutt9rnEioe&#10;VtkOWLDnAYjaPqT2xX6N+LfEFp4b0O71S8lWGO3ieRnY4VUQEsSSeABX8w/xu+KGo/Fv4j6n4ruC&#10;RBJIYrWPoEt1P7sck/eAyT6k9KAPKtzvJn7u7jHTOORnr6Z/yK2YQSSRyqck8859R6+v06VnQqVZ&#10;lYfMPpy36evXpWutzHDGUXkj+8fz9+OlAHb+A/CE/jXxTZaGD8ksgaU4PCA8n8O3v1Hev3W+Hvhu&#10;28JeFLe2ijERdF2qBjYg+6B/M18Efsd/DNbwN4s1GEq922VbGMQLkjt3bj6YNforrN95cRGcD/OK&#10;AOJ8Q6ltEnOSOv8A9f2714Bq+oNcXBBIwCfqfwrtfFOsgMY1YE8+5PsP0zXlTzNcNuznnjn1/CgC&#10;/p0X2i6AIyCOmeh7/wA/84r6F8IacAoOOCozz+mP6V5J4V03zJkfjOOCf5/X2r6AtZI9HsjdSYBA&#10;4z6jnJ9hjNAF/wARa2mmWqWEGDLIQpHIGSDgdeeOv0rOsFEVu10X33N/+6jVcKRFn5z3+8e/tget&#10;clZafL4m1OW7vhizgUNuY7fvnjHfL8574wB1zXrmg6U1zcCeBEJf+IKcBF4GCfy47UAdF4c07yom&#10;dIiWJ44A4HX/AAHP6V3EKeQhkuCcDPJ6D1OKt6dAIogrKDgDOOOew/xrw349fFjSvhz4UubqWVTK&#10;PkRVIy0jD5UUe3U0AfMX7Wfx2bTIT4S8OT4u7lSrFc/uo+mQc/eY9eOmfY1+Yl5dTbvMnO+V+PY9&#10;zjnitnxZ4uvvGOtXXiLUm3TXTk8jG1OwA4rklczOZXIVAMjd6fh1zwAO9AEykhVIJLOOmOT7Dn8h&#10;9a+pf2avhLf+MPEFvrt6pFhZOsiISMTz9hjrhe/9OtfN/hLQr7xd4lttC0ob5ZeAeyDI3En2HJ/S&#10;v23+Dfw+0/wB4WtIIEA2RBUOPXl3PTljzmgD06ysbfQdNSyt8fIPmP8Aebuc+/Qf/XriPEOpiONm&#10;Jx+v5VvazqKxq2WwOa8K8V64AGUtk8569u1AHKeI9YNxLtDdeBjnkdOa4UI1xJgfxHuOf8+lOurt&#10;pWZivJxx+NdL4a0kXUq8Ehcfl/hQB2/hHRGHlsUznH/1/wAq+hNE08QxoxGP8fauW8O6VsSMAYH+&#10;f1r0y3QQxjjj39qALhmhtYmllO1FGT7Y9Ohr4n+N/wAV9Y1vX4fh54NJN3cgedMpz5ERPXGPvMPU&#10;/wA+O1+OHxgfQIofDnh0LdarfkpDGPqNztj+FeMDv9Aa4/4QfDafSYZvE+vJ5+pX0m6SaQfMc8kk&#10;Y4A6Ad8Z6UAdb8PvAtr4P0hJIIVWV+FZydxLfedgM5dj09uAK9t0bRrpyd7qXGOAM89hz+ZNS6Zo&#10;DalMJZgQqDMYPQD1IHX/ADivWNE0WCyG4DnPX+dAFvTbWKztwzjaByT6nuTXyP8AtIfG+z8NafNo&#10;mjyh7yZdpUHO0MOpwPToK9I+Onxo0z4eaJLFbusl7KCsUeR8zd/wFfj74o8Vat4o1e51nUJfMluX&#10;ycDAOBgAfT34zQBHf3091ctc3L75pSW565OSTz3zzjHfmuw8LaJc3MyzhFAPOSOWPYZ4GPx/Cub8&#10;PacdQuVMgLEnk9fmHP8AnFfZnww8ApeJBdXMPyDJVW5BxwWPTAB/XpQB0/w08CMFS+v1BJAbBA2q&#10;PXB6HPQcnvXret6vBYwm2g4RAQF6fTPr71bv7u20izMFvgDv0yT79voK8T13WHuJGAOR0+n+fyoA&#10;ralqL3UjsTnHX8P8fc+9UbWJpyBg5/H881RhDXEuwchvbH1z+HSvUfDOg+aEZl44z3/z/jQBr+G9&#10;ELbTg847da9w0bS9gHyYrP0PRwoHy8V6Zp9isYBAwf0oAs2NoFUDbitgssKj36/400bY0x0I/TFZ&#10;N5eiNTk9PbmgCK/vAqnJ5H+eleaa5rIVW5wRirOt6wsYK7gCK+dfHXjq30q3leSRQQD/APr9qAF8&#10;beNItPilZ3y3Zc+nP6D1r4j8W+NrnXbp4ITlW/ujG78Ow9+p7HFUvFvji98T3bx28h2H6jcvf8Ow&#10;HX144rufhv8ADC41e6jmlhaV3Kks/QZ/n0/pQBleBfh3qWvXaTyZJYrnjp34HTAH0wPev0H8BeAt&#10;K8OwIFXzJwPvdz/PpitbwZ4FsNCsoolGWUdeOpFeu6bp1tAAzqCR/SgCaz09ViVmG0CsDXte0/Qr&#10;SW5kI+QZOeBx3qfxV4r07Q7WWaeVUEaljuOABjrmvzj+KHxbvPFd8+naY+20JPfl/Qt7eg6/jQB1&#10;XxN+MN9r88mnaW+IMkbh1b6egyP8a8Ngt7q9mS1h3SSS8Mw5z6gDv9apaba3eoXKWNiplllOGfBz&#10;nPIGeg56/nX1l4G+H9noFsNW1Q7pWHHOCemdoxwPU9+1AEPgH4fWuj2qapqo+dQSO+D3A+vdvwGO&#10;tdJrev8Am/uIRsRBhFH3QPTHGe1M1zxA1wxhT5VQYABGB6Yx0rjC/mSZbnOP/wBdAD3d5X5Hp7/n&#10;+PetrS9MkunHHA+nr16dOKXSdLkuZFO3I/PNexaF4fRQDj/PbFAEOg6Dt2fLwPXk/j/+qvWtL0oK&#10;oymf1p+maSqAEjpiu3tbUKBxz9P5UAR2doABkAY9ulbQCRrnGDxTQUhUY6Vl3V5jOD0/lQBNc3YU&#10;H0FclqOpherYqtqeriLcN2CK8t1rxFjIB45xg8c+tAGjrOuqgPzZ7fX0ryLWdeaV9iHJJI9j2+n+&#10;cVU1bWJJ3LKcjpx/nrXMlpJjuAyc9fT8Ov8AkUAOMzzNlhn8j2+v+FX7SxknPyjI56dM+/J96sab&#10;pj3EgXtx6/pXqGj6GkMYmnAVF6k4H5cUAUdB8PchyMY6n05/Sn+NfHnhz4c6TLd30gMoHCA5JPPA&#10;rjPiJ8XbPwrbNpugKtxe/dyCMKO+evSvgfxr4o1bxDqDyarI1zdSHhckqMnjAH1oAzvjB8avFnxA&#10;vXtVL22nbvkjU9Rz1PYn2+tcb4J+GeueJbuNnhcRNg5bnPOMfXt6ete5fDv4S3WuXSahrER2NjC9&#10;hx9DzX3d4J+H1jpsSRW0G0L6Y7dz/n+lAHk/ws+EcOiQoPKG84GSOv8An649M19caH4XEUKGRAAv&#10;r2x7+3Suh0zQbSwQSSgDGOvQe9ct4z8f2Wg27pDIu8A9MdeaAOn1bXdN8O2hZmG5R07nHvXyH8Rv&#10;i9NdO0FlISM44/THFcP40+IGra9cmFMnfnao4OPU/wCee1ZuheEAYhqevHYB8wjJHHoDx+n60AZW&#10;j+H9Q8VXR1DVGKWucjnBbnJx/X07V6dG1rp9umnaNGqKoGWHOOmcevufzHakMs1yBbWo8i3HGAMb&#10;h7+g9h+dbWnaTuK4XI/zzn/CgDKstPeZ8nLN1zjqfX/HmvQ9I8PMSN469enPuPyrc0Tw2FAcrzkf&#10;hXpumaOExx/IUAZGk6EFIITAGP06fzrvLHTEQDI6eorRtbBIgMDpWykYUA9B/wDroAjhgCcDt0q3&#10;uWPr1FQtOsYxnFYt3qCoCM9M0AX7i9VMnOcfSuYv9UChm3Vh6hrSAHB/z681wOqa2ACS3P8ALHag&#10;Df1TW1yRuxk/hXn2pa9hXycfX/P+f58xqmuNKWVG/Hp1rlZrqSV8k5z+fHSgDVvNVlnYgdSee2O/&#10;v/8AX61j5aQnBzk/z/z/ADpYoHfgA8/Xqep/p9a6nTdFlmKEDk/55oAx7WxeRs7cn+X6V2ml6C8p&#10;Dsn+fUevtXU6b4dAwSD/ACr0PTtEUYwuBx+lAHPaToAjAXbgd/U/Tr0Fd3ZaQFx8uCP1rZtNORMc&#10;Vu29oB0GDQBTtrMR4wMfrWxHAqAZFK3lQJuc4A9/1ryD4i/Gbwt4D02W71G8jjMY6EjnA5HvQB6f&#10;qGr2OmxNLcSBAo9ePxr4t+N37XXhLwFazW1rcpPdhThEYZz6V+evx6/bd1vxPPcaL4UYwW5YrvA+&#10;Zh04Pv8Ayr4SW913xNfNe6qzyvKWOcnvjAGaAPdvir+0J4/+K9/LGsskVo7ErGhIGPc+/wDOvJNG&#10;8Fy383nzhpJXJwTySc+mfftXr3gnwXcamIYUt2cnHUe3J6fqfx619yfDP9nSK4WK41CJkxhgOnUU&#10;AfH/AIG+BE2uXSZgLJ9PzxX6A/C/9nCx01Y7i8iBYbeMZ49/Svpvwt8LdJ0OBHSIAgDqP511+oav&#10;pmgWxG5VKDtjHHr0oAh0Xwvpeg26gKqhfoD+NYnir4kaT4et3SOQBk/zivBfHXxnnfdBYHIJwPf1&#10;AA569a+YfEHifUdXnZbyXezHO3tke46n/OaAPTvHHxd1PWJHgsHZVY4zjOM+/r7Ae5ryOGO5v7je&#10;4aeZiG7nn1PT8vSug8P+DtR12RZJA0cZPJI+b+WMfSvoTwx8PbWxVdsWSAOfX8Mf55oA8r0DwRd3&#10;gV78YH93A4+vNe66D4OitgFVMYxx/n/P416HpnhuIFflwR/n0r0Kw0GMY+TP4enrQBxumeHEQhim&#10;T7d813ljogGMqP8A61dPZ6Qqgcc8Y9P/ANVdFBYrGAMZAoAxbTSlQA7Rk/0/z+NdDBaqnQc+1aCW&#10;3qMD/PSraxqnU0AV47b1GKtooXt6UjSBTz/ketVJLkAYWgC2zhfr/hVSW4x0OAPw7VmTXvTLCsWf&#10;UwueRz1oA25rwAk5z+vX0rGuNTCg5OM/557CuYutYxnnj/H+tchf+IFJbL8emP0oA7K+1pVBwc4z&#10;/nnPeuPvNe2k/MBjrz7Vxd/4iAGQcg8fh7eufauIv9eZ+VOSfbrQB3Wo+I8EqrdR+tcVe+IjJkg4&#10;Hbnr39OPwrjrvVmcFc9c/wAu/rWMzySsQc4GR+OOeO/1oA37nV3digYsMZ9+fQ+lZjXDyluCRyOM&#10;f4D1qOCxmn4Az/8Aq/8A112GneH2kI8wYP8An8aAOet7WaXGASDx/hk11Gn6HNIdxGQew5x2xXba&#10;V4eVEACcjn9O1dzZaH0/dgEe2OKAOJsPDykAYJPp29/eu3sNDAwuzgf0/wA9K7Cx0XplOf6d+Otd&#10;Ra6WqYyKAOUtdGAx8vH+c810ltpaqBgdPr/9et+GzQAcYq/HbgYxxQBmRWgAHGMVoR24AGeAatBF&#10;A44/L/PFMeaOMcnH6UASKoHQdMfpTWkROrYP/wBauT1vxfpejwmW6mVAPVhxjrz+FfFHxf8A2xPC&#10;/hGOW2tZ0klQE4Vh2z/nGKAPtbXfGGlaLA811OqBAepGBj3r4k+MH7YfhPwnDLDa3QllAPCHce/f&#10;p1r8qvi/+2V4q8WtLa6dN5cJzkJkA5z1OT6V8Y654q1bXbhp7mZnJbnv1GSTnv3oA+0Pir+2H4r8&#10;WXU9vp0rpAS2MHGOe/f8QffFfG2u+K9Y1mYz30zSs+fvE/xfl16Vz1jYX1/MI7eMsDxx3yOQevrX&#10;ung34Ha54hkRpYmC56AEED0ORjv0oA8JgsNR1SRVjBcvk9/wz/T8Qa918D/AzXNeeOV4G2k85U9+&#10;nX1+tfd3wt/Zagi8qW7hZSMH5gDnrnPGf8+tfengr4P6LocCJHbjIx79O/50AfB/wq/ZXSDyp723&#10;wDjll6fTt+HSv0J8DfCDR9Bt40igAIxzj/P+fWvW7Hw/ZabEHlCxoo/l7YrI1z4gaVoyGC1Hmyjj&#10;jGP50AdbbaZZaZEpfagA7+361zevfEPS9IVo7Zw8nTAHQ/57/p2rxHWPHGu62WBIijYDoT09D+Ar&#10;mI7OS4O7BckdfQZ96AOn1nx1rWryFd4ReePQZ6+/t0/SuWBmlcM5JJ9s9f8A9XrWza6HcSEKQcY+&#10;nHbFdfY+F1G3evP9PxoA4GCxmkwQpGee3Gfatu10FpQNwzn2OR+NemWHh1Vx8uMdMf5/xrqrPQUU&#10;j5evf2+v64oA86sfDagAlck/5z7/AOfw6+08PhcDZx6Y/p3/ABru7XRhuwBkf5/lXQ2+lBB8o9P/&#10;AK9AHE2uhlQAE/r/APWrpLbRFXDEdOe9dXBp6jjGMVpx2YAGBnA6jtQBzttpyx8ben8q2YrIemfw&#10;5/StVLcDr1qwFAPTp+vagCglqEHscVZEajHGM/571YxwPakAwR+PsaAAKB046cetHbrx+GPxpQTn&#10;kcfgMUxn2jJHr/8AX5oAdwSSOv5UEgcdf1zVVpgD9Pwqs94OFoA//9H8rmklhzFOuCuRzzxnnr+l&#10;YWrRxRqZVO4nHbpn0+nvX2R8Sfghc2k88lrEQEYngjPHQj8K+UdY0K+0yV7a/iKhev59j/P60Aeb&#10;SXpDkMQcj8Dn1x+XWuc1K3jlQNGRkZJOOmP05rqtYseQ0QAOe2P149c4/wAK5W5Jjj2g8n/PP9P8&#10;KAOeO6JiCBn6896VpnbPzYz/AJ/+tTplVnyMA/WqTjDH5uR/njrQB6B4T8fa14TvUvNNuXikjYEE&#10;NgYBGf0r9b/2Zf29L3Tbi00nxZdF0JC7mOPbnn06ce56V+JwIA69P61cs7y4s5lntnKMmcEdfagD&#10;+2T4afGXw54606C7066SQSgdG7/TNe3RSpKgZWznFfx5fAv9rHxr8NdTtY1umkgjcZVidpBOSDX7&#10;7/s8ftkeGviLp9vBc3McVyQNys3T14/pQB+jv86Bj6msDSddstUgWWCQOG561uqQeQcigB344BqO&#10;WJJFKMMg1JmmjOOlAHC6v4fKObm1+96YrDMa3KGCZcEccnivV2UMCCOD/Kud1LRlnBkh+Vx6YoA8&#10;W1zwqksbErkHPb+v+NfGnxe+GEV7FKwtw24EcjkdMc/j1/yP0LAkhzbXgwD3rntf8Fw6lbNJt3qR&#10;nHrxQB/PJ8Sfg4kYnJgweflx74/GvinxR4MuNHupfMjJjXPX26f4f/qr+jjx/wDCi0vvNjMIAOec&#10;f5Ffn38WfgPtSeWODeo3e/b04/zj1oA/G67iKTviPJBPAPT3+n0rOkUhcDp6fTk//qr6C8e/Da80&#10;aaV4oCFDZ4H6j1z2/WvCr21ubZvLkQjB7jp/+qgDNA+bHf8Arj8alJ29+ntxSBG2luEI7c0u4MFB&#10;OSTjr69PyH6UAMWZ0fKnjp9QeBXovhHx1q3hi5juLSZgBjIz6envn/PSvNimPmB4/nzUqvtz9Py9&#10;f8DQB+sXwT/aWcTwefcFWwAylvXuB6f56V+oHw7+K+jeKraNfPAlI74/mT6fT1xX8vel6xdaZcrP&#10;aylGGcYPygDGe9fWPwu/aB1bQpot85Dx4Gcn1/z+f5AH9IUbqwDg8H6fT6VMCQD8wx17fn06df8A&#10;PX4l+CP7S2k+J4I9P1WdUc4CsTwc9jnnivtK1u7e9iWa3cOpAxj/AD+FAFa8tC58+EbZRyPr16c1&#10;e0vxtqdnMun3hO0cAnv6d8/5FSsuAcdvft9ayb6wjnUMFwwP8v8AOaAPabXU47u3EiOCTye/9eKZ&#10;NANRiMUyhgfWvG9J1K60yTyJmJT/AOue+a9Z03VEmiDIQSfx60AfKfxz+C2meJ7OeSKBRcBTyB19&#10;MnHX3r8ePij8Gr3QbudPIwAe2MHk5JGOen+Ff0V3lqupkpIAwI+vWvnb4m/BXTvEdrKfJAY5wQo/&#10;r2479qAP5ttZ0V7USRSoSRngrnHp2/8ArV5vdr9mkPmDGc9eOT/k9eOciv01+NXwEvtAu5nEDEAf&#10;KQARXwv4q8IywSNvTgHoRjGAe/vz/nmgDxW4XcGkHJb26Af1/T6VnFyCOowfQdutb15ay20hjKZx&#10;7YPTp2z/AFrFkRz0BIGfw6ZyP6CgCzC+AMckgnntW3o+tXmj3y3dlK0bIc7lJ9O+OvPI7d/auWjY&#10;qNrAg4/yO9XQxHQZP19en880AfrT+yr+2hqHhqa00PxBcM8AwoLE5HPfnH5//Xr94vhn8VtC8b6V&#10;BeWVwsokVTgEHqO9fxh2t9cWUomgcowPX+vFfeX7Of7WfiL4d6lbWN7O0lqGC4csQAex9PrQB/Vg&#10;jI6hlOQcd/WlKBhgjg18s/BT9oDw/wDEHR7eeG5RnZRuUE8E+xr6igniuEEkZBB9KAOQ1zw8s5F3&#10;bDEqc/XHarGjaqrg2l4cSLxk+3HeutZQylSODXJa5oYlQ3Nqdsg9OM+lAGlcRK/3eRXAeK/Bllr1&#10;lLBcxBg4IIOOePoak0zxDc2t0LK/4C8Z9cH69a9CcrcRBkGcgfrQB+F/7Un7KTb7nVtFtBglnIUY&#10;wfw7f1r8b/Gfha90C+e2uYijKcYwe3GfT8K/sc8U+E7PXrOW3uYlYOCORn+Yr8fP2rf2UIpVuNY0&#10;m22gZJ2gDjseOfpigD8IpldAS3HrxjGB0HX/AD6VmMNzbWOSP55/x/GvVPGHg6/0HUJrK5jKFGOO&#10;o6Hv/n2FeayWjxlpiMj1/MD8aAM9lBJwMd+vT+VLHKU6HAHocc/r/n86fKCBhlAJ9OfwqE44PQ8f&#10;hQBpW97JAyzRkBlJ5yRjsMAV90fs5/tNa14G1OCxvbjNsSFG4nHUjH4fTr1r4FU457mrkV00LqVJ&#10;G3pgnr7UAf1cfDn4taT4y0yC8tJ1YuoOM859v8/yr2a21OK4i2swYPwRmv5pPgL+0frPgfUYbW4u&#10;C8GVHJbBI55Ga/bH4afGTSfF+mxXVtOu9lyVz0/p+tAHuGsSXOh3Qv7EnaTkhRjgfl/+r35r3XwH&#10;4vh1W2RJX5PHXvn/AD/9evDDfw6pbtESGVh6jj6DPvXG2WrXnhPVw8bHyN3OOmOh+v6UAfd88UUo&#10;yvcfX8a848X+EbPW9OntJ4g6SqVIIByOeP8AP/1qn8KeLbfVLZG3ZyB9fbt7Y/Ou7uFE8Xyc9f8A&#10;OaAP57P2vv2WZ9Mnn1/RLZhF8xO1enoMdq/KrVNCnRpbaVNsicEHHB/TpX9hfxD8D6b4h0ie0vYR&#10;KJVIPAPUep71+Bv7TH7PF54R1e71XT7ZhbuWYYAOF/DuKAPyhurCaBiGTA6/h/8AXrPxtPSvaPEm&#10;iMrFPLAI6446/wCfwryu9s2hfbjkfy+v86AM772ff2pD0JByT7UuSCVPajGQMHj/AAoA67wl4ou9&#10;AvoZoZCoVge/HOf6V+xP7LX7REF+LbRtTl5wBy3HTA7k/wCfWvxHxgh//rZr0XwH421HwtqsN1ay&#10;MoQ9jj/OO1AH9YmhXEM6RXlsweKQA5H517boWqGPauenXnP4+2K/KL9lj9oq28T2EGjarOplKqM8&#10;/r+H+Nfpp4euoG2SBgVcdumPWgD26C4EoBU5J/X0qS9tIr+1e3mXIYVyllqKI4UNwf0Pcda6eG48&#10;0jaeKAPy9/a7/Z1g1rTbnXtNtx5qKS3GfqTj+dfg34z8N3OjahPbToVMbFc4x09sflX9iHirw9a6&#10;7pktrMgfep7ZzntX4a/tefs1Ppc0+vaTCfLZiSvTkDpx244OKAPxj1Sx3xliuWB4X9STn/GvPpoy&#10;CQwwR+WfpX0Lq+jyWjvbuh4JBB9u+fXr/kV5Hq+lFHLxqeWx07deD3oA4sfL1OOv4VOXHXp+tEsT&#10;KcEdO2KrZb0yKAPXPhZ8RtR8CeIYL62dhEXG5QcYGfTp/Wv3m+Bn7QEPiHSrZmuPMcBf4s5GPzGP&#10;84r+ciNujDgj+dfRXwc+LWp+DrxLcykRBlK89x26jP0/WgD+sfwb4rj1O2ikSRSG6dufp+P1r2ax&#10;mMqA5yCPXpX5Ffs7/HW31yC3gknXL449Gzz34r9OvB2vLd2ybnDD1zzzQBx/xi8BW/irR54njyWU&#10;jIHP+ee1fi38XPhdJpF/c2kqAFGOM5xt7e/+fWv6ELuNbuEoRkH2r4R/aO+E32+1fU7RPnXORgcj&#10;Of8A9VAH8+HjDwi9rOXCDOW5x2HoOePXjr3rw/U7Ix7lYYx/D0zx25r9CfHfhDybiaKROR7f5/zm&#10;vk7xf4YeGR5Il+Xbj9enoR755oA+cZ49mVHA+h7+n16mqDALkjnH8sV1+o2TRljjp/eOOn05/wA4&#10;rmJYmDHjkn69P50AOs7qW0mE0RwUOf8AJr9WP2PvjMbNYNMnlOVbj5v4T1GTzjjjjOe1fk7gjvxx&#10;716j8MfGV14X1y2uEkIUOvGSO/TigD+vf4W+KIdUsYmZ9wcZByOQR/nn616tqkKPHvUcGvzR/Zn+&#10;KcOsaLZqsql0RehPOAMjr2/xr9FtI1E6pZK3UkfzoA+G/wBpvwBFrOmy3sEG+WMYJGckd+3GBya/&#10;IXxj4eXa6TINwAK+/t7fyr+kDxb4Tg1jT5Y2UMWBGCM5+tfi/wDH74fTeFfEtwBHiGQ8cADpkYP+&#10;etAH5beKdGkgZ9kfB45+vA4xj/PWvJLq1ZS64GeAMnHzdOQO4r7J8beH0kgeWMkjk4A9e36Yr5g8&#10;Qaf5M7hlx1644oA4N89xjOOnJ981ErbWB/l257f5/DtVmZPmbI4znj3HT+f+etVsAhRwPp/SgD7X&#10;/ZW+IR0HxLDaTS7FdtpDEceh547c/wD6s/0QfC3xTHqGnWc8T5zGjZHTkV/Jn4O1mXR9bt7iIlNr&#10;dc8D/wCtX75/su/FWPVNGtLWWRSQi456euOfzzQB+uFtL9rtcnnIP4cdePrXwJ+1h8Ok17Qbm7hi&#10;LyoCQR1H4V9oeFtU+22yYOSR6etZPj7wxHrmkXEJTeWU/r2GaAP5avH/AIYGn3UoMYyr/MMcY9h/&#10;SvD50wxGeFzwcnJ+hr9IP2iPhwdH8QX0UcW1HZmz9See3pivgHXNKls7x9ykg8Z/HHI596AOOeON&#10;m5GPX6E9xj9enPSohbZc8YJ57dcZ+nHXtWtuB6Yxnr3oERUjAwc9enX/AOv0xQBRNntw56NzwBt+&#10;g9PXFdX4XvmsbkOTx3HPPv165/8Arday+CoUcgHGAeOmT/8AW5p1vFtlV1+XOe/IwOM+3p/9agD6&#10;u8O6kkrQTLJuHynqc8j86/Vj9nXxLbNBBBu+fauM88+mc8jr/Kvxp8H3qxRxhjk9uc5IP8utfol8&#10;AtdEU9qivjcR+Hof8+1AH7Z+HNSaeyQOc8DNcP8AFKyi1LRbmELkOjD6+vtmm+AtUS806Iqckquf&#10;riuv1qzW6sWLLkYP/wCugD+eH4xaHJpPiG6i2kAu3Gex7/4d8etfNGtWAmRpD85XvxyeOP8APccZ&#10;r9If2rvBxstcfURHtjkz27n27f0r4AvIhLKYguQOOP5fWgD521i2aGR1VT16j0we+entiuYWZ2dU&#10;Iwece3Yc9DXqXi3T9jFgucZP4H615SS3mjdgYz75A6fn7+lAHRQDjeRwf1OeMD8Oe/8AKvtD9l/x&#10;BHY6xHHI/DbTyT14yDn8/wAutfFdsGKAMcAcdfy9civffgtfGx8SWwXDeYemSec9v0/OgD97/h5q&#10;lvJqUDpkhuP89P8APuK+uoZ/tFuNo4I/kOR9a/Pz4carfRiynSPA+XjHTIGfpivunw7dy3VmjOuD&#10;gfj9KAPgT9tLw+tx4UnvPL+aHnI9CRnnB61+NN4CJCMbSD8oHoBz9fev3+/ah0JdT8F6irDJCbuB&#10;nJU9q/A/WYPsuovG4OVZlI7k5oA5W7TCtweMH0Pv3x0/r1qpAh89d2TnP4j2J9/89K17iMODhuCS&#10;cnn6f5xTLe1VpATycnjHp29cUALPGqJhhn5f/wBQxz+P6103ha9a21GPcMF8DryMd/8AD8eKzJ4I&#10;ym4sTj+nf8Kraa7Q3KFecHPA475//VQB9ZabqAuZrdy4xtXPbGCP/r5H86/TD4ZRWtppMDlMkheS&#10;DkfT/P8AOvyZ8KXzPNCGbGxs9fy+tfoP8NvHFxPJb2Ew2odozjnp29+v+FAH6c+D7iI2KNngr+n/&#10;ANavhb9umOKTwdJJt5WQNnGex5/PFfY/ge+W4skUIcFevv3GP5V8x/tl6eLnwBekjcV2kc/XOfbv&#10;QB+COsMSxBU8k8Hjr/nrXENKfORfVvTjAHHfj265zivQ/EEb+a6bgQGI7E+3/wCqvNpy0UgGMYJ5&#10;x16Y/L/9VAG3DKSm4fMR+ue/p2p7S9Btx07Zz+PFRWxJBA4I2gjjg+w9T70y5GEMmDkHjnv9fxxz&#10;6e9AFu3mC3CN6exxjP8AP0r6P8Iai0sXlu3A2jH+f8/jXzBZne4JXbkAkD19K9/8EyZeNUYYJX9O&#10;uc9aAP0s+B84ecBRtGAM9ec8fliv1D8EXAksYgvI2ivzA+ClvbqIVVvnbaBz155zX6eeB4THYoVH&#10;GB/L/wCvQB5H+1VdtafC/WJ1ONls/f1OPUV/ML4iuQ2ouSOfm7cg5+v6D34PAr+kr9tO9lh+FGqQ&#10;o2A8YH4bhmv5odbY/a5HU8tkdc9/89ef50AYrSBXDFc8evOB0/8ArVtWU7vCzY+Y9Pp7nvyf8muU&#10;aTdMxLfl6fzrahlZUKMcDA6Hr70AT3chMrBVGe3/ANfFW7AZlIHJwDgjpnjj8fXn8KyXbLDHAJA9&#10;/wDPbOa2dLAkmLYOB1446/l+tAHSRgCUEYJI5PQ4+nfP54rpNCUXM8a9N5A5yOP09c/lWKI8sMna&#10;PqOn09+hrtPBlh9p1e1tsZ3uueO2f6//AF6AP0h+FGhadpWlQpC5eVI0UHtl+SDznPb/AB61+lvw&#10;1lks9JgRhxtGOeOnP9K+Bfhxpkfl2wiX5ZJQOeyxjAx3P+etfoP4UtmisYgR9xQB9T/SgDf8Z3sq&#10;aDKw4DjJ57DP9Oea/mB+POvnxJ8VPEGsSvkz3UoHJ6I+ARk9sfl2r+in4+eJX8PfD7V7xScWtpI3&#10;UKMlSB/Ov5gvEN2b7V7u5YgtKzOfm7luMf8A6+lAGfOFVGOeT2wcj0Jz+PTtViwuI40/eccn8vpj&#10;+dYc1wpcDcOf5dDTEuQGCyDaD1PH8/50AXJroPICoJBJI/Hp/jXRaOuCjgAnjj6ccduPYelY8Crl&#10;VT5goILD6cDPvXU6PEdyK5AKLz36c80Aek6HESUYDBGcfX3Ht/OvZtGUi3JxgnpnjGSf5/0/E+U6&#10;HBh0YDA9fUY4zXvPhW1M93DaRxeY0mFXuwye3PX19ulAHrfwr0a7uLrzYEctc4gyoJwhOXPpz35r&#10;9WPg9oM0NiL6ddr4C+vTAx+QAr5g8G+H7XSNOtjDabXOVBGByANxUdcmvu3wVYi00eFNpX5R+PfN&#10;AHYswVSzHAH9K/Fb9vj4jza/41svBNjKGt9MUzzDPBllA2r9VUcD3r9iPFer22iaFd6hdSiGOJCz&#10;MT0VRlj+Ar+aL4l+LJ/FvjTV/EU7+Yby4dlYf3Oi/oB2oA4OQASGPbk/h9f/ANdaMCqIgzLgc9+e&#10;nAx3/HHf61mW+6R/vZydoHpn/wCvV6WR0j2oMcde/HGM/TrQBzOs3DNmIcA/dAJ6Z/zx+XpX0Z8B&#10;9C8wLdsgAbr15CH/AB4yfavmoI93qCQryS4Xgfwg+gP4199fDbSItH0MNjaI0CDt15OfU0AbHiW9&#10;UkKDyPqcfl/n9a5axQSSjjJOPX8h/nFP1acS3bc5z2Pf1H4f5zWh4fi82ZVwcA8Z/wA/1oA9b0hx&#10;p1kJcfO3ygn09SeOP1/DFJ4QsdX8Ua+LqFAyTS/ZoCW2qEBzIw5PbqeBWHfzmaNbaJ9qvjp1Cjqf&#10;YnoP16V9LfCPS4tsbNY+QDGURsglY/4mz6nH9KAPo34beFZEhS8ceXHIfLjUZ4jj4JHfmvd4IEhU&#10;BRgL71zOhQ+VFFHbrsEUSqB6Z/riqvj3xPa+DvC15q94wjit4ZHdycBVRSzH3OB2oA/Pn/goV8b4&#10;PDvg5fh3o9wBqOv5Eu1sNFZxkMxwO0jALzngEYr8QC2G3D5ieCPXjp9fY/pXrXxx+Juo/Frx/qPi&#10;7UskSMUt0x8sNunEa4PsAa8ohDM4PXYPUfmev5daANe3Kqo3fdXrk/nn/PtXZ+B/Dk/jLxTYaDbg&#10;gTSgsxBwsa/eyOc8ZxXK7o4I9nQ5HXuSOh/zxX37+x18Mre+v/8AhJL5CWnLbGI4Ea9T+JwB/wDX&#10;oA/QX4aeGbfwj4St4Ik8tpET5cY2oowBj3qr4m1RYo3YnGc9/T1/z+VdrrF2lvFtUgADAGemBj24&#10;r568Z6uCrhHwemQeTnn1/KgDhNdv/tE54zg/zz+vHNZtlD9puEVfmGcf0ycjj+VZTXJmkbLAkjnr&#10;nr+fTODXd+EdOeedH2gjnt/L+VAHrXhLTIoIEdxtABznsPUn+X8umOhvbObxC0Vqshjt9wJUHG5F&#10;HOT2B6n8u9c9qOoLp9smnWpBnlKoBn+I8gH0AHXNdXp0UlvZSXM1y0r3I8iNUXA2A/vJM+jHhfbN&#10;AG5o1jaSXC6dpm3yUk3SSEZaWQ/dz16DjHpmvdNHsFihSKIFmC9TnBP0GK47wZpcNuikABwdxGRn&#10;JHGMf5FerxiO2g8+d1RcZJz0UdcdfoKAOe8SanF4a0d7yR1QhGILEcHHJwSBx6/nX4b/ALRvxVm+&#10;I3jKWwsboTaVprEKysPLeUj5mGOoHTI/Divqj9sX49JFDJ4N0afN1d/64RkhooOPkJ/vOAT7d+a/&#10;Lu5uDGvlxqqmQnjPII6n6+tAFmaZJXEMY+UYznvkcdunHrTFBuJ4rOM52kbjwec8D0Ht3rN+1m2i&#10;Ztpd34A9yAc49Af89a+mf2afhzL408SR6rc27S2llINgZcLJcN0z1yqjk0AfX37LPwTtdHsBr+q2&#10;ireXY3yZU7ooyflQk/xN1IHTp1zX3HqF3FDFsXCgDgDsB0A/+tVDTbG20DS4rCHqo3MwwAWPU/0F&#10;cprmqCKMvux7UAc34l1ny1fnnkD6+nt9a8B1fUHupW5JGTgD1roPE2stPIyq2cZJ9/Tp6dD+NcFu&#10;eVyAMZOOvr3oAt2VtJdyhSCRnp6YIxj8/wDPFfQHg/RRHECE4Psf8muE8KaKJZE3Ly3OP5f/AK/a&#10;vo3QtOWGFeMZxQBv6ba+TEAAAeP5V5h8YPijpngDQpXZ991J+7jjTO6SRvuouPzJ7V0njrxxpXgf&#10;RZ9Qv5liESFiT24OBj1PRR3NfJXg3w/rPxj8RJ408QRH7HGzfZbds7Ujz94ju7Hp0A47UAX/AIX+&#10;B73xHrM3jjxYskt5L823+BEPKovB6DGcfSvr/R9J89VecFYhgBOOOOBg+noM/wA6l0Hw+beGK2iR&#10;Y4oh0GBx7n19cflXpmnWHl7Cdvt9c8k0AP0yyCnp0A7cfQdu9cT8V/iho/w48Py3dw4DhSFU9Wb0&#10;xW9438c6N4G0W61HUZxGLeMueD6cAcV+L/xl+L2qfEzXpZpJSLCEssaA/KQpJPHf3NAGN8R/iNq/&#10;jzXrjV9SmJBOEQEkIoxgA84z3/P0xxllbyXk4jUYz+nuc9R7Y5rKt4jcOcLlAcfTPr9O9e4fDHwf&#10;d+ItXhggjxDG2ZJOwA9uc56D60AesfCb4bf2g8M9yhNuuTw2dzHrnPc/XgV9mIlroGnLbQBUIXDF&#10;ew7Af4+tZ+i6XZ+FdJit4kCMigcjpkdTnucnn8K4TxJ4hZmaNDwc9PT2xQBR8Q67JO7RocDp6cn8&#10;TiuEYvM+EGW+nT6Zz/LtSSzPK5zkk+/H5+v5102g6O91IGIyDjj+dAGr4c0RppBIy5DHd0/TNfQG&#10;gaNtRCVxj8axfDuheWqgJjp7f5//AFV7BpmnqqjA6AUAXtNs9ir8uBxnrXSIBGvoKiijWNenT+dV&#10;bu72DqBQAXd6FXr69P8AP+Ned63rCqrjdgDJ/L35qxrGsLEh+bn+f+cV81/Ef4kWuh2cszyAOAcZ&#10;/nigBPH3j210W3klmlUHB6n0/L9K+DfE3i3VPGeqmK33CJmwMc7snjPXOOMD8faqninxPrXjjV9m&#10;WEJY7VHcZzk84/D+te8fC74b3l4IFKMqqArPtHORzg+nqaAMb4dfCiXVcZiO9mXLkZPH4fT+QNff&#10;vg3wNa6FCoB3OAATgfkB6f5NS+EvDNnolmI44wCuMkjrwO9eoWtueDnAHI9s0ARQWARMbTj3/r/n&#10;6YrG8VeMNM8M6dLcXLrEEUkljgAY464zz0rL8d/EPTPCGnSzzyqDGOTnofT3PtX5ffEr4ta545v5&#10;ITOY7NWJCAnGOg3Hvn8vyoA6n4pfF3UPGd9La2DslmCQBnBY92J/p2rzXRNMvNZuksNORpZJCAzY&#10;4OOc5+n5cVk+G9D1DxDepYWKlmb7zYzgepPtnr+lfcXgfwJo/grTkurlfMuWG4b+5x1I7D0A59c9&#10;KAIfAvw+07wnYrf6mA87L3/i74wf4e/Yn6Voa5r7zsVjOAOgGMYHTA5xjFRa3r01zIcHg5/z7iuR&#10;JllbcfmJ7/4f/XoAlLNOw5JJ/Lpz/wDrrpNJ0d7qQbh8v4n/ADmjSNGa4lDFeD/n3/GvatB8PpGo&#10;+XGP88UAR6HoYjKsU6f55Hr+NeqaXpflooK5/TNS6ZpgjAOMY7Yxj6f1rsLe2CgcYH0oAjtrQDGB&#10;j9PzrR3LEvXJNNeRIxtHBxWFe6gqA84oAsXl8AD83A/EVxGq6ysYOGyf89O9UdW1lYwVLYA9+/8A&#10;nvXkut+Iycqp6Z/zn/P8qANTXPEQAIV8A9+v9a8q1HVZLhioJxz+vf8Awqjfai9y7HOAPf8AGqsM&#10;byMABk+3pmgATdIeOAe+emK6XStGe4dcjAOOg6f59f8A9dXtF0FriVTgk/kP89s10Wv+I/D3gLTn&#10;vb6UGQAkJ/ETjoBQBsRWunaBaPe6i6xRouTnjt618n/FT9oOed5NE8KnbEMq0/QD1A7f1ziuL8df&#10;FHxF4zmeKY/ZNPDfLGpILAdCa4Tw34E1LxZeIltAyW6ZyfXJxz1z9fwoA5qy1PxB4gvvs+nB7idz&#10;y+N3oPevqD4bfA64jaO+1hPMlO1vmGcd8dP0z29K9k+G3wi03RFjcwAvjliBnJ/x619RaZoFrbqm&#10;F27QOgoA4vwz4CtbWFAY1AGCOBXpCWmm6PAXkKoB3PH6msrXfE2neHbVpJHVSgz7d/Svlfxp8U77&#10;VHkitX2xL1PYe59fzoA9Q8f/ABQgtI2tdNb5znofTv1r5V1PV9V8R3nlRMZHYkZ6hfcYJyfc8d+1&#10;LDa3+v3BBDBScszcEg9Se+D2HfvXWWyWWjRfY9MUSzgAPJjgcHge/t0HvQBR0zQdO8Pqs94omvZO&#10;cYyenJz+J5xgelaKpc6hIGuRwM4VeVXODx3+vHr71atLCW6lLvl3PUn+vf8ACvRdI8P5A3jJPPv+&#10;lAGLo+ivKxJUnA7CvU9I0EfKWX/9Z69a2NI0IKoOw88131jpqRgYH+f8mgDNsNJAGNuPpkcV1lta&#10;iPBxyKmhhCjg/wCTUzSog+lAD8BMnpnNU7i7WPODjH9apXV8E3c4rjdQ1hYwcHgcfzOaANy/1NRz&#10;nH48j0FcJqetgA5fAGf84rm9S18q5TcDnIrznVNdd2O1v6Z4FAHRap4h5ZVOCe/bPtjvXAXuqy3U&#10;jYOc+/T/AA9/zNZ81xJMxLcgf5PtRFbNI2CCRx09cUARsXmbB+Yfn9f/ANVaFtp8sxBC5Jxj1/X/&#10;AD+ud3TdEklIVl4J/X/PevS9K8OquCU5Ht1/zzQByWl+HWYDevcfh/n1r07StBEaghcHgdueeeTx&#10;XQaboaoANuTx/j6V2dppyoBxn+XT9PegDHsdIVMDFdPbWYUA46c9KvRWyqD2/wAKlmuILWPfI2AM&#10;8+n50AKkSp97+lY2teJNN0O2e4vZVREGTk4+teA/F79o7wn8ObKZri7Rp1U4RTlie2B71+Pnxi/a&#10;38a/Ea5nsdMkNlYseik5Ye5z6du3egD72+O37aGieGkn0rw3Kt3djK/Kcpz9Dz+HHr7/AJOeO/iL&#10;48+KWpPPqt5IYmbhOSPpjHtkfzrmrK0utSmM9yzTSnGWbk5OeBXungb4aaxrl1GIYGRB0OD19Pp2&#10;6UAeTeHfhnLeujmPd8w5wD169v8A69fWvw4/Z7m1F4ZJbfCZ5+Tn2Occfl+lfUnw2+BSWsUM11EW&#10;c4JyOn0r7A8OeCrDR4EOwIq4x7AUAePfD/4IaLolvE32dS4A+ZlBPv26175Ba6XoVuAwVAo9u3+f&#10;r9KzfEHjPSdAtyA65AIHI7V8q+NPi3PflobFiFOfm5HI9PWgD2Dxp8XLLS0eC3cFh0/D1r5X8VfE&#10;q/1XfJPJ5UbZ69/buT9B+fevPb/W5r+cRWoa5uX43dVznqfU+w4967Pwx8Mr7WJVvNaYsvZFHAGe&#10;B7de360AcFaW2reIJzHZowR85Y5PbqT0H0GB617d4U+F0MJW5vF8yU+q5HPOMV694c8C2enoqwwA&#10;d+letaZ4fWMDC+3496AOD0XwnHbhFCbQvoP0/r/hXpmn6CFCgLwO3X8eldXZaKnHHPTtxXV22nKu&#10;M9PbtQBz1joyIAduP8+tdLb2AXqMj+dasVsFA2jA4q8kSqOeSKAKkVvjt/kCrqxgA/4f/rpGkCCq&#10;kl0F7/8A16ALzOo78VUlugBweKybi9xjJrCudVEa8HGc0Ab097jJz6//AFqxLnVBGpOcf5/L61zV&#10;5rQ29eP/ANdcXf8AiEYPzUAdrd66E3YOAc98fnXH3uv43fPk/wA/1rgtS8RNk5OAT69eOCa4i91+&#10;Qk7Wx+o9f0oA77UfEfBYHAOR37cdM/U1xV9rhb7rEjn3H9PrXKT6jNJu55PPOe/bmqg8ybnBIP8A&#10;nGKAL0+oPIQWPP1P68cVn5kmY44JGfX+X9a07TTJZeSpJ+nXrXW6d4a3kFxnnnt+HWgDi4NMlmAY&#10;Aj6/0PP4V1GmeGt7hmUf57f/AFq9JsfDka4+TGMjI/WuxsPDwUhiv9fwFAHBWHhpEI3ICffr9f8A&#10;Peu10/QlztZOldpZ6KoxkY9vb/IrorXTRHxjmgDmrPRQpHyZx/npXT2umqp+7gVtxWqr2447VdSE&#10;Ljt+NAFSO0AHT6f5x9avJCvHoKkDKg64/wDr1Xe4Rec8j/PagC3tUDrio3mjjGWPH1rj9b8W6Zo8&#10;LS3c6xKvOWOB618XfFn9sPwv4VWW006dbidcjapwBjoSf6dqAPtPXPF+laNC8t3cKgXsW6+wr4y+&#10;LP7XnhXwrHLBaTiaVQeFYYB7Z59a/Kj4uftheKfFdxLBaz+XGQ3yIxHp+Jx64r441TxZrviCVnu5&#10;nPP94nOehPWgD7O+Lv7YPirxVLPa6fcMkL5ACkgYOevJ4HfB5496+Kdc8V6xrk7S3k7kliTknoT6&#10;E4/+vSWuiX1442gvn2yM46H/AAxXr3hD4L6xr8gZ4ZBu4xjt2xnr1oA+f7XTLy+lCRrnOeg68Z/L&#10;/Ee+fcfBPwY1nXpE3xMxLdcE4Hv7V9z/AAy/ZQDeVLeQkA/3sZHfPTt619zeC/gro3h+3RY4AGGO&#10;do/w+lAHw98Mv2XkV457q3BDYPKkD8eOTnpyK+8/BPwf0TQ7eJI7ZMjHYHn6/WvYdN0G1skAIVEQ&#10;cH0A/D8qoap450Hw+pggYXEw/u89u/v7UAbth4ftLGMM4WNF59sfSsrWPHehaDH5VsBNMOm3nmvI&#10;tU8YeIfEGUH7iBuMDgkfXvxWfaeHppSGm3Ox6bhQBb1nxpr+uvhZDBEeQORj69fX8/1zLbTp7j5m&#10;ySc8n3rvdP8AC4ADEZIH88ZI/l/nFdfZeGlBC7cg/h+f1oA82svDruRxkZ9hn1/p/k8dfp/htVTD&#10;Jgn6j6f/AFulej2ug4UEjGf8npXRWuiqMFxj9aAOCstCAIwnHXpn9faumtNFAxx3/wD1fWu1g0uN&#10;cIAfT8614bBRgEcUActa6MoAwOnp2+hrcg0xQPujJ9a3Y7Tb0GAKuLCFHT9KAMmKwCnpmtBLVVHQ&#10;CroQDjHH+eO9O4/H/PagCERqp/z3/wAKfxRnHA5pgkA/D8qAJBzxjGP88Uccnv8A41Wa4AH1qm93&#10;gdeM0AaRcetV2uAMc9PyzWJJf8A/z/yKz5tTHIz1xQB0T3QXJJ4HvVOW+QfLnr+FcpcatGOS3NYt&#10;1rIXPOPfNAHYy6kq5+br/SsuTVVHOeT7+1cLca6pBy/A/wA/0rmrnxAgUsXx/nmgD//S+0/HXwlg&#10;u5JWWIENnnA/+tXwJ8V/gJlXmghy2Tnjjn+fJ6V+2SR6frUIilAEh9fWvKPF/wANobhG/dbwRjpk&#10;HH86AP5ofGfw01LRnOIDsHTgj8h/P1rwfUNGlhc7xgnPA+vP16V/QT8SfghZXdvM8dv8x4xgccfn&#10;3r80/iV8DptOlnlSJggJ5Azj/PU/pQB+ed5ZmB8N24xxnP54/wAPWsxxtbAP+ff/AAr17xJ4UurG&#10;d1KElD055IPH0PNeYXlpLDKe45z/AF/KgDJIyOef61GOMcZ61aIbuM9e1QMMYbHAoAcrFeRxXfeD&#10;viH4j8HXyXukXbQsnTHA9sjv/n3FeebgCoJ/+v8ApSpJweevf6elAH7j/svft/T2slpofjG44JVf&#10;MJAXk49PfnP5gV+2nw++LPh7xlYxXVjdpKHAOVYen/16/iUs76e2nSaB9jKcg9MV9rfAP9r3xp8M&#10;b2GCa4820TAw+fu554z+XpQB/XtHcJIodSDmp1IOOevvX51/s/8A7YfhX4h6dBFPdxx3BIXaWH4n&#10;r+npX3bpuuWmoQpPayB1Poc44oA6nv0owDWetyW74z+VTidfXmgCpf6ZDdrnGG9eODXMtdXWlHyJ&#10;13w8c459/wA67cSA9eDVa6tYLqMo65zQB5hrGmabrEBdANzg9q+avH3gF7tXgSIFTnnr2P0zjriv&#10;qPUdFm0+Qz25JTuDnp/hWfJFaamnlsPnHr/Tuf8A69AH5B/FT9n6a5tpLmK3BJOeAPyHtX5ufEf4&#10;PXNlLJmHy5FP078f/Xr+lTxT4aMsTRpFvU5z0/zmvj/4j/A2312CWVbcrKQeg79vofX19qAP5v8A&#10;WPD97pdw0ZQ4B4/x/wAPxrmsFevH4e3Y/wCfSv08+K/wIudNM7C3Yru3btuAPY8f/Wr4P8VeBbvS&#10;5nZUbYrHse2ev+fSgDzYOAmOM9/T34/rn86bJ6jA4HHfj0/z9asyWzwuY2+Vl6j8sZqB0JK9AOvp&#10;gn270AQB2DEEfofrVq3uXibepwB1PQjnp/8AWxVXaSQehx7DP+fwoVtvJHHPb9P/AK9AHtHgf4l6&#10;r4enjaKVtoIwc/of88V+r/7PP7WSssOla3P5i8AMTnHrnj8e/t61+IkUhRgU4z0rqdE8RXmjzpPZ&#10;SMCO3IHX+lAH9afhrxHpniWxS80+VZFYdiK6J4T6evfn/P8AT8K/Bj9nb9rjU/Ct1FY6lPvtywVg&#10;x6e5J6fjX7WfDX4oeG/iDpkN3p9whkcDcu4Z+v0/+tQB1M9iJTwBkdM84+gGas6XdNayhHJI9fX8&#10;Oe1dG9krAlRke1Zk2n8HaOTnvzQB2drKkieZE2SPz/8ArVMjxzHy5+voff8Az/nNcfp9zLbMEzke&#10;/auwtmt7kAucMPyyO9AHkHxD+Hml+IoJIriEMCMdu/8An+dflr8bP2dZdOklubCHdAemAcBe+Tn6&#10;/rX7UX1g84IXkHv6jNeba14Ot9Wt3t7yIMrZ69+vSgD+YLxv4Dn0y6ZHUgDoT27e/p3zXi1xpctv&#10;JsZMr1Hf68++P8mv3U+O/wCzRjz9S0uLcmM49Oeg9K/Lbxz8PLzSbuRJoDhNw6YPB9qAPlq6tlV8&#10;qONvQHrj2/8A11SDkY3EA+o9B68flXouo6MY9wYEHuB2/Dj+dcRc2flhyByDz74H+T/9bFAEKsrr&#10;15HA9evf/P8AhVxZWhkyhwR9f1rGDMh6YAGemMce9XllVzt6kf5OO1AH1V8EP2hvEvw31OApcsbV&#10;GHAbP4Acn/PFf0F/s5/tUaD4/wBPt7aS7AuCBlSevUe35V/KmrYyBkA9cY7f5New/DP4s694C1WK&#10;6064aMowJUE/oM9sn/69AH9nmn6lb38KyQtuB960uDx61+Q/7L37Z2n+J7K20zWrlVuEwpJONxyM&#10;5yetfqZoHiWx1u1S5tJVcOAeDnt7UAQeIfDqXqme3XEoyR7+x/8ArVh6Hrklm/2DUOCvAJ/LFelB&#10;w4+tcb4j8PpdoZ4BtlHf6HpQBsyOkoOwZB6ccVxHirwtba5ZSQTxhgykYI9v6ZpdF15rab7BqAwy&#10;YHOR7V6CRHcx5j5BoA/Dz9pv9kr7Q13rGi23Ay5RRgA56jr19K/IDxj4LuvDt1PaXcBV1JHoAO3/&#10;AOqv7DPEPh2z1O3e3uYw4I/L1r8qP2pv2U7PVLa51rR7fbJtYkDOCfU4H48fSgD+dy8gaNyqng9O&#10;Oc+5GMf0rLbd0/CvZ/HXgbUfDN7NBexsoRiCSOmO4HX2ryaa3dcMoyD7Y6/n/kUAUd7YOfzx/n+V&#10;NZyc4/n+FPdCMDHTP50whRng/p+NADY5niYOjHcPQ9Pofwr6p+B/xx1bwdfQ28sxMCMOpzgfj2H4&#10;/wBa+VGXgcf0qe1uXglDIQMc8/560Af0b/DD4z2XiOxSaKYFyPmGen8ute9td2mv2R2N8x5Gfp/j&#10;X89Xwp+L+o+GLuLMxEX8h0JGf/1Z+lfqJ8L/AI32+owwuJFIO0soI/PNAH2v4P8AFM3hy/8AsV0S&#10;IvUnp+n4cV9geF/EMN/CuHyW9+v0r4Fi1Ky8RW63VvIPNHIxx1/z+detfDzxZNZTxWd2+CnTP170&#10;Afa82ni4jyRkH8sV8+fFf4T6V4t0m5tLmBXDqwBxyMjqDXu3h3xHbXsARmGcfTtVrVoluVJQZ46f&#10;XtQB/M3+0X+z9f8AgnUp7i2h/cMWIIB6Z4zj/wDX+GK+BdY0NVlfeuCONuT2yOvf8Pyr+rr4wfCT&#10;T/G2k3ENxDlyp28enbvX4M/tA/AjVPBmszyJb4iDE5x05I4/nQB+ceoae8UhdR8h7ent17fyrLzg&#10;AHpXsOraC0aukq4PfjgZNeZX+nvBO6IMgE59aAM3BIGP5f54pAWQ8dR6fyqVF557f05pTGoy2cjP&#10;/wBegD2L4WfEzU/BmtwXMMrBQRkZ69efr/8Ar96/oK/Zi+P+n+OtKtrO6nzOFAwTycDv6fnX8ySM&#10;UbcpwR6f/Wr6R+Bvxm1rwBr9vNDOfLVhkZOME/r2/CgD+syGbIWSE5yOff0z/wDrrtNLuWkTnqPf&#10;/GvjX9nj446T8RtBt2M6GcIu4evA6D619dQyCNA6EbT6etAHUxahl/KcZz+leS/F7wZZeKvD89pJ&#10;CHMg4Pof0r0G2CSZkBx0z9RWhKI7mMxSrnI/TpQB/Nn8fPgte+F9aupVgPlFyQFAHrx3/wDre+a+&#10;Jde0ELneCCeePy57+xr+nT49fByx8XaROYocylSRwPXt9a/Cr4tfDG+8M6jPDLAVUM3Vcd+R/nrQ&#10;B8BaxpZgfKrgc+ufUGuQmUhjxxX0Lq2ijYyhOSce+QP0615DrWltaNtwSpz+PPrQBy0bHPPStOCX&#10;ymDqcEY/z35rPKEZ4qRWOT3xQB9T/Az4u3nhTX7aN5SsTyLnPA68Zx1HU8/zr+iD4A/E9PFWkW7x&#10;ShpFChsNu/Ht24x+Wa/lDtriS2mWeI4dCDn0x0xX6j/sdftCT6HqUWk3sowxVSTxnn6+9AH9LejX&#10;6T24z146/SsXxbotvrllJBIm4FSOnr17/wAq898B+LLfWdOgu7dwVkGeCCD6969fhZJosnnNAH48&#10;/H34XtoupPPFHmJi3HJwCOn5V8DeMfD8JaQFckZ4HXgdMcfT9fWv6Cfi38PoPE2mSkxZYA8gc+vp&#10;X5F/FLwKNJ1Ge3dDG0YOO34HPr7UAfmF408P+QXlRNpAye59xn9QRx+NeM3kLxu/BJHuP1GM/j+t&#10;fevi7wml1BIqjncOfc9P6AfjXyT4p8OS2Fy8bR43dRj1Oc5wOgoA8mZeTz/9f1pUdlI2nBHPHsc1&#10;pXdqYwcDIz6eh6/j3rOYBR1BP1HegD9H/wBkH4uzaPew6ddylRu4XJ6Zxjp06dfev6Dfhl4ph1PT&#10;raRXyrrnj9Sa/kJ8CeKrnwxrMF7C+0Ajv057n09q/oC/ZX+MEevaFZIZVJK9CRzjt17dfWgD9a9q&#10;zxfLyCPzr4m/aY+Gia/pVxdwQgzxrkH1AGetfXHhbWI76yTnJx0p3inR4NTsJY5I94ZSMY9vxoA/&#10;nF8QaGbeee1mQhkJG3gnpyP/AK+a+ZPHvheSJmdU4JOffjPOepA6V+o37Q/w3bw/4jnvooNkErcc&#10;cde3vxx+VfHfiPQ476Fw65BHXHTp/kjvQB+f99p5jLBcAjqCMcHOcDp7ema5qRFB+bHP+ck+v617&#10;34t8MPZyuVQYHf1I7ZHpnFeL6jC0eQRgg+nQ4HbigDPgk8qRCDgKc5z6fr36/wCR+gP7LfxCbTtT&#10;toHcrkrjoeec/wCfWvz8TGdq84x+Ht+uK9e+F3iYeHtetJXIVXkCgknoep44oA/qm+FfiBbrT4JS&#10;dwZQeuevv/n6V9ByKLm1IIzlfXPrwOlfC37Pvimy1vw1aTxSoSFB+U9Qe/0H86+1NHvkntwucHp+&#10;FAH53ftWfDtJ7eXUbaLLnO7Az7j25/z3r8cfG3hwNJPvGGGc+2PTj2+tf0n/ABZ8NRa1olzEU3Fl&#10;J+vp6+ua/Cv4q+E20zW720ZCqo5698njmgD4BubVreeSJs4U4zj9PT/PalRDtDMMjOOe3OPyr0/x&#10;L4eUSF05YHjjOeeQOn4npXBm3ELbZMjHHrnnp+fWgCnFAC3PG49ccDj+vr6YrTihhJ9B6jp06kd/&#10;8KhYIpQqDu2jocY9QP5+1X4QrffTcAuQc557Y+np+NAHRaRdeRKACCnGMf49f8819k/BDxD5eqRQ&#10;M/yAr3Gcd/8A6/T3r4vQwxSAouzrxnIx+H517R8O9d+xanA0Y2ANjIPX/PNAH9BHwq1J3sokD5Dg&#10;NknqSBkf54r6chg8+0IkGSw4/l7+lfnV8BPGj3kVsruCPlGPcdRgfqP/ANdfoppN5HPYpjr/AJzz&#10;QB+ef7W/hRbvQbm5VMmJWxgcjj1r8cdTtXiuXBBB3HsM/j+OOn496/og+N/h+DWPDd8jJkGNucDs&#10;OP8A69fgn4+0b+zNZubUptCu3r07Z+tAHjfiLTFlsHyoJAPY/nz/AJ7Yr5xvbTyLt1bgEj9fT39a&#10;+vZbQT2zKxyAvTGMA/n+HtXz54r03y7sttzjOMg85Pf8MUAczaANAORnHqT0/mOleo/DnVk0jxDa&#10;XLEKAy9BjGCM155ZRARgDnHHGMe+fXH+fbUtCbe5jmB2FSD3OcdTn9PWgD96/hb4ktdS0O2ZCC6q&#10;OnX5eoHft1/pX3V4Jv0urKNdvp79elfk/wDsyX6X2jwN5hdwuDz0Ixn9Bmv0/wDh1cbbcIRgjA9q&#10;AG/GbQhqPhe8ULkNGePX8R6da/nh+I+k/wBm+K721dcASt19M56YPf1H5V/TN4sto7zRJkwCSp+n&#10;I/zmv5/f2lPDzaN46uyRsV3J4GTnJI5x05zQB8vXEOMZXlh36fQfh2z7c1et7YMBuGMdx3/L69ff&#10;NTeXkD0AGOPfrj+VaFlCB8wwQCTubp7cfjQBm3EGxArDGBx/jn3Pfnk81mRxEPuCZOfX17Zz+ea6&#10;+dVEZ3jb6DjP+T1rn5VKuOQCSDyM/jnt/jigDvPCt2yahGGYAfLgAjseMD+XPH519x/DhJ0ure4Q&#10;HG4d/wDOPoK+DfDZcahE5bID59N3Pfv/AJ7V+qPwx0HT7vQVdXUuB7cHg9aAPvX4fPv0+BeBhR/+&#10;o15L+1Tp6XPw91LcMkQk856r/n/PNdd8O59Qt0ij6oo9Pfj8Kh/aCtjf+ANRjZRl4Hxn1wTg+n9P&#10;rQB/Or4hG15FwO/YZ+ox/I15TdktkjGM+nJwPf8Az+PT2fxTaC3uZwCTlm464HbjHT3rxu8ViQxH&#10;Jz29Oh/z60AT2LAQnfxjGT9Twc9OKWVlIIUhgSCAOP8A61U7QsARnk9QO+Dzj69OlXkT5XIyQOQR&#10;3XuR+OM+poAbbqBJ5hOCe+PXr36e1e1eA2V7y2Un5SQOvfpgdPavGYygdCTyT9MZ/DtzXr3w+YNq&#10;MCJ1DHrwM9R16f1FAH6n/A+LFzaHZk7gO2cf5HNfqZ4SY/2eg6D0/lX5m/Aiy3NauTll2lj/AJ7e&#10;tfpt4UDLYIGGDjpQB8e/t03AtvhXqOMkyKijHBzu4x29ODxX83PiDi6dOEPbtwf5/wD66/oq/wCC&#10;gEnlfC64XdjeydfryPyzX87WttGbj5vmIJ4POR/XH/16AOPZFErMTgd2/l06VuRsETGc54DDscjk&#10;fT1rDlliFyccAnK/1q+s8agfMQWGev5/5FACyyES7uoXuO49z0/z0rptBZi4I2sdwGO2OoPf/wDX&#10;nFclJNuVu4yMnHf0rsPC4RymHwS3PYEe5/l/j1AO+iiJB3dDnvxjufw9K9l+EVnatr8Fxd8JEC3P&#10;OOOMA8g+3615VbwfMAQOc/5x+Ve3fDfSpZSTygBByPTrj/PrQB+mfwrhtr2ezS3HEMY4wMbn546d&#10;O/GK+9NHhEdtFGAAFX37V8QfAbS5tiYf5wBn8PU/hX3RpcbwQjzWyNv5en5UAfDP7eHitND+FGq2&#10;sbkSXuy3H48tj3xxX88FzMZJnXoc/pnnkdjn/Pf9h/8AgpF4wwmleHo5ABK7zMo9FG0EjP1xX4w3&#10;VwEZx1xnpz0ORgfkKAFaRpZW6BD8ufT/ADxn/JCxyGScIBkAgZGRx9efrzVOHEn3Tknt/Ee3PTH9&#10;a1tNt1UiTGACSMjHPfP4+nsaAOmhAS3VITkk4zn+eenpnrXT6Kpkk3YznnPfr0P8utctFGCwUHnP&#10;c5GRXd6BBv2c8nHHr/n/ACe1AHqnh6BiybRyQM4x6fUV9DfDG4SHxVYzhdwgJkbqccHGf614ZpMJ&#10;jhRVb72O3HbPvXu3geF47jfBkF/lyB/CScc//XoA/Sr4cQXGsSWSvgCAZIAB4Zs5/Lt+FfbNlF5N&#10;skeMYFfNvwM8O+Xo9tdzIwd40Zi3XkcGvplmWKMseAgz+VAHxP8AttfEL/hFPhVqGnwyeXcamVs0&#10;5wSZcbzx22fzr8G3jlky54H69Me3THTr6196ft2fEo+JPH0HhSGTdbaQm9h13TSYJPHoAAc/lXwY&#10;1wJcxqu0Z5GfUdf8+woAkhKRAKeWBzx79yeevtzUN7deXCSBx1HPX+n5f0qbCkbu5YDOeMdCR/Ws&#10;G9nxhF6Enjr/AEoA6H4e6Z/a3iODeMhWLkjPIUcD8/8A9Vfe7gadocUC/KzJuzkfxcnsBXzJ8C9D&#10;SaU3TpnLhQSO3VvzPQ19HeJLtRGYwAQOn4YwR/8AXoA4O5dnuhxkBsdPXr+Ht3rtdJHkRB2wJGxy&#10;P8/59a4WLEk+7qf69en+FdXDMcCKEAZxjd2X6H9fWgD0DwrZJrGrxRurPmQFsfd8temc5+p/Sv0T&#10;+GHh210+yhd15uTuHtCnPTOOWr5V+EWmG6mUzJGn2sgcDlY4+pye5/r6V96aBbrtHlW+xXXaPUIv&#10;3VGO56k0AdvZxqqBwMFuT071+XP/AAUO+OC6H4YHw80qTF3rGVk2k7lt1+8cDsx+UA+9fpF4y8Q6&#10;d4U8N3ep6jP5EdvE7se4VVJOB+FfzDfH/wCKM3xR+I+r+KnYiCZzFbR/3LeM4TPXlup568UAeOS3&#10;ZOBHnOctn/D9OP6CtW0dlXcy4+mOeOnpn6fhWJaJna7nPG7/AOseOfc4rTmlO0sBg/4jgdwPf+dA&#10;HX+FtHuPFfiS00W0B3yybcg/dUdT/wDr9a/dr4P+FrLwh4MtUt4vL3xqigDkRqMD8yM1+bf7Gvw0&#10;XWtSPiW6QlJG8qL2RcF2wfXIxz6+or9Xr+5WztVhjARY1AAHGAOgFAHJeJtV8tGyeuR+Pf8ADGa+&#10;Z/EGqCeeRc4AI4OD6cAdv516L4x1tV3KhOT29OwPevEZJfPnJ6kknH+eg5oA0dPjeW4ESjJbnnPU&#10;n/P64r3bQ4odJ083TsFYA7Se+a808L2SNIZJuVHJJ9uv5f8A660dS1a+1fVLTRtMgkljYt5jL/Co&#10;Hy846seDQB2Xh+O58Q6ub3znEC5UNwoCZ+dh6k42jocH0FfQWmWsLSK9y4IUKqqSTtH8IA/pXmHg&#10;3wpI1tDYPBJ57t5sj7sDeO2OOgwFHY8nkV9U+G/CVjZokzHbKMucEMQ5GASTnPtQBo6BptrAobgk&#10;HJ6/p9f0rxv9o34pW/w+8E3t2hUyjCRpkLulOdqg46DqeO1ew+JNasPCekT3BkWMxozZdvuqMkk+&#10;hP6V+D37Svxtn+KfjCezsLgtpNgxji5O2Vhw0g69TwD6fWgDxLxLruoeItdu9Y1afzp7li7MTnPP&#10;X+gz7dq5djv+d+D07Z9x7HHX9KbJLIobgDJAyxGTg5HOKpSOZf3Sck9xgjpjI+nr3NAHS+GdFv8A&#10;xb4httG0hf31zIFHHKg4ySfQY68E4PPSv2/+CHw7s/Afhe3jjUMyxhUYjBb+++O249PpXyD+yL8E&#10;BZxL4p1uNhcXUYf58kxwsAVA4xuYdfTOPr+itzOkESxoNqIuFXoAo6AUAVtVvlUNzgfj/n+VeHeL&#10;te2oUR8ls5wT/nj611HifWkhjfDbcV86a1q7XszBWyB6D3/r+tAFS7unmkYg5GT7/wCe/wCP1rov&#10;DmmSXkoZhkDHXqPXn3rmbC2e+nULnHXPHr0r6A8IaEFCbkwRjjv+NAHa+GdIEESnGT+HGfQCu01P&#10;WbTw7pr3lzIsflqzDdxjaOp9B/8AqpImi0yz8+XACdB6nsK+Q/HfiTVPip4nPhHRJc6RbMBeSQk/&#10;vXB4hU9No/iJ9xQBRhXWPj34yScwsfC9hPlQxKi4lQ/fK9cc4C9h9SK+3dF0q20Kxj02zjWPA68c&#10;nsOnbv6DgDmsb4feDtP8NaVbadbARFFHIAzux0XHp0+vJ9/V7DSrQkOo8wg8kjG0+1ADtLsk2Lg7&#10;h3YAj6Af0HXuava14g0zw7ZPc3kqxbVPU/dAGcn2Fa889vploZp2VEjyTx+v+Jr8sP2ov2gxqeqz&#10;+EPD0wNqnE7x8FiOdufQd/1zQB55+0T8bdT+IOpzaRpcjDS7VsOVyBI3qf8APTJ4NfJwid2OVYKD&#10;jjBweeAPX88d6kuNXu9TkEUQEcS/3c8t3ycnJJJ60sUU8k8dhYKZbiZ9iqoJLMeMAZ/M+lAHV+Gt&#10;Hvtd1WHR9Mj3ySEAbeBjPXOOgHU96/Tn4a+DLLwR4fiWRVaUgMTtALMR97vkeg/GvLPgT8ILfwvp&#10;I1zWFDXU4LN07HhE44A7/wCFeyeI9f8AKDKOABwPT3oAzfEmvFdybyScjjHWvJLu/aaUknI9+9Lq&#10;GoPdSF2boc/pyfbnml02we+mGEyDwff1/P6UAaui6XLdzAuOOOvX29eMf/WIr3rw1oIjRGKcnHtn&#10;881jeGPDqose5OvT19entxXuejaUkapkcDtj9CKALulab5YHyYH0Az9a7OCERryOn4f5+tQ29usa&#10;49cf5/SnTXAiTA7UAF1dKgIzjNcNrGsLFuG44Oen+eTUmr6uI0PIyPwr5i+J/wAULHw3ZSyvKFkA&#10;IAzyT6D3NAD/AIl/Eux8O2Us084DDOM9uOBjvntX5+a1rev/ABG1on5hCWOxOSoHTJ7f4djV6+l8&#10;QfFHWRLcMy2xYlFzhQvqc57Hk/lX1r8JvgxBbIlzJExGBuYjqPb6jt+dAHK/Cj4Lxl4rm6g4HJY+&#10;nYe4/wAnFfcvh7w3Dp1uqRWwQKMDjGccc1saH4citYUhhVUWPAHqf8967CO0FunPJIP/AOofX1oA&#10;px28axDzlCBRzx/T1ryf4i/E3RfBWlz3M8wjMYOOmc9gB6nNZ3xg+LGjeA9HknnuF80AqiLgszeg&#10;6c+vavyj8a/EDXvHeqNd6rKfKDMY4lzsVf8AH3z79qAOl+IfxR1nx/q7M8hW2VvkjDfKB6nnnp3z&#10;7Vj+FPC1/wCJ76OwsVyhw0khB4UnBJbjr06c9BVTwT4Q1LxdfCx02MiBWBeXH3QT0+vtX6B+EvB2&#10;ieAdMSKJB9pPzcjndjq3Tnnp0HbmgCHwb4J0jwPpcbOgNwVDfN1Lf3n9uwB+pqvrWuPcudpzn+np&#10;/n6VHq+uSXMhG4ktntnj3/nXNqjTMQB8xz156c/h0oAAGkJD8k/5Ga63RNDluHBZcgYGMHvg+/5U&#10;/QtCa6dJHBAB4H8hXtmh6CsQQbcYHSgBuhaEEUfL79Oa9R03TEQDIxil0zS1QD5cCuthgWIA4IA/&#10;rQAkFuEA7Cp5JkjUgHGPao5p1jQgelcvqGpiJTk4H+TQBbvdQVc/N05/Af56V57rGuhVba47n+vt&#10;jp61maxrygPlsZz3ryTWvEAkLeW2R/PjHB6YNAF/XPEJbd855715xdXss7nJzjp/+v8ALFQS3b3E&#10;hLnJP86uWdlLcSAIvXAH4n/6/wDKgCOC2aUhQM/gfy7f57V32ieH3cCWTAQEZJ/HOKtWemWGmQG+&#10;1J1iiQbiW449T2A/KvE/GXxpm1O6fQPBuPKjysk/8I/3T079cdqAPVvFnxD0zwtC1hpg8+7II2rj&#10;5e2Se1fLHijX7rV7oz32bq7ZvlXrtz2A4BH+FakMZuCIIc3V5NwzAEn6/wBa9x8AfCuNSt9qEJkm&#10;JB5AyD27duwoA8b8CfCW88SXUd9rQxF2i6YHbP8AKvtjwj8OrDSoVW2iEaLjoOmPSu10HwZbQBH8&#10;vYABwBXXXU1joluZJmARfXH/ANagDLj06Gwj3NwFrifFPxE07RIWgjfdKBxgjNcD46+LsZD2OlFS&#10;c4znp6fU+1fP99d3N9cGa7O+ducZ+7k8Fz/KgDY8UeLdQ16ZpJ3YRsTgDqfYf41hafozXR+1XZEV&#10;umTznC8j67m/Qdua0rewhtwLy/yXbhF6FvoP4Vx+P8qugTXhVXO2KPO1FHCj39TjuaADzmkiFpZp&#10;5duM5wDucd+e351tadoplZVA4Hr/AJ5/pitnR9BabD7eDzj6dK9X0jw8kYX5cAfnmgDB0bw8PlLJ&#10;k/lz716bpujqgBA5H0/z3rV0/SgijK+nbjiuohtkQDjBH9aAKtrZBEH+T/WtZUCD0Hb6U1mSME9P&#10;6Vl3l+sSnHbJ/wA/SgDQmuhGpA6/pXOX2qqg68n8KwtQ1sLu+bB/z0rzzVNfABLPk+3NAHT6nru0&#10;n5sZ4rzbVvEROdp5/Hr29fTNc1qmvyys2DkjNcpNdvKeTkn88en4YoA07vVXnZjnAP6/XNZJDyFT&#10;jJPHQdxj3z/n8JIbaSYg44zjvz35rrNM0J5WDMuAOuP8+lAGLZaa8zAAZJ/H/P4fnXf6R4d3Ydh6&#10;Y4HT6V0uleHkCqAmc/5Nehado2wDjOP88dKAOf0zRAuOMY/z/wDW/rXeWWlKuSR/n1z71p2mnquO&#10;OK3YrcKOmKAKtvZqgHy5P8/84/z0rSCpEoL8AcemKoX2p2mmwGW4kVAM5zj6+tfG3xp/a28MeBLe&#10;Wz06Vbq9GQEU5x6Z/wAOvX0oA+n/ABf8QvD/AISspLvU7lIUjGTuYDA9/wD9Vfl18cP242kefR/B&#10;StITlfN7fh3PPTP16Zr41+J/xv8AiB8VdRlN3K0Fm5O1VyAPr9a4zRvBYlVXdGlkbkk8kfj14/qe&#10;tAGB4i1vxL48vpNR1q5ed5Du5Pr04x+Bzx9K1vDvw01TVZ1S1jOZMDIz+X+cdq+kfAXwQutZuI5n&#10;iIjJ6EdRnqePSvvn4f8AwVsNMt4gIPmAHJGD079PT/8AXQB8mfCz9nLJim1KLJ+XgA9/x/zmvvvw&#10;T8KdO0hUVIAoH+env3ya9T0TwvYaRAm5AAoA9OnfFYfij4iaL4chZEddwB/z/h70Ade6aVoVqZZC&#10;q7fXv/8AXrwLxz8Xltd9rYP8wyCFBP07H8c1414t+LOpaw0iwOUiyenUjnoD/P8AXvXi7X+pa9cC&#10;10uMzuzDLDJX3Oe/4/8A6wDb8TeNL7UZmku5yQSSqA/yH8Q/T9KxdH8LeIPFr/KrW1vkZyPmYEdC&#10;f1wOler+EfhEHmS+1omWU5yvUfQevsBX0pofhK3hhRI4gi+gGP8A9fvQB5D4Q+GOn6UiOsQZ8Abm&#10;HP45/wAK9w0vwyke1lQZHt/P/Irs7DQ0GPkwOO3OK7C00oLzjpxQBzthoaqoAAyP8/8A6s11tppi&#10;IBgYPFbEFkqqABWlHCq/h/nmgCjBahSNvHT/ADxWikYXqaXekY61VkusHP8AXn2oAuNIqLgf5zVZ&#10;7oDvjrWRPfhc89KxLnVkUE5yP85oA3bi+Ud/WsO61NEzls1yd9rY55xXGah4hAztOev69qAO2vtc&#10;QYVW/L/Jri9Q8QrGDzn/AD71weoeJT8xDc/59+tcTfa7LKfvYBz7dKAO61DxLkna/P1J/lXGXmuv&#10;L8qseff1/wD1Vy8t2027+Wf5/XFMVJJQB24/zzQBbmvnZjyefX0P+envVJRJLz1J4HfB/n/Kt230&#10;aSYKrjBPr684/wD1fSuz0/wxgqwTOOfSgDgrLSrm5GNvfnjp7f5/D1rtNN8M7mHGQPX+Xv8AjXod&#10;h4dQIFCc49PSu00/QQuAo9PT+X4UAcLYeHFj6p+p5rsrTQuRxkcfj/X8c/8A1+ztNHC4yM5/Suhh&#10;09BjA5oA5e00dQB8vP510dvpyLjcOeOa2Y4FHUdB6dasBUHUYxQBTjtV9P8AP1q4sSjvzSNKo78C&#10;qst4IwckD8e1AF0uiVXe6Vc5OMVxmt+LdO0i2e4up1RVGeuP8O2a+Lfiv+2L4W8KedaadOtzOmR8&#10;pGAfQkH169qAPtjXPFumaRA813OqBc5JIFfG/wAWf2vPCnhOKS20+5We4GV+U55A9f8AD9a/Kj4s&#10;ftgeKPFT3ESXWEZioSM7eD69en196+NdY8XazrkrPczs2/3J5PagD7Q+MH7X3iLxXI9tBctHEx+V&#10;I2xjtknHuP8A9dfF2s+LNb8Q3DtcyyMTnjPX1/w5zVLTtDv9VlVVQsXOD/Ln6d/zr6A8EfBPVdbl&#10;iUQOST1xngjn0/U0AeD6Z4fvtTuQqRM2ck926cEjn8cda+kfAPwM1TWXSR4MDjIx0BPUfWvs34df&#10;syiFoprmBhx6Dp74HWvt/wAI/DLSdDtkQIBj26mgD4t+Hn7MEKsjXURUY/iGcZ9fX8PrX2n4P+D+&#10;i6JbBPJXdxzjkjp6165Z21paptRAoGOT9PWsbVvGWm6R+6hP2icjhV5H0PpQBt2Wj2ligKqEAAHb&#10;oPU+9Yus+NNG0YGBT584zhVGefQ155d6x4o8SEx8WsDZ4wd2Djj9O3/67uleDljInkXe4OdzdSfr&#10;1NAGLfeIPEfiJnRWNvbnHA4x+P8A9bipdN8K/MHlVpZD3br+fX8j+deo6f4fCAKqHA6cf/W4rrLP&#10;QQoLBcf49iaAPNrPw2u750z9ecf/AK66+z0EYAC4zXe2+jKvVfT8K37bSlwCRj/69AHHWuihQOPT&#10;t6Y549a6O10jbjj/ACa6eOwUYBGf16elaCWgAG4YoAwobDbzjGf8/rWpHZrgYGK1FiQU8KAPb/Gg&#10;Cstuo6VOqKMcYxTsj/P1qJpV9efrQBNxgc9Pb/8AVSZxnnA561Ue5UYOapveKOM/57UAaTSAdO1Q&#10;vcAGsSW/HODz+X/66zptQGDuYcY/GgDopLrHU4P+f89Kz3vlHTv/AJ6YrlJtXUE/NwPSsS41sHBB&#10;HHf0oA7WfUl6bsY9O1Y9zqyqduf8a4W514L95+T/AJ5rl73xGqZy4yffPbmgD0e61tQDk7QPwrn7&#10;nXV6F+Px9K8uu/E4QkFtoGcGuavPEzncAce+T0P69OtAHqN74kiQkK/A9+2f8/pXMXfiTb0bJ/8A&#10;1cV5pPq8sshweMe/X/PcVny3LtkMeP5/jQB2t34kYgopxj+X1/yawJtXeVjg8n2x79awjJI43KMk&#10;9+3p/OrCWtxPgLknPv7Y5oA//9P9brdZLeQbSRjoa6a2vzOyw3gyvr/PNLNpw6YwB+NVTatH2yB/&#10;SgCHX/AlhqkBubbqy9P8ivkX4l/BtL61lQwfOFbsOnPTj1+lfYpu9Qs4yYDuUdR7f59KZstfEMZh&#10;nQK7AjGOfp+NAH4LfEv9ny5Xz54ICBgngZ/L07V8F+LfhjqWnzy74MJz/wDXPTH+c1/Ud4q+FlnK&#10;rGW3Ekbe2cDtj6V8j/FH9nLw5qunTSWdoqSYLdPQcgD6UAfzp3fhYhWOcEEhRx0zjBzXHXemSxsV&#10;AztOPy7j/wDX+Ffof8UPgbf6BcTtbxssWT+Geuc9/f8A/XXyjrHhySyDRSxYkGe36++TjH+TQB4O&#10;Y8d/XFR7cc9a6C+sGhkbjABP+c9PxrEcbWHp9aAIg+Dj/PpVtH44OCP8/wCTVUjp60IzDgn9PpQB&#10;6b4L+IfiDwXfRX2lXTxPGwbhmGcY9DX7Efs0ft/FTbaF4rmJOQCxbP5ZP04NfhxHJxgnP9KtWl/c&#10;WMyzWzlHU5BHHTpQB/av4F+KPh/xjp0V5pt2kokUdCDzjuM9a9QjvEI3Kcg/lmv5K/gJ+1542+Gt&#10;/FBLfO9sG+ZW5H17k8elfu58B/2t/CvxHsbeKW8RLl8AqWGT39vrQB+gSXYOCD/jVpLlfXrXBWes&#10;wXcYlhfcD6HI6f1rVivhxzQB1bPHMuGAIIri9Z0Zo911YDDjPy9vwrXjvM9Dk/nVpLlXHNAHF6VN&#10;DdMbe/UCX/a5HB/z2rI8RaHBklUDq30rrtV0uK7USwHZIO4zmuLfUbq2m+zaivHGCRxj1oA+cPHH&#10;w1sPEUUiSw5B5BwM5GRg8V+bXxl+AMttJPJbW+VGc4B7Dggf5xiv29m0qG7Xfbd/T6da8t8YeB7G&#10;6tnW4hDlgeo/D/P5UAfy++Mvhjc6bLK6RFSp+7jH488/1rxO/sJbZjHIvKdvUf5H86/fb4t/ACxv&#10;Ipp7O23N8xx04PIx7+lfmF8T/g9d6PcvIsLBRg7umfr+NAHxUsJDmFjnr2zz1/yagaLYeRkHnpj8&#10;uoru9S0WeynMTJyB0/r2GDXNTWmMFskDPBJwM9/1/nQBjqQF55x1/H3qRJcEnocD149au/ZpGDeW&#10;pI7kf0rOkTa3HAA5/PGM/wAqANi3uprWbzIWKnPUcAHHavrv4G/tI+Ifh/qcCy3LCBSAfmzkcdR+&#10;HT8vWvjSKbBCN1GeM/l+lXlLIQ6tg9/6c0Af1LfAr9o/w58SNLgV7hFusLlSR+GOvpX1pFDBeRCS&#10;I5B7j09euK/kV+HHxc8QeA9Qin065dUDHO0jGK/cf9mT9sXTfFNtBpOv3KrMAq7mIGe2P8+/oRQB&#10;+ik+nMpyByc0Ro0RC4xit/SdS07WrZLi0kV1cAgg+vQ1dm01CcqOfyoAZpd+u0x3C5HY1ee0ikk3&#10;kcH/AD/n/wDXWZDA0bshGBWyJVVQMdcf570Acf4j8L2mqW7xOgKsCMEe3pivgP41/s42uqxT3mmw&#10;Yk5OMHIPXIP9K/SxojJ16GszUtAju7dlZAc8dOtAH8vnxJ+Euq+Hb2VZoWVUJ+Xaeecenb1/+vXz&#10;hq2jCAkFMY4H0z3/AA61/Sl8YfgNpviW1mlitwJtpwRnOT+XsK/H34ufBDUfDd9Mn2UqFJxx0UdC&#10;PagD8677T3jZuMlufr9DyOlZqRYBx8oU5x/KvcNa8NNCW3RZK9Rz39Bz+IFeZXlg0bGMcce56UAY&#10;auwwh6n1HT/GptzL8wOCP07devr+vNMmiaMkgY/z27UyJ9hfeMgY/H0znpmgDuPCXjLVvCuoJf6d&#10;O0LoQeMjoc9jX7I/sq/tqmFLfRPE9zt2gKCT0II6fMOOv+RX4hjAGQQemD39SB/KtfT9butLmSa2&#10;cqY2zkZ7GgD+0DwX490rxVp0V5ZTq6yKGyD6jjH516ItwrrjOc/iK/ma/Zq/bE1rwfd22l63dt9m&#10;+UDdnt9eBkc9a/dr4X/GXRPHOlQ3VpcK5cAkZ9R3Hr60Aeu67oUd4pnhG2QdwP5//rrO8N621pL9&#10;gv2ww9e/brXTxXayx5Ugg/y9a5LxBoy3ZNxbjbKOcg0AegyIlwN6DNcpr/h611W2eC4QMG4+tV/D&#10;2tgILK6fEi8DJ9OOvrXbFVlXI7/rQB+PP7UP7JtnrVrd6rpFsPOAZvlHXjr071+GHxA+Heo+EtVl&#10;tb23KBGKg47Hnj39K/so13QrbU7Z7edQwIIFfmH+09+yvp3iSzub/T7ICcbm+UYzx60AfzdXFpJG&#10;A+Pu5z26dP8A69ZMkZXqMHnqK9++Inw31XwZfy22oQlURm5APUn1/n/OvGL60wemMeuefX/HpQBg&#10;Mf73P/6s00dOD0+vPtVhlUfj39T7mmAbTxx/OgDQ0+5MJB5weMfj68+3/wCuvc/BHxIutBmTy5iF&#10;Ujdjt6Y54HT8ua+fVOAQO/b69anSQxHfuOcjpx0oA/XT4YfHZA0e+fqVzk8dskc+/Wvu3wt4us/E&#10;FvFdW0qiQgMQOMngcV/Of4a8ZX2j3CES7UBznkcen+fSvub4TfHO5sngxd5AxuUnP4D1xzkYoA/e&#10;bwR4oliMaTPkjHOQSefwr6d0nU4r2BWBySPX/PWvzF+FPxN07xLbwsk48w9eevv9cZ9+tfbHhLxD&#10;sEeG+XgfhQB7XeWYnjKkZz/LBxxXyH8dvg5YeMdGnj8keaASpxzmvsqxuIby3DocnArn9asUlBVh&#10;kHNAH8v/AMY/g5qvhrVZl8lggY84Ixz349upz9e9fJGu+Gb2OU5TAyc8AZ9Pzr+mn45fBPTvFmnS&#10;zwQD7QvII6/l3r8b/ih8KLvSLidJYSChbqp45/8ArZ/lQB+ccmmyQytGVyQfyPt+lVPIcD5hn1xz&#10;kn0yO1ez654amt5WBiIHzdup79fTHauCudM8sfL1B/LPqfb060AcjJakgbRyeBx/I9DkVTCPG6sp&#10;wQT26YPf0/zxXTGJd3K8gj1/Pt+tULi2XB2jJHPr9ce4oA+tP2bfjxrXw+12D/SWEJdfk3cAZH0/&#10;z+n9G3wV+Luj/Ebw/BcW8ymUoCwGOuOcHrj8q/kSs53t5QyHaQR35H4+3+fWv0D/AGWv2jdV8C69&#10;BZXVyfIkKjBPGPT/AOt3oA/pfjke0fg5U/kc+1btvIGOVPJ4xivFvhx8RdK8d+H4L+ylV3cc4OcH&#10;vz+n867i11gWt4IrhsIT+XuM/lQB6BJYJewOkwyGBHPevz8/ae+A1r4ks5dQsbYCdDnhRzgcf4V+&#10;h9rcwyQhkOa57XLC21WJ4ZkDA/l3oA/lo8feALjQb54JYiHjJ3ZHPH6nA/8Arda+cfFWkq6SEJkD&#10;kcY+vPf61+8H7UvwPjNvLq2mQEOu4/KO2M4/Tr9K/H7xh4dNvcPAyFXG7r/s459sdqAPjm6s3hmZ&#10;CMEHp6VmyoUOcfnkfpXsOt6GFkZthXPXtj35/PnmuB1exMIUgYJ4+pHoKAOcVuf88+1dn4M1668O&#10;6zBf2shjKMpOMjvx0/xri1G08n/61WYZNjBgeh/rmgD+ij9j/wCOn9uaRbadfXAZwABk+uODzx7Z&#10;9cHpX6p+HdTW9hRlbj/OOa/kp+APxXvvBviC2kEpEW7lewzx0wTn0/zj+h74GfF+38VaRbTxz7iV&#10;Xv2PXj1zwaAPuea2S7gaJudwr8+v2jvhs0kr6lbJyFPbOfX1HI46V956PqKzwqXbnA79c1k+LfDF&#10;l4g0+SOaIPuXGSOcUAfgB4k0FoJXVhgDPbsffsa+efHPhEXKtcKmSvQYz+n+frX6X/G74ev4e1GW&#10;SKLETMeffmvknUtMhmDxOnJ79Cfr+PFAH5s+INDltJX+Xjr3OPWvNbmMxuVPQ8+x9hX278QvBhAe&#10;WFMH69Dk9R+mK+SvEGkvazOjA5TA57/SgDj1JU5Uc/5/CvvD9k/4pvoGq29hcThVVwBuOOD25618&#10;LGHaTk5A449e/wDn8q6LwvrdxoOqxXkDlSGz9fSgD+t/4U+NIdR0+2mSTJKjPIPJ/Hivp61vIbu3&#10;HAOR6+1fib+yx8Zl1XTrS2ln3ZVRjPev1c8KeJ0ntY33g5Hr1+hoA8w/aA+H8WvaPNLHHlkDMOM9&#10;Pwr8gvEekvpmpXNpOMFCQc9Mdv8AD1+tfvprMlnqti8RG8lemPX/APXivy3/AGgvh02k6lPq1rBt&#10;Vjn88cc+1AH5weMfDUM7O6jBPAyM8f4f5FfIfinS5La5mV0wASDkdP8AHOK/R2+022vUZcfNzzjq&#10;eozn6/lXzd8RfBUbq89tEQTu7e3654/pQB8YTRES5HAzwPX+vPpUltM1vPHNH1U5zzx+H071r6pp&#10;7WszrIhzk8fTv2wOKxJlCkEY474xj68+v40Afr3+xz8YbmG3t9Gll3BML152nrj/AD6/h+1vg/Wd&#10;9vFK3SRf6cetfywfAPxu/hfxTaM7ZiLgEDjIzx27V/SN8HfFFp4h8N2l1HICQihgOe3FAH07qduN&#10;Q09wBuJH5j2r8sP2kfhz5Goy6kqYEhJJx259uv8AngV+pGlagssZgbkgY/8ArV4l8bPBcOu6DcuI&#10;wXUZU+h649KAPwc8Q+GkVXBXIJ9+Dnnnvn6183+ItPNnIWAzjj1JH6Zx61+gnirw81jfT2sq8Rtj&#10;GM8dh/Ovmnxz4UjkWWRAG4PH1HOaAPmzLMAoAwB/nP0/z2NXrUyths4K5/CmXdsbOR42XA579vT/&#10;APV9PSorabYQq9Mdcnr1/WgDYiby32k5xx/3zxn8/wBPeur0DUI4LpDG+CvOORweOevT34/ryLMD&#10;90Fh7d93fHrn61IkoglBXIJA6nj8T25/OgD9Vf2evHyQz28EjAkFfQe35fSv188C68dRskXPBHXP&#10;qPav52Pgl4mW31K3RpCAGX5c85Jwc/5/nX7d/CHxWk9lAsbZ4GR1zkdqAPo/xdYJdaROGG4lD+Z/&#10;zxX4g/tGeEX0nxJLOqbUmJzx3HQH69/ftX7myyG9tCjHhwa/Ov8Aar8E77B9QiTJTnPXv/n/ADmg&#10;D8oLdfmMJOQT/wDrGf515z4y0YyguRjr1z+H0/WvZNQthbylguBnvngemeelc7q1kt3atvGRtxnv&#10;j19fy9qAPmy1tTC7RhehbvwMeg/Xj8q1vs6+YJSADg8dh7Y9P8nvWjd2BgvRGRtJz15yP/r1eNo6&#10;w5Zcdf4e49P5HFAH37+yPq/lwxWbuSVz1IwccHPv/Ov1Z8Caj5knkKfmJ44x6V+IH7OevHStdFu7&#10;bcdiOuDiv2B+HWqFr2KQtlX5B9uxoA+tjC7WTrIc7lr8d/21vDKR6rHqUSDPdsdeo579v51+ytsw&#10;uLIHsVxX52/tk+GEm8PSXcYwU+bOfTp/+qgD8dW2RjDnp0PXnPTFXdPGyQlmwPp05Pv/AC/+tVS9&#10;by5SoP3Se/58fp+tT6bLlxvHP8I7euM9/wDIoAt6tbFYi0ZBA9+mD/X1rlUJkhKt1JJ6ZPX06DHv&#10;n8Ca7i8VTbNv7d/oP/14x/OuJcrGzoBkEZPfcffnj/8AVQB0ugEC6jZmGQ3Bxz6jng9fav0h+Eeu&#10;m302KJZScY+93Jz+v/6q/NvQnYTjjkdO3XqMfXofWvuH4TSvLDGw/h5IPrjoD9KAP1A+Fl2+pypk&#10;YQnn88YFd38Z9Nim8FXseM/uX6Dn7pHoa80+DVwgES5wRx+vNe4fEu2W88JXUWPvxsv5j/69AH82&#10;vjSGKHULuDGNkr/gOcAj/wDXXgOsWxE5LDAY8cdefT8PY19LfEXTVtvEepRDcGWaXg9/mOM/l/Kv&#10;n/XIQcNuweeRzj09x3Ge/agDjIn35z83X0/HjitBTxycYGMKMnH6+39aoEhdwA6YH58Z/T6U9GCq&#10;dgPTsCOn8+/+egBaRueTgdOBg9uf84r2D4aNu1KNt2SWHPp19/Xr+FeMeYQfvY28g9ue3t+H8q9m&#10;+Fq7tURiOAwHf5vw9qAP1/8A2f4pJFRmJzx1/XjpX6Q+Gt4t1CHggf5xX5yfAJWkCFeANuevGenH&#10;av0k8OqiWiZGDgZ/D/8AVQB+dP8AwUOu5h4HSIsVUyD8+v0zX4DasCuQxbAZu3JP9f8APFfvR/wU&#10;cu0XwbawIQHMm7pztHb9a/A/XFl3EgHD9MZznvx3+tAHHyShrgq4JH8v096vwOdqkHpj/wCtjn8M&#10;H8+1YQcLMQ3A5OOTwO+enFbMLloxkYI9Oeew+negCw8wL7R8oOMg9vfJ/QZr0LwlH5u19uTngZ6/&#10;j/T1rzCaTLsAMEkEc9fqTnnHTivVfA37wx7QSCxx1HHqP/1dM0Aes2dtuILMcA/14x/n3r3n4fQz&#10;Js2jIc9OuPr/AC5rxyyhIYbQWJ6ED9Afb8K+lPhzo127xPghOAT9Tgj2OBx0oA/Sb4E2DvptvPsx&#10;vyeO3t+dfWZZLawlbHITr1/KvBPhO8dpo1vb26bAigZxjryfWvYNc1CPT9ClmlbjBzzxyKAPwB/b&#10;98StqfxWax3kLYwIuOoBYZOPzr86Z5hIWA+UfXrwR/TrX09+1f4rXxL8XvEF/G2YhcbE6/dTCj+X&#10;+elfJjSgk5bIbI5JPfsP5H/69AG5a7eQBxt7diRkf5/I111oiqpcnaTxwO/J/wAeOlcfYAKCSOTj&#10;g5+Xp9fTn/Irbiu23hATjjp1z0x65/Xp6UAb8TMZDtGQO/XPPOfr2r03w3CAV+XgYHvwPpz/AE4r&#10;zmyG9wUIJyMfnxxxzXrvhyJERWAwPx4/z/KgD2vwhod1rup2+nWYYySELxzyfw9v/wBfSvvHwp8J&#10;f7BtLVp4ibiVtvzAEq4POBj+VfO/7N7ldfkxFuCoZWZhuK7emOOK/RjS3bVNcsluSSQiyY95MHig&#10;D6W+HunNY6PD5gIYoo59gOK1fGusw6D4du9SnfYkKM7c9lGT/KtzS4VgsokUYwBXxv8AttfEN/CH&#10;wuvbGzl8q61LbaxnIzmT7xHvtFAH4sePNUn8Z+LtW8T3Lf8AH9cu4U/3C3H4f56V508kazERHcif&#10;KD7gev0PTFNvNUllDRlio6Z4HTrVOIiQlEGBxu6cAdPwzkf/AK6ALkj7UJzsAGO3cHP09P0rmbh2&#10;uLgRqeAQCeR+GO3t/WtbUJooolAOSTnPTvxj6f5zVXwlZHVNbt4FBO59xHPAB6Y/D60AfcHwg0Vd&#10;M0USuuHRBknj5m7+n0/nVrxDeCSckDls/kO/8q6jSrf+yvDsSplfNBc8duPrXm+pXJmnJY4B68/1&#10;/DnNAE1s4B689zg8Duc8e3Ndj4e0htV1G3t4jt89goPPyjuTn+f6+nGaZC11cIi5XzCMnjgd/wA/&#10;b3r6k+EXhNru/jv1IkLsw24HCZAP50AfTnw08Pw6Vp6GNN0868dztxhQOeM/y9elfUWjRS28Kyzu&#10;SQOePQc4+nSuI0DSFtmQlAohAVO+CeP0BxXV+MNYg8NeF72+d1hjtoHkZj/CqKWY/kKAPza/4KD/&#10;AB9fQfDS/D7RJFF9rY/fMDhorZSeB0wWPHfjPrX4g+Y13MGIyAf5duvocD0r1v44/EzV/il8QtR8&#10;T6jOZ0eR44Fb7qwqSEUY4AHHuTXlJl8pSowTk/Xp/ntmgC3E24Jt+VCT0AAwBg4z1zwa2NC0688R&#10;6zaaPaHD3DhFHPA78+471zDytDGNuCXz1P48/wCf519d/sj/AA6n8UeKk12dB5YYIh5BB53Nz1x2&#10;FAH6f/AXwVa+DfB8DLEImMSovH8IHJHHc9foK67xRrBjicKeg7ds966q5eDTLCO0g/dpEgUDpwB2&#10;FfP/AI51z5HRWwTx6/XPqe9AHmfiPUxPdPySBznPTnp/h+FZumwGeZFK7jkf/X44+nP5CsaaWSeQ&#10;sT075H6dfpgfSuz0IR2cTXVwcMfu5PU884x07mgDpL28j0jT0jU4ZgFC9MseAo/H9M4zXrvw/X7P&#10;bF4wJbmV1XeqgBpWGWOeThRwOvr7V4LF4e1HxZew3DMY7OINLnJGVU8se4B7fhivrj4WeDra2sI7&#10;ks4i42Z3nAx8xy3b3oA9O8JaAAguWGCTt9QVBycdwe+cf0r2GB0s7QzzDYi/MzMAMLjisbRXtSQg&#10;/dqi5w33sdjj9fYda8H/AGkvjVp3wz8I3N2s6mbBWJRgmSYg7RjGMDigD5H/AG2/j0ILd/Aeg3Yj&#10;ubvIvGjP+qgOQIwVI+Z+/PSvyi84KTxl3zjPbJ4NbXiDxHqni3WLrWdcna6ubl2d3OPmYn8OAOg7&#10;VzklynmHamSQO5ycdPwoAklnWFDIz4JyM9yT6dAO+MD1zXtP7Pvw7f4ieMBLNC02n2m0vx8ry7vl&#10;QAcfWvDLPS9Q1/WLbStPiL3F24VVUcDd0z/XHQ/Sv2w/Z2+Gll4C8KwOIgJSCd2AC0n8TfQdB+dA&#10;Hvug6TbeGtJi0+IAOqgyHGCWxyBx2xgD0/OsXWtVWOJjnpn8a0dT1ARRk5wecnnv7V4R4x8S7EKq&#10;/Bz9ff8AL9aAOX8W6+0spjVuT6dOehHX9f8A69eeK7XMnHJJA+8Tz7fljms+81F7q5Y7iff8c9fy&#10;/oa67wppT306SMpIHH5/WgD0PwhoTOwkYAHuevXGcccnP9frX0NpNnDY2m5ztVBknHTjt6+1cn4b&#10;0lYYkwuAAB+Hv+VcL8UfiLLpccHhvw0PO1S+ysQx8qdjK/8Asg9B3/CgDm/iz8QtR1zU18A+E5GF&#10;zMv+kyoebaI9Rn++wPb27kV658KPh9D4U0lIILTY74bLkM+04+/gfeY9R2GO9Yfwi+Ea6TanWNWd&#10;rm9u285mcZaSRjnJJOcDPA69/SvqzT7SLT4hhCSfmJbqSf8APAoAls9PkREi4DEZJx68cfyFdHFH&#10;Dp9sWfhRzknp6mn2gRleWRsAc8jGRjp68ev5V8hftQfHm2+H2itp+mXCyahcrtijB5LHjJ/3Rz6G&#10;gDzz9qL9oiXR7WXwp4acG8lUiRwQRFGeDkepzx+Nflhc3c99OzO5keUku3cljzz+NTa7r+q67ey3&#10;mqTtcXNy7Mx5bJJzn+QH4/SsoP8AYIjJjc5+6D3Pqfb36mgDUmnWyUBeJXACjkdT0Gfw57+lfa37&#10;OvwbMm3xZ4iQCUgbVK8xoQCBn+8fpxXkX7P/AMIL/wAbaxF4j12PNtE26JXA2kgj5yPQdvev0YuZ&#10;7Dw7p406wARI89OrHux/z0oANe1iCythDANiINqqBwAO34+v+NeHaxqc14zkE7c56kfgKu69rMl7&#10;My5yM8nPQelczHC88oTHOR+P4n/PegCzZ273kixBcgnn+hz36ete2eFPDoVEfHT2/DqcVkeFPDgY&#10;I7JySW+nb+le/wCg6MsaK2zr/jQBpaHpYjUcdRXoVpB5YGBj/P1qraWqxBeMHp+VXnmEak5oAllm&#10;WNea43VtVWIH5s4z360mraqIlIzzz+VfLfxW+Lem+F7SYGcG4bKqufmJPTA/GgCf4p/FSw8MWMjS&#10;Shpjwqg/MSf1/GvhU2Hiv4pa4b+7Rls92V3BtqjPAPY/5FWoLTXPiHrT6tqxLRRsCoydq7jwSOMn&#10;H8P4mvs/4a/CkSCBpQ3krhlVuNzEcs2Op9Ow9KAM/wCFnwnW2hiklACgckLjPuTjt2HT2r680zS4&#10;9Ot44IIyQgHb0Hc1raR4dtdMtURE/wBX2HrW2sO0iSRcA+/6n2oAdZQ7UEko2Z/T1r54+NXx10Tw&#10;Bpjxxy7rh8qipjczDsvPYnrVD45fHjT/AANpktrYyCS5cbURSAzt3wewHc/l61+UHjDxjqvjDVW1&#10;XVZSzNz14AJ6KOgHuOemTQBd8a+N9e8datNqutTEMAdiDhY1JyFXnr2J79+1T+BfAmp+OtTWyska&#10;OzVwJpMFvwHOC3oPXrxUnw8+Hmr+P9QVYA0dirBS+05bngDsSfU59Tiv0N0Hw9oPgDSUs9OjRJY1&#10;xu4IX1APqfU/yoAZ4X8K6N8PNJjtbWNRcKDznoe5J7se56DoPWud1nWprqQ4JPXvwP06/wCeKh1b&#10;V5bmRhvxk/XP1x+dYsURnPTJ5A+h9f8A6woAmhUysR1A+v8Ant713Hh/QJZmEjrj0/8ArjvU+geH&#10;WlIZlOeRyMADpj8q9t0XQVVR8nXjv+fvQBBoehrGECjp/n8q9O03TRGoyMfQc/TNS6dpsaAfLjGP&#10;07V0SIqD5RgigB0UaoBgcD1pk1ykannn2FRT3KxBsHA+v5c1xep60IwQrYx7+lAF3U9XESnLcjPc&#10;4/zxXl2seIAu75sY/T1rN1vxEEDgSc9vy/p6V5HqmtSXBIUk5/T2/GgDQ1fXHnZ0B4PfPT9f6Vyc&#10;jPKSc5zj1+opmTJIufnzx+Pbn8K6jRNDe6fcwKoPvHkfn+nFAFHSdLnvZAqpwcf55/pXV6xqvh/w&#10;DpL6rrc6p5Y4BxknGcAdyfSuU8cfETRvAVobDTF+16q4+WFMFgT3b+6O9fK2qaH4x8f6h/avi27Z&#10;VPMUA6LnkYX+tAEPxB+LPiT4j3L2WmhrLSC3CA/PJg8En3/ya1vAPw/13WtkVrE0cRwGZh2PXtk/&#10;5+letfD/AOB6y+Xc3pAjU5C4x7dK+zfCXgWy0+KNIIwijHbrxQB5z4A+FtvpSJJLGHkIHzMAefr3&#10;+v8AOvonTNCS1VflAx9O3b8f84rZtNPgtRxwP89a4jxr8QNN8MWjt5qmUDgd8/1NAHU6xrVlodo0&#10;1wwUDsTXyJ47+JM3iCZrOwJEZ7jqw9vr6/pXE+K/H2r+Kp3aecx2wPQHj2BPGT/s5rDtYGnJiCkK&#10;BlsnGB0zI3YY6DIP5UARWtu0kg8rLMPl8wAkA91T/E8D9K20FvYAQwASXI65yyhj3Zv4iOPpTYm/&#10;5ZWnygDDP0JHoo7DnjvxzXR6TofnkfJgHqev6/1NAGRbafcXkpkm/eO/XOSc+3554/DFej6H4ccM&#10;DID29fr/AJ/znoNF8NomMpkivTdO0gDHy88UAZOkaIsarhc//r/D867qz08LjjH8hVy2s40XGMY/&#10;zzWhuSPH/wCqgAjjRB06d/8AGlknVBwelULm+SIda5DUdcVAcHH+H9aAN6+1WNQdpziuB1PXkUH5&#10;q5vVPEQQN8/Y+3T/ABrzLVNfaViEckdPXnsfx4oA6bVvEeMhSSTnv+n4VwF7qclwTzwen9ffpWbN&#10;cPM+5zyen8gPwqSK1Mx4XJye/TPXPpQBXAaVyoPB9889xW1Y6XLM2cHAPp2Hof8AP9a6DStB8zBK&#10;5J7Y/wA/nXpej+HlGPl4HfGPf60AcvpXhrcQu3IHHPf2+vvXpmmaAihRjp7A9Pw/Kuj07R0jCrtw&#10;R+ua6+1sEjAG0f8A6qAMSz0nZhcYzXTQWipjjJ4/KrSRxxgEjjisjWfEWm6LbvcXkyxKi5O40AbI&#10;MUKFmOAPUivJfiN8ZPCvw+0+W71a7SMqDxkZ+g55J+lfFnx8/bc0bwklzpnhmVbm8GVDKcrnHbjF&#10;flX4o+JfjX4r6wbvWr15IiwwhyFGPb+f6UAfa3xW/ay8T+P9Rm0XwazQWkhMfm5+Zh0POcD8P/rV&#10;4DL4bEivqOu3H2i4c7juJbBbJ5/pz+nSLwJpCoEjs4d0xzlhnqemDzivqrwb8Gb3XTFdauCIm6Jz&#10;168n8+ooA+YvD/gXUPEWoxx2MDLbkgbscHpjB719pfDz4FxQpFLeJvfjgjPfucduOK+h/BXwn0/S&#10;oo0t7cAjviveNN8P2WlxCWbaoUD2x0zQBxnhP4e2WnW6nywo/wA+wrs7/U9K8OWxckZUeo7Z/wD1&#10;VwfjP4o6VoEMkFrMhYAjg8kjt04r5F8VfE3VNad98hjjOSFzyRk464xx3P60Ae1+Nvjax32Vhy4z&#10;06D6n+f8vT5b8QeKLvVLgyXMrSvIflUZb5sZwB6j1+nWmaZYaz4quDb6ZCfLLfNKR8i+pB7/AI19&#10;B+DfhLY6cRdXi/abs/edu3Hb/PTrQB4v4b+H2t+JmSfUx9ntmb7mCScnqfXP0FfTfhb4f2GkQrHb&#10;QhcfxEZz+PGK9O0rw3HEqhU4H9PpXdafoiqF3LnFAHJaVoAUBQmPwPPqTXdWGkBFGVwOtdBa6ciq&#10;OPT/AOtWmkAUccCgCjb2SLjjge1aawqAM8U/5VBz+dQyXIUZzjGf50AW9yID61VkugAecfyrJub9&#10;cEA8Vz13rO3OGxigDop9QQZy341hXeqquW3ZH16fhXIX2uJg4bkd/wCnpXFaj4iVCQWwffjvQB3l&#10;3rvyld/Hbt+hriNR8R4J3Sc/y/GvO9R8UEFtrjH+eM4/KuI1DXpJM7Tyex7+uDQB6BqHiMEsS358&#10;du/8iK4m+155XZA3BHrg/Xg8f/qrkpb2Scgg9cdOc+vXjtT4YJZ2IAyT3z09fw+vNAFma8mkP3sf&#10;lz1/KmRQSz9iQc9R+fbnFdFp3hxrh9xXIGMgeld9YeGEAGVzjvj8TQBwFjoc03BXOccZPbPJP+f8&#10;e603wwsaqWUHPbGcf5+td/p/h9QA23P+ef8AJrtLHRBwNv8An6/SgDhdP8OjhgB+X5f54rs7LQlX&#10;Hy8fr+nH1rs7TSUGOOn+fxrbhskQcDJoA5600cBcEY9//rVuwWCIeFGP0rUWJVxxin7lUc0ARx24&#10;XnH/ANapgFQcf4VVluQBnOMVnTX6r1P4/wD1qANaSdRyTxVGa9C964fXvGWm6NA1xdTqgQZJJwAO&#10;5NfFvxa/bB8MeGke20e4W5uOQNhJA/EdelAH23rXi7TtIhea8nWMJknJA6V8YfFr9sPwv4Ut5oNN&#10;k+0XAyBtPAPb6/5xxX5gfFD9qvxb4qkni/tBkgbICIcZz69+g/nXx3rXivWdZlMkskjKSxPVj14/&#10;xoA+uvi1+1t4p8UtKn2xoosnCRscfo3Of8a+NNc8ZavrsjmaV2VuxJGSev8Ak/nRbeHr7UZfuM5J&#10;HTv9fTB/zzXtHhD4K6vrMgVYGC8Hgds9hyT/AEoA8N03RNR1SUCNGYSHHQkA47d/8K9+8E/A/VNZ&#10;lVpIWGdvY9+vHf1r7i+FP7M8MXlvfW24kg8g+nc9Mn/PrX3V4O+D2h6KisYFBGD3x/8Aqz0oA+Hf&#10;hn+zFChhnvIMAZ+8OfTjjj8s/rn7e8I/CfRNBgj2QKCvqADj8vz/AKdK9XW0sNNULGFBX29B/n61&#10;kXuvRQ/KpLv2A7+goA1YrS1s4wEAUAD/ACP8mszUfENhY/IG82U9h/Xp/WsTGuauxTPkQn07+3HS&#10;ug03wpDERIyb39W65oA5GWfXtcbCn7Nbk9B1P4/StXSvB8UJDupdyQdzDPb+deoWehgYVV4H6dK6&#10;e20VVUblxj8zQBwdp4fCYwmc109toe3Hy9DXZwaWoAyoBP8AnmtaGwUAYHPH6UAcza6Uq8Fenp0/&#10;+t3rahsMdq3Y7TAHGMVYWJBxjpQBmx2e3GBgVfS32j/PSpuB34pplVc8/TmgB21R9PxpdwH/AOuq&#10;j3A7dPeqU10q5BPXP8qANQyqDk//AF/zqB7kDocH8qxJL/PQ4zWbNqKjOWyM+v8A+qgDoZLxQBzx&#10;/kYqhJegd+PrXJ3Oqhc5OP8A61YF1riqcFsk/XvQB3E+pqFOScf41kT6sgyob8fTjtXnV54hTlmf&#10;r/hXOXXiRdhJb/IoA9Kn1tEz82APf/IrnrrxCFBwccfmPXrXlV94pO4spyPbnFctd+I3kYfNycDr&#10;1HOfyoA9UvfE4Hys3P1/z+fT61zN34oCgBGyO3OMe/H/AOuvL7nVZJtzB/T2z26e1ZD3kkhzv5JA&#10;/H0/T+lAHe3XidmYkE7QSOe5/wAniuem1qeXODgH3z0/HjrXNKzyMQoJI9+nJ/l/nvVmGwuZiW2Y&#10;57emfp7c/kM0AWGv3YgknnsM9fz56c1EzSyHA7jgYyBz2/z+Vbtl4fkdQZgAT1GOvsffiuy0/wAJ&#10;hwSU3Mf0x0Ge9AHncNrcTEbVxkD3z0Pce/8AnrXTWfhu4lXc4PzY4PI64x/9avT7Twzb28e+4wij&#10;GR/9f+tYviDx14R8JWrvc3EYZB0yOvQf/WoAq2Hg/o8oAXOefr79qk1C+8L+GYjLe3EamPPUgcj0&#10;7/5618h/Ej9rywsBNa6I6koQA2Rxxjpj/wDVX56ePv2gvFPiKZ0lvXCMx4BPA/HH5UAf/9T9zHsh&#10;0Ax/n2qpLpytyy5/z711bQA9sY/wqJrf2xQBxElhtONuQeMH1qhNpmJBcQfK/oOPbtXePa5B46+l&#10;VGswvbH9KAOZ/tZY08i+XJHGf8OOlcjrWgwajC8kAA3fj/n1r0S70qG7QrIMkcdK4+6s73TG+Ulo&#10;jnjrx37UAfHnxH+E9rqkU7NbhiwPOOBx3/rX55/Ez9nVAsk0MBAXcSV/mDx1z/nv+5rWdpqsJWQY&#10;c57d68m8VfDu1uEdfKDA+36GgD+YXx18LNR0J5FkhfYMnn9cf07j8K+cdT0e4tJCCuAd2OR26iv6&#10;Kvi38E7KeCVWs87gR3z0z0/nivzQ+I3wEutPmkljtiUHIGM8E9+P5UAfnU8EkIBcYz+HNRtGep49&#10;v5V7j4n8Iz2CvFLGQY8nOOD6/T+VeR3kMkXyMuAOMkc5oAyFOOc4/wA9qkWTn0x/OjaQvTp+FIFz&#10;14J/T/CgC3GxX7rEEdD6/lXpXg34ieIvBl/DfabdvAUcH5Wx09fy6f8A1q8r3bT7VoRSq4G7jp/S&#10;gD9uP2av27yz2uieLpsL93ceTwOvfOf8ea/XPwl8StC8WWMd7pNysqSqGGD+fev45bS4ns5VuLSQ&#10;oyNkEHGGr69+Cn7U/jH4cXsSS3bSW6Hlc9v89DQB/U5Dq3O0n/P5VqR6muAAc/8A1z2r8/Pgt+1V&#10;4V+IlpBFJcxxXZUZQkfyz69q+uLDXra6VJIpQwYZyMYoA9ejv0IAz+HT61T1C1ttRiIYfNjg+9cZ&#10;DqJbBDc/41pxahjoc5zx6eooAzYLu60G88u4BeEnGf8A6/8AjXc503XLQsu0kj0HBxXO3LW99EUl&#10;G8Hvn2/+vXF3DajoUxltHJhHVR7D/CgCfxF4NjkVvkDg5xx/X6V8e/FX4M2WswSCKD5sHAA4+nFf&#10;dGleI7fV0EbN846g4yT3qTVvDVteQNIIwTjrQB/Ox8T/AIHPYSyxLBgrkjgnH9PY18X+KfAuoaPc&#10;OrISF4HqQemfX8s1/SN8R/hXZar5j+Thznnn8en9a+APil8CMJLIIMkdCP6CgD8dnW4tG9+Ov/1u&#10;D/niqlyqXO5vLwQufrk8j8//AK1fRfj34YX2kXDMkW0c9v5jtn2rwqfTrm2YhkIAwM5468fWgDlJ&#10;Ldkc8ZGRj/PHWr1uys2HXbzj6cdP15/Otn7MkyEMDluR1z/n8Kha0ZZQy8kfXjsfegCL7MCRgA4z&#10;yPXPQ8/lXTeHPFGreGL1Lmwl8pkOcr9f6f4/WsKBwjlHbI3fkRwT9PrWgkTShdwwRnHt9PX/APXQ&#10;B+uX7Lv7a1xZC10HxJOdowAzHp+HpzX7T+B/iDofjLTYryynWQOByMd/8/57fxzQzXWmypPZuUYe&#10;meB9T/L8q+7v2d/2tfEngG8trHU7pntEONp6EZ/n37DNAH9NzWqSruU8H2HeofswBCMMjj8K+evg&#10;18f/AA58QNMiktrlWcgZXcCwOOfw7V9OwSQXSB4m3A/5/pQBkqvl8YwP5CrYm+U7R9R6f5NWWtgc&#10;gDmq4gMJLMuR3/GgChd2EFxCWkAIr5i+Jnwm0rxRbyq8A3N3xjj29a+rXEcqjyz+Fc/facZZPmHB&#10;7+uKAPwS+N37PN7oFxPPbWpMQzhgPUH8sf59a/PTxT4QurG4lVoyAD1AOTj15PpzX9XHjL4d6T4g&#10;sJIriBXyuD+I68dMV+VPx5/ZpNo9xfafb705JxnjA4OfX9KAPxPvNOKBlkTBHcjr9f6/yrnprVwz&#10;tjjOMEAjIHT/AD3r6Y8aeA7rSrmWCWPaUJ7H9Pb/AOtXjV/pDR+Y7IeD9Oenp/nmgDi4DJExyflP&#10;Q9fb/PU1KecY5HPGKtTWbhjgHIOORknjNVlBjJxwTxgDpnmgCxBNJbupRyjdQwz0HoM19j/AP9pj&#10;X/h3f29vJcs0AIDc4wuen8ya+N8I6FvT+nPHrTEZojuHAOefUfgf60Af1Z/A79o7QfiDpVupuVWd&#10;0XK5HXHbp1P1r6wt9QhuFBVgQfpX8inws+MPiXwBqMM1hdOqIR8vJz2znH51+3f7O37Xek+MbO2s&#10;NXuFW5KqMkgdhkH6Z74/KgD9Dde01pQbqzOyQe/Xnn/61QeG/GM8dwLDUzhxgAn3pun67balbpNB&#10;IHDgEEYOR+dYOv6YlyrXNsdsq88deBQB9AJLbXUQaM5B7VgavodrqUTQzRhgfWvGvCHjea1uRp2p&#10;ttZDgZ7/AI8V9AWl1DeRB0OQR/OgD80P2k/2W9I8WafcXllbKs4BPygYNfgX8WfhDq3gfVpbaaFh&#10;GjMvORjA/Kv7DNZ06C9hMbrkNkdK/Pr9on9mPTfGFhcXVnbgTlTzg8+2OtAH8s9zAY5GUjkfTP5V&#10;SdTkEjg5x6df8+lfU3xf+CmreB9VuIvszKiFhyDjqfUen4Gvm2a1MBKSjkZHPr68YoAxz0IPGf8A&#10;PP40mCfYCrzRqctjpjt+f/1hVcptG7senX170AMIIGQcn/JOK29G1m50u5jlRiAD+mfocf55rGAw&#10;QeuOfTgUyQj15/l7UAfcXwk+N11ol5BKkxDAgMMkZPt9P8K/Zj4HfGrTvF9jDC8wM+F789Pfk8ev&#10;55r+Yyz1GeykDxMQFPT1+v0r6s+Dnxw1HwvqdtKJ2UIwHUDgdj/Q0Af1OeH/ABPNauiEkq3f1+te&#10;swX9tfQB8g5/Icf5xX5s/Aj456R8QtKggnuVN4iDIyM+ma+zNE1ZoXVZH3K3+e1AHe6nYR3UTrjc&#10;CDXxV8bvgxba7ZT3UEX70Angdea+54Z4p4htIOaydW0mG+tmV1HI/n70AfzZfFD4X3WmXMmYWjKE&#10;54yOv1+mR1xXyxrHh1os7o9pGep4PXp9etf0GfHD4KW+qW8t7ZwbZRk59f8AORX5SfEb4dzaZLcI&#10;0RXBb0zx07H6UAfBM+mMjNk4JBwPr24Pp71mSWZ7qcAdTyeT+HrzivatU8PPHMxAwecZHVgP89fy&#10;5ri7vTccYz1xgnn1/Dn+dAHlklqylgqEhfTvk/5/xq1p9zdWUwmhJjKE4Ppg/wCcVv3lgAx4wSMD&#10;ntWI8IChSeBwcdcDrn0zigD9Lv2S/wBpy/8ACuoQaRq0+bdyqncePqB1B5//AF8g/t/oniXTfFuk&#10;Ralp8qybwGB/pjNfyQ2F9dabcC7tnKFD8p9CO3+f/rV+qP7Jv7UM9hPB4f8AENz8jBVG8jgjjr3o&#10;A/c/wlr0hlNnOckdPavSwu8l1GQQK+X/AA/4n0/UootRspVcOM/KfXofTivcdD8QC8hEbHnH5+9A&#10;EPjTwtZeINNlt5ow25SOcdK/Fn9o/wCBk2h6o97awEQsWJwM4PXB9OvXpX7omXK5bkGvFfir8NrL&#10;xfo8qNCHYg88ccdvyoA/mS8SeHDH5oKE4JAHToOT+BrxfXdD+QtjcBgcjOP8BX6a/Gb4O3fhzUZ4&#10;5ICqMx2nk/LnPB4z7Zx718o614SO112Ek4AHXjmgD4evLKSGUo35+tUlQhvavZ/F3hbyHMgGCd3B&#10;PQf/AF/evKrq28mQpjkEigAs7iW1mSZGwVIPUjkfz+v61+nn7Ifx0OmahDpV9NsDFV65z6jBx+Ff&#10;l1j0/XsfrXZ+DPEl34b1iG9tmwUOfx7ev/16AP68PAXjGHUrOCeJ9ysoOfX37epzXvFjex3MG3rk&#10;evPPavx0/ZX+ONvrel21rdTYdQqnOO3fiv1F8L69HMiHdkHH0wQOnrQBy3xd8AW/iLT5m8vJGTxz&#10;gj/Pfj+v5R/EDwZNoGpSw7SCGJGe/p2Of/r1+581tBqVsVIBBH58etfC/wC0F8LzIsmpWkWSASSA&#10;T0OTj0P60AfllqujpqULxSIMrnBOOM/hzjtXyx8RvAJi82REBOSRyenr7+uP0r7Yv4lsL54J/lwc&#10;cjv6f/rrnfEfhy01m0JiUMSODyAaAPyn1DTJYJXSRMFWPbnPr+n/ANesiSJlIOMHk9MeueR19+9f&#10;VHj7wC1pI8qRE554GB/kc8jrXz3fac0DlWUkjPT26nPf3oA92/Z5+I9x4a1qC3llKgMevQj3HbkV&#10;/Qr8FfGEPiHSLZmcBiozz/ke9fyxaZeSaVfR3Vu2GTHPOR7fia/Xb9lP41TMttYzynCle46fT8uK&#10;AP3t0nSbeaESlsg/57+1eQ/GHwDBr+jzxIuXK8cdfrn+ddJ4C8XR6jpsWJQS6j8fyr0a6sBqFu/m&#10;DO4UAfgv4v8ADl54c1uazkUjYxA9/XGSc/y9647VdBj1G2ZXXh/w/wA5Ir9Dv2j/AIX7WbVbSLEi&#10;dcdwce3QflXxC8ewmJsgg47Hjpj6f5zQB8DfEvwO1jcGVEwCSeh479OnOf61853lmYZD5ikEE547&#10;dh/Sv1B8ceFodTsmkK5YqeOvPTrxg/0r4N8Z+GZrK7kfbwGIz6g/56UAeXaVePZ3cU8Z27CfT8cf&#10;y/L0r9pf2O/jFLdWsGlTTfdVRjPbgcmvxQkURSAEHAx7cf5xX0t+zx47n8O+JLXEpSPeOM8fifbr&#10;9cUAf1F+G9SSXy5Ac7se3Hrz7V2euWy3+mvE3IZf58Z5r5P+E3jmLWdKtJ1lDgqoJz39f8/jX1tY&#10;Tx3lqoPPH6dqAPyu+O/g9tM1aSaNMI5JHAx6env/AFr5R1HTFu7eRJB97P8AL6c49PpX63/G7wHB&#10;rGmSzqgMqA85xxj/AOt3r82NQ0ZoJ5oCuNrEEY5zz/8AroA+FvHnhl7SV5FA2kE598dD9M//AF68&#10;ZjISQA7Sen90jA9M9/avuzxnoEM9q4Mec+3+f1r4y8SWEljdsqoQOe3Ptx6n2oAoxXHIPIA5ycd+&#10;OfrVufynC4OMDnjrnHUZ7/49+nPWt78446fqAcHt/n0rdlRZVOc8cDHbHQEcfif/AK1AHa+BNdfS&#10;tctnBxhhznnqPy+n/wCqv2k/Z98XiaKDLhgen1Pb/PU5/D8H7QfZbqOYSncGB4Hp1/A1+lH7NXja&#10;TzreBptwJwOAB19RxQB+6+g3f2y2U5z9OOMde9eQfG7w0ut+HrqNhkFGHT2IrqPh9qT3dnDhs5HO&#10;K7LxZpq3ukyq/OVP/wBfFAH8/Xi3SxZ6ndWmMGN2XI9j+n+RXDmLevl9j/k8/r1r6c+PfhZtF8VT&#10;yqNolZjx2PJ5/SvnKeExsGLYA5APqxwcf4UAeP8AiCwEdwrhcbyeTjP1H06dKorC32faSWIHzHjn&#10;P+fft616nrekRTQMwHzqDnGf88GuEtrV0GxhggYJOOM8j+X+TQBufDi6OmeJoJACmDyf5Z9OnGK/&#10;Yj4Xaun9n2lxuywC9+3v/PNfjNpbSWepIc4KsOuTwfTj8TX6ffBrXTc6ZApbhQOc+vtQB+nvhzVh&#10;c2KKOePz75zXzn+0poi6r4Xu1YZBUnI7dfz+n/669Z+HcjXdsgzwKufEzw+t/oVxCwyJFI9e1AH8&#10;1/id/sOoTwSDaUkJ/XI9OTnnnpWZp10odeRzkf4AnH4+/avQvjzo76F4xvECbQZG6Z655H9K8V06&#10;8yV3D5h6HkEdf06f/XoA9XWXz7cMeSRn3z2yB/n8K4S5YreFC3OOBx+R7d66ywnD2w3dSPTkdcH1&#10;H04ritTlEV+E2AHuPUc5/wA/hQB0WmS+TcYBIBI547nOQPT2r9HP2e9Jj1KwWRiMKO+eccY7enFf&#10;mhBNtlRhyARyMjPPPXj+tfo3+zDrmLYwSvt7Ad8nOD+Q4/yaAP0R+HNubK/MKjCjpx+WP/rV9D+K&#10;0+0+G5lbqY/1x/npXz54Nv0GpoyYO8Afyr6N1aP7RoTjPBTnH070Afzt/GxDbeOtXgAGRM3GO+fy&#10;/p69a+X9aVH3uoAB9Ofm7j0/+vn2r7K/aZ0wad8Q71O0zk9/Xkc9wPSvjvWVKzbc5U/Mox654x+l&#10;AHBSYQkHrgdB/Xv/AJ/AhA2tszgjkZH5gY+p5/P0kvmw5kySR7YAx+B/CqcFwrAkkLuxxgZ9+fft&#10;igAml2FUbgemOeP8/wD1q9v+Eqlr9Ebgbx+QPAz6nP8AX2rwaeQNIx+7gnr144GAeua96+D5X7bG&#10;M7gCCO/Xpn3Hr9PagD9mfgHDtRGTGSR6/nj8f/rV+jOgQstqHk61+cH7P9woMUTttxjA6d+DzzX6&#10;TaHIrWKHPOBQB+VX/BSW4X+xtOgTg+YSfYgev86/D3XJE8s9mHt0P9PTI4/Kv2c/4KT3iNFp0IYn&#10;LFj+eD1r8WNWwyDkAsScA5xzzgc+mKAPNp2Jndhyemeh/wAO3pjmtS2ZhEOexGeMf078YP8ALisy&#10;6KrcvGBlR0788f5NXIGwo3EEDaSKAJncl2bqSMYPuMZz/PvXsfw8j3iPdy3T+XPXuRx/LmvFJX+f&#10;cAR/Pp0Hv7/jXu/w2UNHEQMgFsD046fnxQB9B+FrfztWs4GUfPID/jivvHwlpNvHpkAiwrvMFx0w&#10;v6dwP6V8L+HEAvYZM/cwd3vnAx/ntX3R8MZBcz2iSgscgnnHPQf1oA++/h7Zrb6Vb7zk4/XPHWpv&#10;i1eHS/CN7eyACOGGRzuPoM8+n5V0HguFBZwhUwQB7968O/a/8Uv4c+FWu3JZVZ7fykHHVyBx6n6U&#10;AfzTfEvWDqfibUbpeBNcSNzg9Tkev0P5815zGobaGyQMHnjjuR/n2FdB4hka51GZ3XO9jj8/8KxE&#10;JMqQrz+R9ifpx/KgDoI9ggKqBwM8j+v+fpVbzttwXBJAIGMZ/Aj+dWGfy4mzwQox3z7D9M+lYyyF&#10;5Bt45zz+P/1s/nQB6hockcyBQxyPw5/z/KvcPD8WEjiYYMnfPpjk/jXifhaHIQKuQcfT/Pevf9Bh&#10;E00a7SduB6dfY46+hoA+vfg9CdGEs9ncZeT92fl6qehz/nvX6OfCm1XUL6O6nfzZBhAx7hBj+XpX&#10;55fDjQ7+b7JFErFXO849AOOccf596/Vj4P8AhmK10mK4uY/3oHf/AGupoA90VoobYPnCIv6Cvw9/&#10;4KCfEZ9Y8eWHhKzn82LT4/NkVezyk4z9AP8AOTX7NeM7i003w5eXVy5iiijZmIOMBQSTX8yfxW8W&#10;y+NvHOseIp5Gdrm4lcZI4jz8q/8AfOBxz/OgDzqWUAbsAkYX2P8A+r1qRZmiUuSCFOT059vz5/li&#10;suaXB2L1PGTz15P4VXubgRxBCeTjn17nj070AQ31y00gB+fae3PJHA/P09/WvZvg/oxm1Jbmdd7D&#10;gde+O3vnjvxXhFsRNOGbnLeh5wPTn2wa+z/g5pkcFtFOwAO3eT/THqf8+tAHtOv3YtrVLbcMou3H&#10;ToO3tXkdzPucsDgtwT/n/wDXXUeIr1mnIzznoQc/UfX9fpXN6fai/uREclH6kdgOc++c9qAOz8O2&#10;n2iRFU4JA/Dpj6e4Ffo38D/CK2tiL2RMmUjaDwABjH5+vsK+O/hz4Wa81iCMJgSMrMD1CL06dM9M&#10;Gv0+8BaGbCxiQgDGDtx06YGT6UAei2NmkIyVGIx/PsT3r8zv+Chvxuu/C3gweCdKnWO718GNwpyy&#10;24++cf7XQfjX6SeK9dsPC+g3GoXsyQxxKWZ2IACqMsSfTFfy+/tGfFSf4r/FHV/EpcvaiVobUc8Q&#10;ocKcduOtAHhYKbizHl+PT5ffvUMU4MjOxIUEgZPTHIJ4/wA9Kgu541AiThv5Ddn8cd6iYbYc5IJB&#10;28D6jv196ANK1V9Yv4NPtvnMzKo45BbPX646Dt+n7f8A7Mvw+h8G+FEnYfPtC5/vSH7zY9e1fl/+&#10;zN8O5PFvi1NUnTfHbEBR6s3Q49vxr9t7a3tdA0WLT7f5ViTGfU9znrk96AMrxRqghhfc4IAPU9ew&#10;x+VfKfinWhPO6qSxHb9QPT/P416b488QCKN4ycZzxnrgf/qP4V813V+Z7koDnkfh6cDnmgDrdLO8&#10;kNkjI/z24PUD6V3ml276xcG2wxtIeGCD7zH7qD6njj3JrzvTZiESKIkyOdqjAyWyAD+R6V9DeD7Q&#10;adD5trullQ+VHgcSTuPm9c7AevrQB6Ho+jXV3dpo9sPKQCMTsi9WHRFJ42jpxnPXivrTw1pBtLEI&#10;SSGC5XoPl6dq8w+HXhp7VVkukUyFiWJP3m/pj/61fQKeVZWwdyAqLuJ7evPt6UAcV4q1SPw/pkt3&#10;fTxxKOXVV5I7DOeF/U+ozX4IftI/GK6+KfjOeFbovp2nO8cIX5VJU4LDPX29uc19o/tq/Ht9Ptx4&#10;P0C7WO6vVbzMHLxxNjkn+Et0A69SBnFfkrLcWkOXt8uCMKT1Iz3HagCzPciJRFE33RnPt7fn19vp&#10;VNpBahvPbErn06cdMnp7VDbzLl5ZuWY8YB6g/wCf89fQfhP8Prn4i+MoLWTLWduRJMefmGenTjdn&#10;B570AfW/7JPwfn1S/wD+Es1RSqyZ8kMB8sa/eY8nk9Ae/av0/llgtIFghASOJdqj0A6Y7Vxvgfwz&#10;Z+DdBisIkWKQqCwA4UDhVA7Bf15pNb1hLaJ2JwMflQBheKddEcb4cZ59eK+Z/EOuNdXPl54B9+Of&#10;/rHNbnjXxI0srxo4AAPfPGR/X+leSxyPdTDLZ9Bnr/XvQB1OlWsl9Oq7Tgc89gT9K+mPB2gLDEGK&#10;9s9f0x/j+leZ+BfD+4I7oAT7Zzz/AC9/0r1nxH4msPBGiS3dw4i2qSW4JUdsA85J6daAJPiH46s/&#10;B2jSJF+9uZfkjjX70kn8KDrx03GuW+EHw+1zVNTm8W+JlP2q7ZXkLZOxV5EaDtj061ynw08E6r8T&#10;9ci8c+KnmjhX/jxtVTHlJndvbP3if585xX334U0K0s4UjtYWFvD9xnJPmP3Y+w7etAGtomkGG382&#10;4+R3HyZ5KJ9P7zf4V0qWSzMGIyMAYI4AHcf4GpooS3IOO/PWuE+JHxA0f4e6DcapqtyIVgQsxPpj&#10;oB6k9B1oA4X47/GTR/hX4Uub2eZfN24jRSNzuOi/n1r8M/H/AI617x74iuvEuuys88zfKCcqiH7o&#10;H5+lb3xt+NWr/FLxRc6jfOyWFuzLawt0ROcMR3Y9/TjtXi1vKZCbi5c9iPQD1I4z7UAa0LFF86Xk&#10;uNx7j8sev4jHXrXsHwm+Ht58RtejZkY2ETqCAOJCCDtzzwOpIHtXmPg/w5qfxA16LSNPVhbggyOQ&#10;xCL3yQOvUD8sev60fDfwTpfw28OQwRRbJwvGeWX2J/vHv+VAHaabpuneC9Fj0yzVUIUBmAA+6Og9&#10;AMdK8q8SeIGnZ4o3yxJ6E5H/ANarvibxI0shCPkYPHUj3rzVpGmkHJYkjnrn6f40AW1LTSYzknHt&#10;+JHXmvTfCvh9pHEroTn/AD1/z75rE8L+HmnlR5EOT3GcEY/n/n0r6R8OaEscSDbgcfhQBp+H9DES&#10;LheB/LrXqNjaiCMKRj8ap6dZLFGMjB4rXLrGvJ5FAE5dYl/z+Fctq2qpEjYIwM/5P+NGp6msSE7s&#10;AflXyL8ZvjTZeFYHsbRxLeSnaqLyckHHFAF34u/F228L2MscD+ZdOMKgxkH6V8n+H/BGu/ELWzr/&#10;AIin2KfmVSN20nkALnl//QepzUfhDwxrPj/V49d8VpPI08mVUDCqoOQB0GccEjIH1r7z8BfDnTbS&#10;0inntzGgUKI/Q9+fegDnPh38KdPtltZ7lTJHH91dp2kjgseRn8eOw4r6n0jR7ayiRYwEC9Ao5Gad&#10;pmn28O1Y4vLjxgfQdP8A9Va11dwWMTySHbsBJJIGB70AWJZoLSEvI2AOme307V8j/Hn9oew8G2cm&#10;laY4mvpFIWNTz05Lei/qa4/47ftHweHFk0TQZBPfuCNo5WIZ+8/P4hfz4r84da8RX+s382p6pKZZ&#10;rglmduWbJzwew9AO2KAE8R+I9V8SahLq2rztcTykkk8AL2CjPAx24rsvhp8LtS8eahFuUxWAIy2O&#10;W74XqOh5PTuaf8MvhlqnxA1GOWdWTTkJycYL85wDjoO57dBX37p9ro3gfSE0rSkVCihSR+HA9Pf8&#10;+aAJNK0rRfAukpYaaipIihdwx8o9F/qep456Vw2p6xJdSfeyo9uvPX9P89ai1PVZbt2JOQfbPH4f&#10;pis2C2aeQsoJB/D86AHQwvNIV5Jzzz3GMZx39q9M8O+HHkKM6jA6DHb65P4VL4d8NcBpI8nPfvgd&#10;a9v0TRFVEyvFAEei6GIkUBMAevf0/lXpFhYCMA9MU+ysUhQZHStUHYCcUATqVjBXHA/pVG6vFiTO&#10;eB6H9KrXd8sSnnGa8+1nXQoIDcCgDR1fW1RW54Ge/wCteR694jHIDYz/AI8Vm694j4ZFbOM9O3+f&#10;cV5ddag907bj1/D6ZHGaAL+oapNdSEZJx14z279P0rIjikmbC5yTjjjg9Ocmpbe3kupAiDOSMD1G&#10;fSunum0Xwppr6lrsyRCIE4Y5wR0GO59hQBa0rQ0hh+26gwjiAz1x7k59MZGa+fPip+0dZaM58LeC&#10;GWW7yVkmXlIsdcf3j2z261meM/Ffjf4kRSWehO2m6I4wzH5XkU8Ek9hjsD3rJ+G/wGtr/VluJUM8&#10;Qxl2JOf8aAM34f6frGu3kmqXKSXNzOcmVucsepJ7D6V9l+Cfh2HeOe9QvKACSR044Fep+C/h9pWi&#10;2sdrb2ygrjGM9upzXtWnaTbWycIASPTFAHN6L4agt1UbAAO2OPwrr5BaadbmSUhFXnt+v1qtqus6&#10;fots1xcuqBBnqBXxf8T/AI5T3skumaFJhQcFxzkjsvuenp170Aem/Er4zW+lBrDSpA8x4wp/PPXg&#10;V8oX2tanrt55+oSs7vu2r3x3IHZR6mubh+06hPJLId8pYb2PzAMT3/vN6AflXbWWlxWpYzpvkfH7&#10;snuO8jfyQYx+FADbGyARbm5bbGpIUgD0xtjznJx1Y/hXQwxPdqkCR+TEMlUHQ+5Pc+pqew064vZV&#10;eQFieM9AMDgAdOO1eoaH4aOELrn3+v8AkZoAxNH0B5HDMuQOvA/L1+tesaToIjAGzBwOw6fWtnS9&#10;FijAO3BH0rtLayCY4xj+QoApWOmJGvKjB+vNdCkSx4A6CkXag2r+P0qtcXaRBlzk/wBaALrTLGvJ&#10;5H9Kw77VI4wec596wdQ1sR5y3Az/AJFeeav4jHO5x/8Ar/TpQB0uq6+ACxfoK8z1fxFywV85/Pj/&#10;AOvXM6n4hkkOFbk49e/+egrlpZ3nbLEgnP4YHP0oA0bzVJZ8hSfl/qP51lYkkYcE/pn2796sW1pJ&#10;Kdq8nn+f9a7PSvDhlILpyR/n0oA5/TtJadthU5xk9vw/z2r0XR/DXALL1x2/wrqtH8OKmPlxgD/P&#10;NejWGjIAPl6Y/wDr0Ac5pmgBcHbnp17/AM67yx0xUxlQAK0raySPBIxWkAka88CgCOK3CDIFTSXE&#10;NsheZgqj6Vxninx54f8AClk95qd3HCkYyd7AY+vI5r8w/jj+2xJcSz6L4Hck8r53X8h/U+9AH3D8&#10;W/2i/B/w4tJBdXatcbSVROWPpgfzJr8evjT+1R46+J15Pp2hO1vZtuVVjLA9cZJwP0/WvItS/wCE&#10;o+IGovqOuXUk7y9mJPJPTPvXu/w7+Db3nlJBbMxOAW9enTP1/KgD5KtPCeu6veF78NLKzAksMj8f&#10;Wvr34Y/AnUNQaMyW2xPl5KjJ46gn19Pwr7b8A/s76Raxx3F9b5ceoyMHqee9fVeheAtN06JIbeEI&#10;BjjHU+9AHzf8PvgXpWiiOUwKzjqSD165IH5fSvqHQvCVrZRqxUKqj88cV0LLpei2xknZV2+pHGO5&#10;/KvCfHnxptdND2mmtucZHH8zjpQB63rvivQvDNs7u6goD9enpwf0r5W8Z/GXUtTdrbTvu4P8+Sf/&#10;ANVeQ+IfEepa9M1zfzsd2GCAHd7Z9Pqan8OeDNY8TyhbePyrY4JZh8pGe3du386AObvNSvdSuSuX&#10;ubh+mPmye+0Z+oyRj0r0rwr8IL3U3S98QZSNvm8nOfxY56+35ete6eE/hnpWi7Wjg82c/ekbluT2&#10;PpXsunaEi4AXgf57dKAOD8P+D7Kwgjt7aBYoxjGBjjivSLDRVUAFfp6cevH+f59HaaUke07f/rf5&#10;9a3oreNCCBz/AFNAGZaaaqAcYIrZhgVOnNSDC8k8io3uFUc0AWQVXqeahkuFQdayp78ICd38q5y7&#10;1gAMd2cf570AdJPfgc5wB/nmueutXRc9x9etcff66Ruw2P8AP+cVw2peJAmcPjGfzH+fagDu73Xg&#10;M5bj69a4nUPEaKCWfp/KvOtU8UYyQ+Qe9cHfa+8pOGLE88dP8mgD0PUPE5OVR8D/AB/z+HWuIvNc&#10;eQlQ+Ac8dwf8+n51yr3U1wCckk8YH09f89amgtLi4OVUgH29OvPrQA+a5mkILnPc98nPTjnn2/Hp&#10;S29pPOdwGM/njPrz/ntXTWHhySbAdSR6f0r0TS/DSrtIQqD9c/r/AIUAcFp3hueQh2GCR68YPPf+&#10;td/pnheMMDsznA6dOf8AOc16Bp/h5VHTrXZWWhxjAxkD/P40AcVp3h9VGVQAn2rsLLQwT93/AOt/&#10;OuuttKSMD5OR1rZhtUj6D/61AGLa6QqgZHI9v04rbhs0Xt0/L/OatABR/wDWprTKvBoAnCBQAelD&#10;OF6H/OKzprsJz2rHudWVQec/40Ab8l0qdOelZlxqSoOW5rzrWvG+m6VC897cpEignLMAOnI5r4q+&#10;Kv7YWg+Go5rbRWF1cLnDD7q9hnnmgD7l13xtpmjQvLezrEg7k4r4s+K/7YPhrwxDNDpEq3VxyAUO&#10;QPx5zX5l/Ev9prxj4xkl+03zJG5/1a8YBPA4/A+9fLmqazqeqsZCzAuMdyfTA69fSgD6g+KX7VPi&#10;3xjM6vetBFk7UX3HGQB0PSvla/8AFWr61NI8zN8+Tuznr3HU/nx9KfpXhLUtWbmJ3B4zycnAIAA6&#10;V7n4T+Cd/qRRWtmc8cAEZHv6H6f0oA8E07RrrUZhEEZy+PTkk85P4da+jfAPwQu9dkR3iJU85C89&#10;c9T1Pr6+tfX/AMMf2Y4w8VzfQYJ7EEnj3/z+FfeXg34UaTodtEiwKhVcf4UAfDngP9mWFniea22I&#10;NpJ4H1//AF/hX2f4O+D2j6FbL+4UYA7Dt7/5/GvYhHpelKQAuQPpn3/KsC811mzHarkt0UZ696AL&#10;CWun6RGUgRQQPQf5FULjxCVOxBuJ4AH+NMtNF1PU2DTAxoxz3yR/n+tdvpnhK1h+YRbnHc8/iOaA&#10;ODSz1fV25BhiJ/H8/wD63410+l+EYYNpKb3Pcgfjj0/nXo9roqRgYHB/xxXQwaYoHAx/nigDjbTQ&#10;9ij5On4/h+ldFb6OoHQDH+fxrpYbFVA45/z2rQS2VMH/ADntQBh2+niPGQM/StWK1AHAq6I0Uc/X&#10;r25zSmRFwPSgBiwAYz2/pU+Bt9APaqr3Q+lVHu+uTx/WgDTaVADjn/PrVZrkZ46Viy3w6A81mT6m&#10;ExzxQB0Et2F6mqEt+B3rkp9ZVc5bjn0rAuNcHPOfXNAHdT6mBn5unbGMkVj3GrLg5bj6/wD1uK4C&#10;68QLggOAPrXKX/iVFBAcAj3/AM/59aAPS59bUYy3Pfv24/Cufu/EcYJw2ev6dueteTXfiYYf5uh9&#10;c81zV34hZsbGzn3HFAHqt34mXJ+fJz/Xj/P51yd74nyDg5J+nfr9P1rzObVbiQlQxGT/AJ/z7c++&#10;c1wWJZ2yeRkigDsrnxBI+MnBI6e38+/esCbV55Bgn/OegrKBkkOxAT6+vp069qvW2k3c7E7doPqP&#10;w/r/AEoApy3Rwz7iDjsCOo5/z+VVPMlY9CScfjz/AJ5z19a7O18Mu3zSKe2ff8M9+1dLZ+E1G3ev&#10;Xt/noaAPLF0+6m+Zgcd8/kfTPP6da3bDw9LJgyDn65/HnpXsVr4YUEApjvmuktfDMQ2krgd6APJd&#10;P8K4UNs4PT3H+eldjp3hYZUBPx9fT6/nXZXc+iaFAZr6VFCepx+HNfPHxA/aT8J+FI5YrSeMyJkY&#10;DDt68/55oA92XS7DT4xJcuqBRyM4z3rzjxj8ZfCHg22ldp0YxDJCnnjsP/r/AP1q/NT4lftga9qZ&#10;kttOnKoxI4wMA56Hjn6Zr4l8UfFHXtekd7u7Yo3PXp7Z44oA/RT4o/tnzM09tox24OFAOOOnXv7Y&#10;/E4r4T8VfG3xH4hmd7y7dgT0yBjPP4/56V4Rc3l3fSk4LZ4HU/5/HrW/ofgfXtfnEVrE53sR93j/&#10;ADx/OgCvf+Iri6dgrM7nrtPc9Of6U3TPCXiLxFOi20THe2M4wBzzz/kdua+xPhx+ylq+sSpcXVsx&#10;BIPzDaCR746V+iPw5/Za0bRo4ZLu2BYcEdj7fXjrQB//1f2y8KfEDRPE1rHcWVwjh1B+VvX6V6Cr&#10;pIAynNfyr/Av9sXxn4Aubezvrt5rJdoO75iFz2J7D9K/bz4Kftb+FfHVrBDJeoLlxypOM+vPegD7&#10;u2Ke36fnUbRKfx/GsfSfEFhqsSy20qsGAPB61vA55HSgCm0APtj+VVprVZQVcZFa+B9KaUB4NAHn&#10;epeH5EJnsyQRzjoPoMVh/aCHMF2m1unPOK9cKK+Q3I/WsPU9Bt71SQAG5oA8e13w1Zapbt5kSsDn&#10;sPz/AM/hivmXxz8K7C/tpVa3DE9yO+O3FfYN7aX+lMcjzIge3XH0rJurC01aIqq4Zv8AIoA/Ev4r&#10;/s9RTCeW1t8DntjgZ4xj+uK/OTx98KdS0e7lWWAhFY/w8dh0A/8A188V/Tv4m+HccsTpJAHB5zgf&#10;gf8ACvjz4ofALTtXtZXS1HmY64/DB5yMHnNAH88WpeF3tYnlC8j1/QH/AD/SuIljaNymMEfpX6N/&#10;FD4F3+myXBS3IUFug6n+np+VfGfifwTdadOymMrtI5Poeox7f57UAeWMvXHP+FCuyjHT8f8ACtOe&#10;wmi+ZwB16c4NZpXDDPHr0oAtW92Y3DOM/X/9db0cokXdGRx7+3f39OvvXLBAcc5zV62uHhYYI296&#10;APUfC3jbX/C+oRXul3UkTJg/KxAGDx0/z9K/Tr4F/to3lsYtL8VTGTO1Qx9sc5yfx4xX5NWrx3EQ&#10;OTkg5xjj/PFa9s11bsHtyUKc8E8d+elAH9SXgr4raL4ltkuLG4WVGAPX9cCvXrLWIZkBR8n8/wDP&#10;tX8y/wAK/j14r8D3aol25tx2z0Axke9fqd8Jv2mtP8SRRLLc+VcFeQxAB9Tj/P04oA/TOO5wuQen&#10;8qnMyTJtcdee34civGPDXj+y1SNQ0oycY7/l069q9Mt7tZkDRsCDnmgDMv8ATJbOb7dpx2svOB+d&#10;d74a8Xw3Ciyvjsk9+9c95p4/yPoCaxdQ05Zj59s2yVeRg4zjsPc0Aes6to9lqMRdQCx9Men5V4D4&#10;t8AQ3KOWjyMEYA49Mmu48PeJ7y0uRY6ocgdCe/pXrnk6fqlp8oDbv149qAPyP+KPwTtL2N2SAHGf&#10;4fX+lfnD8Svg9Pp0kksNuQVye4J7AdMDH+exr+kDxF4CtLqN38vIP9a+OPiX8GINQimMduGJ7fy/&#10;Pr+dAH881/o82lzmORCMEjPI6duf8/Sqv2cy5BPJ9Me3p0x6iv0I+J/wQMDyvHbbGjJ/Hjjn+n86&#10;+NNe8G3OhXb70YLuzz26fkfWgDzKW1Mcqo2Qc8kDsen8uf0pbZnjYhWwF+nPP0rsFtYJflGN2e/r&#10;6VjXlibcnywCA3bn8MenvQBBJC06hiMEA/d5+uDx/npWW3nQsrqSAf0H9eT9PxNads5CgN909e+S&#10;p6j6+hq9NDDcIN3Iweg7/ieOtAHq/wAJfjl4n+Hd9HLY3LiJcErk9O/t+HX+dfuf+zh+2Do3jG2h&#10;07VrpYrtQAVLAA+hH4dfyxX83ksUtmCw6g547fXPTmur8LeNdX8OXkVzYTvC6EEfrzjpyR+FAH9m&#10;eja9Y6zbLNbyK4OD1GK3Xt1ZeOQf8mvwZ/Zm/bYmtFttH8VXB25VRI3YZ6Zxz71+zPgP4m6J4tsI&#10;bm1uVkEigggjB4/P3oA7K7tJIDvjGQKIbhLldjDDe/FdKpinTPUH8e1ZN5p5jPnQDBHoKAM4w87O&#10;pPtXEeKfCVpq9vJHKgcODxjrnOa6SbUZopNkg2jrn1qws/nISxyDQB+U3x2/Zutr1Z77TIMMQTja&#10;eCff+Zr8qPH/AMOL/Q7yWKeJlwT2xx25r+n3X9Et9R3K6ZDdv518Z/GL9nXS/FFrLcQWqiYg4+Xn&#10;PUDP0oA/nQv9EEUj4XGc9fp9BnsK5q90lkTzM4K9c5I4GP8APt9a+5fip8HNV8J6nLFJbkKpx0PT&#10;rnr69zXzZq2jGIFSNhHy8HOP5Z4//XQB4ewZHIPXnP8Ah7fnS5BwCefw49fyro9U04qhDAjrk9Bj&#10;p61zToykxqMZ9fYYyMZoAso2wnDYAPoOfTj8Pauw8K+MNW8M3sV5p85Ro2U/KzHp6jPTr+lcOjlS&#10;OPfGenH6Vahdm2cge/Y9B156f5xQB+zX7N37YjSJbaH4kmIICqNxPHrg5ORxX6o+H/GWn69ZrdWk&#10;qzI4HQ5r+TXTtQu7C6WeCRoyhzkEcY6f/qr74+A37VOseGJotO1W6Z7dSBz0A6c8cdiKAP3O1nTo&#10;5/8AS7YYkTn0PHJrtvAfi796unXzEOMYz+HGa+b/AAL8XNE8XafHNaXKlioyMjvxn1/Su4uZQGW8&#10;sW2OOeO/px+VAH2QFSVA6nIOPx/Ssm/soLyIxOgIPt/9evMvBHxGs50Ww1KQCUfKCf8AP869fia3&#10;u8SwMGB7j3oA+Dfj5+zRovjewnuIrZVnIY5xnORx29fWvwQ+OX7O+teBtUuglu6ojNjaCOM5yM9f&#10;5V/W1fWaTRmORdwPtXyd8a/gPofjjTp/MtVaYg4bByMj1FAH8i89hPAxVwQRnA6YOcY9Ppxz+tU5&#10;rZynTrntjp0r7/8A2gv2btU8E6hPcRWxEQY/w9QD26+nH618Q32lzW5ZZFy2cY9cHB75zntQBxxh&#10;dQTjIOPr+FV2ODjpnOa66G13bioxj8Pw/rWLqFt5LDaeMgjuMn3oAxdpz/nipreeW3cSJwR+XHt0&#10;/wA9qeqk8Yz7fgelNaIjO3oPp/n2oA+mfg98bdX8FavbSxXLqkTLxngeuc+3+ea/en4CfH/SPiHp&#10;Nvbyzql2qqCpbnIHOOtfy+Rs8LKyEgivov4PfGrXPA2tW9wly6ordvcD/wDVQB/WT4f1kkiJmyp9&#10;M/5zXqUKefECp6j8DX5gfAf9ozS/Gum26zTqZwFGcjk9gR2Ofev0B8G+LrW9CRNIOenP5HpQBsa7&#10;osV5bvHIgwR9e1fAHx3+Dcd5DPe2sHzHOe5Pr/8AWr9PDDDcKCMEH9a4Hxf4WttTs5IwgJIoA/m3&#10;8f8Agh9KlldYyApyePy9P888V8/6hYqsnPI/DA4x9e1fsb8c/g3IjXF1bw5jPJx2/wD14/OvzK8V&#10;+DrrSLuYeWQinnPGfx/p0oA+ddUscAspIA9uoGOD/nNcPcWnPJIJx1wf8D+Fe56ppoIORtB6c8DI&#10;7n6dvpXnGp6f5bMcAAA89sH39cdKAPN2UxMc8e/b155/I/nmtjStRudLu4721lMcsZBVgeQV6Z+v&#10;rU1zZxbW2ryuDjrn1B/x/Wsdo3hwoHfuM4oA/Vf9mf8AacmUW+ha3c5dQBlyOvt6/wCeua/WbwJ4&#10;2sr9Ip4ZlZHHBznHPTNfypaTq9/ot3FeWchidO4J65+nXuBzX6PfAX9pe9t0hstTushBtIY8+zZ5&#10;/TvQB/Q3p1+l3EuGBHtit1EMkRjYcNn/APUa+H/hR8abfWjHbmcFyMrzyw/LmvtrQ7+K+tkfO7Io&#10;A+Zfjb8I7fxTp880UX7wK3p159f51+TPj34e3OiXskE8RDITj5Tg47H/ADn3r+hO+sorqJonTcpH&#10;6V8XfGz4PQ6lDLeW0A3jcc4POetAH4P+LvCIljLhMA54x1x26/y45HrXyz4s8OS2k5ZVyTnjb3Hv&#10;3/H3r9UPGXgt7O6lt5oiChzt/T/9Z6V8l+P/AAWzFnROBnqPUdOvOfbmgD4da2ZW+YYx6ke2R0/l&#10;zTFUxMWABwM/j2rvNY0KW1kfjAB/Id/Q1x1zCVlCgHA+nQe35UAfQ3wL+Kl34O1mJGcomRjngf1G&#10;T71/QB8Cvilb+K9GgkSQF+OhPP8APj/9dfy2wzvbSrJGdrD361+k37KXxxn0eaGwupyq8DbkevfP&#10;r7UAf0ieG9Wkl2xFsAjjn/PT/PatDxZpVtq2myJKnmAg9v8A61eA/Dbxzbaxp8F3byqQVHPQZIGK&#10;+h7C7XUYQrnqB+eOtAH5FfHL4bTabrct5bQtFFIT0Hf8uv8AnrzXj2nWggTy35HPv37jvX6/fFP4&#10;fWet6ZK3khmwfz5r8zvFPhZtA1SW2kQgA4HB9cf556UAeEeNPC0Wp2shWPk5OO/HoP8AP5V8MeN/&#10;Bb2c0hEXAJ4x1/yOv9K/UGaC3njKFMg4H+f/ANf868R8c+CIbyOR1j9efbHUdPSgD8sNV01opRuy&#10;CCevHfvg8c16p8IfG1x4a1q2jEu1QwJ98HoPb8a0vHfg+SzkdmTgbux6+56+vT+VeN+XJZXwkUEN&#10;Hzx+mO4oA/pD/Z8+Jg1fT7XMmflUY9fr9Oa/Rfw5qQvLRO5wPfNfzg/st/FyWxuoLOaXZ0GM8cAA&#10;5Pqa/dj4VeK49RsYJA+QVB/woA734i+GINb0meOWMMGU4B65I9f8ivyM+JPhmbwzrdxEQQFcso69&#10;/bP4/wAq/b6aGK+tNvUEfhyK+Hf2gfhfHfWk2oQR4dMt8vfrwR9OKAPzhihW9iMUhyDn8eOmfy6Z&#10;H0rwb4keAUmSWa3TIyTj3z1/z+FfREUZ0+7e0K8qSMd8j1z/AJ/o3WtOjvrRgw4KjkYz+X9KAPyX&#10;8WaCbGZ12YwTz7dh6Z9f61geHr6bS9SSaE9CCe3T1PXn/PpX178TfAsZV5YogSMngd/Tg8//AK6+&#10;R7+xe0uDkAAZz9R0z9KAP2q/ZL+IP9q2sFq0pyMKc4yOBwD+Zyfwr9W/C2p71VWbII/A/l+tfzXf&#10;s0/EWTw7r0EE82xAV6HqQR+fP6elfvh8M/FUOr2FtdI+S6q3BHOR0oA+htf0qLUrJ0cAkjr/ACr8&#10;0/iv4T/sLWnl8sKkhPU4/E+vtX6e2c63VuMnOP19vxr5l+O/g9dS0ia6gT51BOcdOPw/pmgD8xde&#10;tYpVMSclscYz1HGOf896+VfH/hQ7XZIwDyemOM8k/Wvsf7G63cltcLkoxX369ffvXnnjPw3Ddwuy&#10;rkhenqCMDr/np60AfnVdwPa3ZR1wMnHPIHP6/wCeK243WWIpnJXA6YIx9K7bxf4VltLl3RMheQfT&#10;nr/k1wcMLRsVYH19CT7/AFFAFedPLOUOAOnt9QOnHcf/AF6+kPgV4rl0vWIkSTBDfKfU5wCPxxnv&#10;+Zr55uojsLYyGXtyF+p/pXQeCdWfTdbhkD4AI45+uOnXPWgD+lb4IeJDqOn2xY5Jx+H6/h/nFfVd&#10;1D59mR1yp/l0r8uf2avHYu7e0ikfDZXj3z/nOOP5V+omkXSXunIy8kj+XXNAH5tftQeDuHv448sm&#10;5icdcdR/Pv8AjX5531vIoVkGfXOAMjp3/LNftV8cvDEWsaNdK65baxHb8DX4/eINJaxu7i2KcKW/&#10;DsM/rQBxMduJbZosZJU4z6f19f615/e2It7lwFIHHT5c9s4+nWvTP+PclWOOuCex9T9aw761WQ+b&#10;nJ45OOvt9P8APagDz64ieGXzQoBA5I5yfpX2L8EvEXlQJa5AzzkE547/AIenavla/t1MJ45A6/1/&#10;zzXqHwk1NrS/WMuODz17/wD6v89KAP2g+FGrSyIijGH5Htn617h4jj+06VJkA/Kce/t19M18hfCL&#10;V5IbiGJukmPpken6f419kMpu9O+bklfx6UAfgL+2D4c/s3xHNMwyjtkDB9fp/KvhmxneOVl6Dscc&#10;n688dMCv11/bg8IutkdTiiGQfmIH5fh6mvyJ8raw28kFj6c+n0+vt0oA9F0ucrFhyAMYxnt6Y6D/&#10;AOtWDq64ukfAxzxjr3GO3Gaj0q55HzbgCOM5yK0dSHmICfmyRgAdOeM/X8qAM6KRhg5wRx1/z+Wa&#10;+v8A4I621ndRhWwQ3bvj09ee31xXxmx8o7l6jvnpzycV7v8AC/UWju4kRj8rA8HHQ9x+B/z1AP2U&#10;+Gmspc6hB824gDOeCTnqSK+241EuiE5xlPx6e+c1+bvwdnlNxbyMSQwHU8deo+vpX6NaROZdHBJ5&#10;2/0oA/Dr9sfS2svHRnUYD5HPc57Z/wAK+DNaZTsUDJP3cemSCMdj/n6/pN+3PAsOvQXCqCQ2769c&#10;/wCe9fmtrMy7Qqgc8ge2efcdcf5FAHBannyww4A9CePXpnrzWAs5AyhyCOcjPX+VbmoksBngDj0P&#10;9f8APSubdlALKSee4BHHp0znv+fWgB5ucMSBgqPYn6DI4z3r6V+CURn1IKWyQwxwe/bjjPH+eMfK&#10;08pDBGOW56ZJBPbGPbrX1H8Bpz9tSRzlsjr+f6f1NAH7H/BG3KTxeqEBieP/ANdfozoKOmnLuOcD&#10;+nevzw+BkhldZOhJHHp9a/RbRmH9nqvcL+uKAPxr/wCCkUqfbNPUHkBs49N39Op/pX42azcMsfyn&#10;OD2PPsPb+XXrxX6+/wDBSKZhqdjEvACsc++76+navxtvpS7EMQpYnn/Pt/nigDk7o4nLBc4OOp/H&#10;kD/CnwEHhcDI6/Ud6L1lMvHA9uv1OMZ6dqgWXaBuGGbt3yPX/wDXQBcLljnkhMHpjk9fSvoL4Wq0&#10;ogZlwCWHpn0OMfhjFfO7yDzBzg49f8+vHevpP4Vg/uOckZ9+gOf6e3GaAPpDwppU99foqDCgjt2B&#10;6ex/zg195/CbRp4btUUZZAOe4/z718Z/D7LX0aA5AO48ep/lX6FfByFmuhMRjJAbOOcf/rHPegD7&#10;P8G27xJH5vUAdsZr4H/4KJeIvsngOLTlfabu4VceuznHr6fzzjNfo1pMMUVl5qsCVXP6V+Ln/BRr&#10;xI0+r6TookLqnmSlfqOuOvTgfjQB+RmuyiKd8HOD9ce+en55rmLU7pSSMB/1xzg/n/8AXrW1uQFi&#10;z5G79OMY56ZPWsWFyvzcYbA5OevsO/8A9agDTu5R8yBhkj2/AVUthiZGAwTnoMkYP+HFNXnezD5W&#10;wCRk8Z75qzDjzhs4wcexPv8Al/jQB7V4VjGxGYccEdfQDJ9e3+RX058OPDs+q31tBEnzO4Jxxg8c&#10;jk/X86+cvCduRGhC8HGPr0z247/hX2f8KYJ7UxyWw/eJ0bjj8eeKAPu74deFhYi1hIUl228e3YH9&#10;M1+iXhGySx0qONV2kgV8RfBrStRvrqJ7w71HPOOCeRivveyUwWahhjav8qAPjf8Abc+I6+CvhHqd&#10;tFKY7jUALaPB5+cHPf0FfzvT3bM0j5yXbIP8u3+fXpX6Z/8ABRr4kfb/ABPp3g22nytuhmlUHjc3&#10;AGB/sivywuJwEwp55OPXHY/nigBGu281lzwvPOfc8/4fnUd1dsyBWOQPwx6cVnxyZGG6HoSc9Dz3&#10;/Xp71Svrs42KM5PVux9RnGOuRQB0mkCW6vo405YsBjnrnnBJ49+a+9fA9r/ZGghgBvZAvXngDp7Z&#10;NfD/AMOLH7brETEkhG3DjjIxg5+uD/8AWr7iS4Fto0MTDqMnBHOcdfrQBk6nO1w5zk5P1yeQf0Fd&#10;X4TiLuMrlpiFHqsY6/n+FcTZwi+vlhJwHJXr09SP8BX0T4E8NSXF5Eio2Hbavy478emc9KAPq/4L&#10;eGLQut8sGHmwqZPQDv3/AJ/WvuXTrdLaFNwACKPp0xxXivw78PyadawBI1AiXHOB06jH1716j4kv&#10;k0rQp7q4mWIBGYseAABySfT3oA/Pr9vv43R+G/BUvhLS5lF7rY8kAfeEII3sMEYzyATX4K3s5iEj&#10;u/zDoR1J9vr35/pX0d+058T5viB8StSvkuftNnaSNDbgkY2g4yB2B/lzXyPqd35j+QjE4b1By3uf&#10;bNAE6TNKfMk5A9s4P061PAs13OiR/PuIVevfoeP14/MVnY2p5b8HHU8/hg9Pb+fevXfgv4OuPFXj&#10;CziI3w27K7egI+6B+lAH6g/smfD+Pw54fg1G5iAlRAzE5GXYZ565xn9K+nPE2riGGX5gMD8yOKyP&#10;DllF4a8M2liiBHCBnwOdxHOfpXlHjnxEI4ZF38nnnBOPUc9f84oA8x8deJEkkKh+pJPXp6Z/z+Fe&#10;W22oFpVJGM/T1649f8msPxFrP2i7Y7soT/8Aq79OfTn9K6TwZod5rEzIEBRQHkcnAAPTP8vegD3n&#10;4c+HP7Sli1C4AHmbijNnEKR58yU4HQDgH198Z+rfA2mxXuopcJERBFgRqOAq+p55Y9zXhWgaBqQv&#10;IdJaeR2ljQPCgCokKknDEdycZ/XNfb3gLw0ljZRI0QjyQRwckep/pzQB6PolnEkKZBTZn9epNeR/&#10;tD/FzT/hj4G1LU7iRVNsgbaT8zsThEx15JHTt14r1/xBr2m+FdCn1GRQ2wEjP3Sw9fpjJH4V/Pp+&#10;1d8e9S+KXjK50e1n/wCJNYSkLsJAllHUk9wO348GgDwnxj451Xxzr+oa9qz7571zI3YDsoA9u3OO&#10;/vXDC4E02NoKE445/X15x/XFZ93cOdsEA++CWb045OfrTEuRENqH7+Oe3b096AOosAL+8h0+BTJL&#10;IQgVfUkcf5+uetfrh+zL8JrbwfoyancwKJSqsxPJMhAwCT/d9O3vXxf+y58Kn8T63Hr91b4iVgsJ&#10;YcA8bnP09/fHSv1riW10qxisrTiOJcD0J9T169aALmo6isSOc4JAxz3rwnxl4mSJGQPyfQ//AF+v&#10;tXSeKfEKW8TEv0z+GPwr5l1/W5L6bYTxn168/wCc0AY2q38t5NvPO7jv/Ltx/Suw8GaFLdzLKw6/&#10;U/mPwrnNE0t9RvFQgkBueOuDX0v4f0uz0a0E8oCgd+Ovt6/WgDoreS08M6abq5ZUwCRk4Hyjknno&#10;P8+lfPNnLf8Axl8ZCMQSz6LaSDy1UhfOkzwWzjA74x069ak8UavqnxI8Qr4P8Oy74Bk3LrkKiL2J&#10;wMrntyScdq+1fhn8NdI8F6NbRJF5t48Y2bRyM9STzyepP0A60Ad14H8MmwsIbWBBGgXbuU5wgHPP&#10;rxgY7V7BbK/yRxAKiYVQOeB2rA0q2ChfMHloflCjks3c+w7Cupuri00qxe8nYIiLzzjPHTNAGL4p&#10;8R2fhXR5r+6lVAiswycfd6nnsK/Cv9pj9oe7+JfiCXStMumOk2rkA5O15F6vjPzAdAPxx0r2P9r3&#10;9pNfEV/ceBfDl4y2kTbLyaOQZYdTEhGP+BHjAxyTkV+aN1O885McflRk8KMtge3XPv8AnQBcFzJP&#10;IGkJLA5wOOT159c9P1rZsLS91i7g0nTIGuLi4bAA569ySfz/AE9KyrWOYlIYIy8sjAAD3xgdO/Qn&#10;8BX6Lfs9fBu00WyGv63CDNJzk9sj7ooA9N+BPwwsfA2hR3d1D/pJAYsw5eQ9W+g6DP64rvfFPiBs&#10;lEbI/Pp3zUviPxEttGYI2wig4x2GOOPavHL2/e8mLsdwJ44447n69KAJprh7qXJJJ7ZI4HOO/wDn&#10;PuK67w3or3UivIMnjHGe3+T1rG0LSZL+VSFO049+T0//AF19IeE/Dgt4kynz574/TtQBseGfD6wq&#10;iqvP/wBfivZNNskhjHYj2z0qjpenLCg45NdGMIOvSgCzuCgEnpnpWDqmqJAjMWxjrimalqawI3OM&#10;dfavkP4w/GJ9GEmj6GjXN+4wAuOPc88Y7k0ASfGX40QeGbVrGwbzr2X5UVOWDEcECvnbwP8ADjWP&#10;HmsL4l8QTNIZWyFA3ZP91D0H+031A5rf8BfDXWvE19B4g8VQxvcXGHbe5chDnAIXoDzgdTznjNff&#10;vhHwXaafbJJOmHChUjGFUADgYHTHfHTp3oA5TwN8PrbSbdJLkoG4wqrwoA6D/wDV+Ne6WtpHEihE&#10;ACjAOMdP8asWNrFAv7tAoHtn8hTNV1OCwgLuQAg5Pb1wOnJoAhvdVttNgaRiAkYyTnp24z1/CvgD&#10;4/8A7RcthNL4b8NkSXrBtz7vlhz0Jx/F6Dt3rI/aE/aFube4m8L+F5gLkcSyL8ywjsPQvz+FfBFz&#10;evM8tzcStJJIxcsxyzMeSSfT3oAtXl69xJJe3krSySMWZmyS7epNenfC74Uap8QL+K+vVaLTEbIH&#10;TzAOpGcgL2z36AVb+FXwjvfHV9DqmqR+XYI24Kx/1irjBJ4wv8/SvuVpdK8JaUumaSFQIu0kADIA&#10;xx1wPSgB1rBpPgvSk0zTEVCihWZQFyB2A6ge2frmuA1PVJr2QuT8o985JPp7/wCe9VdQ1OW8lc54&#10;zjuD+n6UtnYSXkyx7OBznHGfr/8AqoAbaWctzKFQEjJNeteHfDIwrsnJ79fr7Zq14c8MqoDMuSfb&#10;AHI4H0/pXtWjaIqqpK4GR9OnP0oAi0PQwoUkDH+f8a9EtLNYwOKW1tUhQZHA6f8A1qsl/LG4n+ho&#10;AsFljAJOMVi32oJGpOc4z6VU1DVFhU88j8PavMNc8Q7A2HxigDT1nXwgf5sD/wCt6145r3iMuWRG&#10;zuHT6nsf84rD1zxI87OkZIznpk/0/X+VcQZZZT1yTz3oAu3F3JcNyc5Pr7f56Vc03Tp7x8KOOD2A&#10;A5P+f6VY0zSDMPPuSEiGMk5/KuB8Z/FJbKV/DXgaNbm9JCvKMtHFyByf4m9un1oA9E13xdongu3E&#10;KMLi/kyI0X7zMehAxkDPU/lXmraXe+KrhNX8UyGREO6O3X7gJ6ALzz6kk96oeEvDOo3V8l/qcT32&#10;oykFnkySD2PcADHSvqDwr8PnLJd6mmZDtO0Zwo9u3+e1AHCeGvhxcavJC9yhjtBjEY4BHbpX1J4X&#10;8IWOlwpFFAFCew6/rW/oWjRQxJtXAHb2rrWEFrFuc7VH+TQA2G1SIAoMY9hmuG8Y+PtE8I2kk11O&#10;odQeM9wMj0rzn4n/ABt0zwzaPa6dKJbk5AC4LHHX/wCuf/1V8CeJfGev+NdSM88rSAyAJgZAbOQF&#10;X+JscZNAHp3xC+LGq+LbuWCCdo7YZ+XpkDuxGcDvjrXC6Xo0t2UeUsA2SMfI7qD2zwierHnripdB&#10;8NLCDJeMN+eVzlVYdc/89Hz1A4HcmvQ7SyaZikaMqScsOrPgcEn+g47ACgCtZWqQbEtcBl+USDIV&#10;c54QfoWPPoRXZ6XoTysuFwB9c/1rX0Pw4ZNrOmf6V69o+grGEyOQPp0oAwtF8OLGobbgnn6D0/yK&#10;9L0/SlhAO0H2wPx/wq9aaesQHHT/AD9DW3GgQDjn1/z9KACGGOIAAY/pU7OFG49aqS3EcWDnOK5X&#10;VNb8rgP0H9aAOgvNTjhTJPJ/lXB6rr+1Sd2D9e/1rl9W8Q4BO/JH16e1eWav4iklJjjfB55z/Lig&#10;DqtZ8TFc7Wwcj8q8+vNUluG4fGeO/wDntWTJdS3R3ZOT689fwq5aWbSsOCTkD14+n+fagCusckrH&#10;POfbt9B6V0OnaPPORtTj/wDXj16fzroNI8PtMyuVJA+v+eP0r1XSfDyJsATJHT/PNAHJ6P4axgsM&#10;k9ffHb/9den6ZoWxF4wPpz/npW/p2jLGobZjP4dfauqgs0jAPccdPrQBmWWmJGBx0/zxW7FAsYHt&#10;SkxwjdnAFeS/EH4x+EvAVjLdarfRxGNScE8k+w5z9KAPVrzULWwjMs8gRQMn6V8Y/HP9rfwp8Pre&#10;WysJ1ur1QcIjDjHqQRjB/Svgj46/tp+I/Fl5No3gyZ7S0Pyb1++30OPwwPxr4xitdb8V3Rl1GaS4&#10;kkbv8xP4Z9ep/KgDvvih+0J47+Kuqsbq6dLTcAsSHCgZ44/r1rF8G+EtV1maMJC0jtnnG7j1+o4H&#10;Ne2/DT9nzVNfaKWS0IiJ6kfKcDk9j1/Ov0g+G3wG0Pw5bwg2qtKijJx06470AfMfwq+Ad1IYrnU4&#10;SoGMqRnnjn/Gvv3wV8PLDSIY1jt1XAA6dBjrn8677S/DlrZIFSMKB7de5zWpf65pWg25kuXUED/O&#10;aALltYQ2kYLHaB+GPauP8U/EPSNAhaNJRvHoc/4V4X45+NbSvLZaO+4nI+Xt9eO3vXgl7fajqkzT&#10;38hldiRs7jPY46fQZPagDuPFfxI17xJK8VsxigBxvPH8/bsf/rV5xa6fqGo3BjsUa4lf+L735Z7e&#10;549BmvS/DXw+1PWzHPdkwW+RgYG4j1AyMcV9F+GfA2maVEsdtbhM85PJPrk9+9AHjXhD4TRfJea0&#10;POlJ3eXk7QfVs9T69h6V9CaR4ZhgVVjQIB/dGB9On+feutsdHjUDC4I/zmumgs40IO3AHp/WgDHs&#10;dJ24G3H5CuhitI4wMr0qyoVe2MUjyKo5PI+lADxgfQf54pGmRODwP8+9ZdxfBAfx9Otc1d6xs/jw&#10;PzGKAOmudQRc84/z71zt3rCjOTwOf1/z3rir/X8k/NgDPeuI1HxKFH+sx17/AJj+tAHfahr6KDh8&#10;fU/17VwupeJ1UHD5A9T1I7/5Neaap4rIJy4AHPt+P5VwN94gllJMZLY/TP06GgD0bVPFeNw8zjn/&#10;AD261weoeIpZpDsPB9Of/wBRFcnLczTMATk/0+v86s22nz3LDYOD+Pf/ADj8aAHzXcs8uC2QeM5P&#10;YZ59z0FSW9jdXIAAI9fTr05654/+tXZaV4VZnDuMkevfjqPevR9M8LxxhRsyR9e/b/HrQB53pvht&#10;5iFkHBPHX69CP5V6HpXhbADMnAx/nGK9C07w6iEAr0x/+qu0tNFjGPlwaAOK0/QFBGE49D2/yK7O&#10;x0ZVUDbjH1/MetdLbacka8jgfrWmkKr7UAZ9tpqRYBHA/wA5rYigEeRjn8O9BIX261C9xtP1/wAn&#10;1oAvggDmo3nVQeef8+9Yk+pKAeePyrn7zXFVSu7J/L3oA6ya/CJwaw7jWkjzluP8/wCeleXeIPHW&#10;naRCZr+4WJRnnPQjrXxp8Tf2t9F0GGWDQ5ftFwucEAEKc8Z+v40Afcmu+OtO0yJpbu4SJFHO5gMe&#10;pNfFnxR/a98PeH45rXRHF7cjIyPug8c5zgn2/Cvzb+I37RXivxWZUvr9kR8nYhA4YZAx6H/PNfM1&#10;/wCItR1GQmMld3Oemc9ef85oA+l/iX+0j4s8XTyrcX8iQMT+7U7eD6gHnp3Pvjmvm++13UtUkaPJ&#10;bJznrnjvzx7c0aP4dvtXmBdDI/X8RyB/U1794P8AgpqmpOhW3YkgDBHBH/1ulAHgek6PdXkoC7mU&#10;nBBH+fr+XpivoPwR8K5tUkUtAXLcn5en4dz6V9Y+DP2ZZyiT3MRI4428k+h5/l+VfZvgX4OaXoSA&#10;mAAjGMjGP8/lQB8n+APgHGWjkeDheeR/nr/9YV9e+EfhNYaeiGWFVAH+Tj0r2SDTdM0uIEKoIx2x&#10;+f8APmqFxrBm/dWSbj6rzQBbhh0zRowqooAHb27Vm3niKSUmC1Gf93nOfpVi08M6nqjCS7JVD/kD&#10;H8/evQdL8JWloq/u8kdzz+NAHm1poGp6mRJcEoh7ev19/b+dd5pXhO2tVVtgLepGT79un5139tpa&#10;RgfKK2IbFV6Dj/PFAHM2ukIuBtwD+tbkWnBcdq11gQfMeg/lUoKr2oAqJaBccfp3q6iBMGomuAOQ&#10;cAdf6VVkvAucmgDSMiqMAY/LmoXuAB1weaxZb5R06isufU1UZ3Zx9OpoA6N7pVHJ6+/YVRkvwDgH&#10;P41yU+sqOjf41h3WugDPmYx+n9KAO2m1Neuax7jWQgODg898153deINqjL+/P+e9cte+KVXOX57c&#10;96APTbnXCAeQOn45/wDr1zd14hjAJLZC/T/9Wa8ov/Fefuuc/wAsZ5rk7rxFKxYA5PP5du9AHrd7&#10;4iTJYvnp+XfP+f1rjr7xUVBAPP14H4V5ncarPIxy+McYJ6nHPbmqbXbHIY5HoD0/z/SgDsbrxJM2&#10;dr8n9Af8KwZ9UndOcg/qPfH8qy1V3OMEkce2c8Y9K0INLuZs+o/l64oAqyTuM/McZPrjnsD2/X61&#10;VZpHbaqHPTvyc9OK7C08LzMA0owM/h9K6qy8LJxle/ofz/GgDzKHSrqfHGPxP9T7f5xXSWHh1mwz&#10;qc45GO3pz/OvV7TwyFxxkj9OK6ez8PgKMJyP88D60AeXWPhiMfwZI9vTrkAdv8+/W2fh5UONvH0H&#10;4V6Ra6Gq4BHv/wDrrRa1srKMySlVC9eT1oA4m00IZChMY/LHt1rej0SOEb5SEA+nSuV8U/FTwr4U&#10;t3knuUQRg8k9Me1fCnxU/bSsrFprfQpfMIyARjj3/wA/rQB98az4o8OeHIXmu50Qp1OQMEV8lfEj&#10;9rXw5oQlttPmVnTI4Zev4HP6e1flX8Qv2lfGHiqeRXvXVCSNvQdP/wBdfNt74p1LUZ2kuZWdm6nd&#10;2PYf/XoA+5/H37U3iPxFJKttdNFG5+UAnOOoHftXyB4l8calqssj3U7OScnc3X39Mf4k9K57TtN1&#10;XViI7ZGBbPTPGOmfz6da9o8H/APXvEM8ZuIGdXHTB9P8jpQB88LLqt9IUj3EHPQE5579h/P6V6b4&#10;Y+EHibX5UXy2CN6dge2P8/Wv0d+Gn7IaEwS3lp5QwD0/Qc8/5zX3l4I/Z/8ADeh7GWxRnwByM9OK&#10;APyy+Hn7Jl/eOj3Vs7ZxuyMY6d8Zz6D/AOvX318Nv2ZtH0NkNzbq5XGP84/P/CvtPTPA9paqAkQA&#10;wPbH1rtrLRba2wdgGKAPOfD3gCx0+JI4IEQD0HQD/wCtXpNnoVtAAQmCK1g0MIxwP60xr5R90ev6&#10;UAf/1vx7Fg4BaLgA+2APYDp+BrtPCHjfXfC99DPp9xJGyN1DdMenvVC2gmhkCyg4PqM89v8APbpW&#10;w1jbSLhVwT3A6cfrmgD9N/gN+3Bquki303xHKZETC7yckD/H69K/X/4c/HXwx4ysoJrS8jkMgXPz&#10;Dgn27Y/+tX8nSWt1Yv8AIx9eMkf57Zr2n4efGXxR4IvIprLUJo1TblQx/ID8v8KAP62ra+t7tFkh&#10;cEHpVw/yxX4+fAj9tKO98iw8QXHlyHC5b269T/8AX9a/TXwn8SNE8SWqT21wsiv3DZoA9Ox68YpS&#10;P51DFPHKoZGyD6d6myKAK1zaxXCFZFBBFcHqPhp7Z/tVicEfw/5/GvRj0pCNwwRkUAeSJeCYm1vU&#10;2v05HH1rmfEXhKC5t3dFyD6DP+fxr2PUtEt7sFlQB+2Ov51wWpRahYZRwWjHfn17n/OKAPjbxt8J&#10;7LU0m3xAlgRnH5f/AF6/Pf4ufs8b0lmgtgcZ52j65/yf5V+1d1YQahEzqMEcn8a8x13wrbXGY5oV&#10;fPt1/wA9PSgD+aXxl8Jb3TZJN0LAJ04PHuffPWvnPVvDE9ncmJcnJ43dfoT/AJ9q/pG+I/wN0vVL&#10;OdoLdd5yQuP5fh2r8z/in+z/AH9hNLcw22M7hwuAfpx+n40AfmZPYy2oXzBgH/P+f5VCE3YIOCPw&#10;r3HxV4SvrFDazwMhXHOPfvn/AD9K80Ph+7gzI6ZVcHPP1GT7+1AGTas8DKQ2Bzn8/Su1sJ1ucpxk&#10;L9QSR6e3+fQc4sCsoBQggd+fr/nNWo45o38xARwRkYwfofUc8fyoA6x7YBWYg5HXj+vtWno2u6no&#10;l2s9nO6MpGDuOOB2/wDr1n2d6oXypABjnn1/l6n+tWZ7cNEJIzuX2GMfj/j/AIUAfb/ws/aNvrfZ&#10;aahOxAIG7dnB44z39vQV+iPw6+P9tdrFHcTrIrnGcjjA47f/AK6/AGKaSCUCI7SCe+B/ke9en+EP&#10;iJrGgujJcts/i+b04APPt+dAH9MmgeJ9O1u3E1pMrhh27+3bpXUqwI65z+dfiX8MP2jLmzki8q7b&#10;K/eXccdehGRyPav0h+Gfx40TxVHFa3UgimIA5YDJ6cfy9+1AH0PeWcdyoLcMM4I+lQ6XreoaHcCO&#10;Ulox16/z9h6/SrcFzDdIHhIYHHcUSwJMrKRkc9v8+1AHrGna7ZarbhcjLY4qnq3hu0u7ZiUDg/jm&#10;vKrVLnS5w8THbnt/KvTNK8RLcRLFIST9fz70AfM3xB+F1hqMUiiIAgHt09OfX+dfBvxP+AcbxTSL&#10;AHHOCBg47/8A6semeK/Za70iG8RpMA556CvKPEngyG7V0aIEH/Z7/wCetAH82/jb4W6ho17I8Kvt&#10;BJIx19M9OR2rzNotsXlXkW1xkAnuOM+uP8mv3l+JPwI0/UraSWKFVdgT054r8y/ih8DbrSp5njg2&#10;7c4xzn36f598UAfFV1p8cTMYjwM9AM/5H5E1DDIqZJOCcHrg8+pH4frXY3+mXOkzvbXUJGN3b06n&#10;3rm7i2Ur5oGM9uwwfp1Ofpx9aAIZ4orhNx4JBzg/w9sVgy23kzEgYyeR16ev+fy4rRWcxZGDjHuT&#10;j0+vrUjsk4bvz9P19uuT1oAo2Go3FjcJLauUcHgg9DnOAf619q/An9qjxR8Pr6C3uLtpbQMMqWyC&#10;PTkencY/lXw7OjRuT0A4/Lr/AEpkV15TgscENzz2/wAO35UAf1b/AAJ/ad8O/EHToGW6QSuADHu5&#10;H0z1r7KsNTtdRiWWFwQ341/G38O/ih4k8E38V1pN3JEsZD4V2H4deK/Zz9m39trT9XS20rxJc+Vc&#10;EbSS2Px680Afr7qWkR3aFhwcda4ww3NjMY5RlT6fjWj4U8c6T4is4p7WdJA4HIbNddc2sF4hxgk9&#10;MD60AcWIDJl15zj6YqOSzimUxyqCpx+NWrzz9MYnGV/zk1FbX8N2xwcHp/h/hQB81fFz4J6V4ttZ&#10;XWAFyDyB3/z/AEr8ifjJ+z7f+GrmVo7Zii9DtxwM9Ovp+Hev6FZIopcxkbs/pn/CvKvH/wAMdK8T&#10;WEsVxbK4YHtzz6UAfywa/wCGpLWRg8RTGTyOBjsCf8968q1HSxA7Fhgn1H5ZP/6vpX7H/HP9nGTS&#10;7ma5sbfCFmYYXrz09/cV+cfi3wbNpU8sUsRUDrx37HNAHzbLbvERuAAH4/Q5A7delIpC4LHkjseo&#10;7dP1P+OK7m+0s7nyuM89z19a5e4sDGwCAnGOOnH+ef50AETLjYgIGBn05657nn/GrSBoZGkR8EHj&#10;APGOn16f55rHZyrsQ3HH4+x9f61oW7MCqsMAe/fPOB6d8/jQB9F/C/41674MvIsXEhiRhkZJx68d&#10;a/W74T/tAaX4u02ISzDzyADyOOnbA5A9BX4HszxkDJ5IGc+v9OmQa7zwd4+1nwvcpPZzuoBBK7iO&#10;nv3/AB96AP6GdRuRcIt/p8hWVcnjjJ9O+cV6r8MvjBeQTLp2rvyOOeB17fnX5afCT9o+DVIorTUp&#10;/wB4p53HJ5HOTX1DFrljqiC/sZR5mM/KcZ9x1oA/Wuw1az1O1EsTDkA9qiu7RZlIxkHP0+lfDfww&#10;+KFxC6WN3PyOFyTyPQ/nX2boetxalbq6sCSB3/8A10AfPvxg+DWkeNdKnhuIAWZTg4HB96/Cb9oH&#10;9mbUPB+oXVxbRHyCScheDx6H19q/pwurcSRNuAIP9a+dfir8L9K8XaVcwT26sWRgCVHBI6igD+Sa&#10;/wBImsLoxSo2Qx9f89u34elZl3ZB4/MAz9ee30/r/wDW/SX9oP8AZ3u/DWoT3NvbExFuoBxjHbj/&#10;AD0r4Z1fQ59NleN4yGDEDIPGPT8c54696APGXstr9Mg598dcf/qqk0e3AbHGTzxjrnJ6/wCfSu7u&#10;7IYYuMAc/lzgf/WrnZbVQOFxjP8Akepz/SgDAmiA+7yQOnr6c/5/nUC7onDKcFfTt9K2DAq4DAkK&#10;v55/l9aqvCgOAOSobjOPr/TFAHtnwm+LereCtUR0mYRAgkbsYwevI9/89a/ZP4JftLW+p/YxJc5J&#10;wOvOfy7/AP6/Sv5+dkq8oOQeufT1/nXqvgLx9qXhu7iaOdkUN03Yx345788UAf2AfD34g2et2UbL&#10;JuBHrnnHQ164GS5Tjofoc1+A37NX7TBW4trC/u8AkKeckZOB7c/zr9lPh/8AEG01mzidZQwceoPU&#10;fjQBqeO/B1pq1jIrRh9wPH5fWvzE+Nnwa8hbi5t4jtJJG0fiPoR7V+w5aC9iyDuFeP8Aj/wPb6rY&#10;SoIwQy+g9fSgD+c7XPCMttcyRMnA/T1A7jrx2ryzxF4TdELxgkDnGOmehx9P/wBXev1R+Kvwcm02&#10;4lnSHdGxPAGPfr7dP8mvlbXfCUccbpLHh19Bx7+/54oA/P66smhaWNxnPAOOu1j9M564rlbyIRnA&#10;HJPXPA/nkemf8a+nPFfg4RF3jTYM57cA9xj8a8R13SHticDK7gMHj8uaAPNztLbCuccYOOgOP0P/&#10;AOvFWdO1O50m4W6tn2HkdTyM/wAqZcQmFixGQcjJ/ljt16CqMqsQpwQG53DH8qAPuD4I/HefSNTt&#10;0nnKhMYO788eg/nX71fAb4sWfizSoZRKC5Vdy+ue5xX8mlpfTWciSxkoV7Dtj0+vb8MV+jf7Jn7R&#10;E3hrV7fT9TuSEO0HLEjGcZ69qAP6boLmKdQyHOe/WsnXNNg1O2aJwCDn868i+HfxF03xFpcFxb3A&#10;dXUc56HHP+TXsUVz50eU5A/x7UAfnv8AHD4WBfNvrWLD89B756d+K/PTxX4a80vbSJgoTx0/w/Wv&#10;3j8U+HIdctJEdA2QeCOa/OL4z/DF9IuGuraLCEnPy9vrQB+R/jnwLsDuiZJDduRx3+v+egr5h13R&#10;ZLWUoy7Svf1A7Zz6V+q2s+ForuJgUG4eq+p79vp9a+UPiL8O/LJlhjwOenfngevPcetAHxFLA0JG&#10;4Yz3PbtXR+Edek0LUUmjYjBHTI/EDmrOtaTNYSGOUfdxnAPTsefWuMfKOCCQR1z6/wBPpQB+6H7L&#10;Hx0ivrW2028ly6hRgn25I9cds+/TNfrd4H12K6jjcNuL4P4Hof5V/JX8IfiHe+FNbt3Mu1FYc54H&#10;P+eK/fn9nb4vQ6/pluslxl/lGNw9O3OKAP08ngivLYqw3AjHT1r4r+OHwyScSX9quJFGRxxxyP8A&#10;9dfWfhvVlvLVCXz/AF5/pT/EukW+q2ckciB8qewPOOtAH4wXdpLZztAeNrc+vvgZ46daqXmnpdws&#10;vGXGAT2Pufz/AK19E/GTwFNot/Ne20WUZieB6/5/zzXgdq6jKsvBznPsfwoA+afiF4C+1QzyJHkk&#10;cHnAPfj/AOv/AEx8N+LPC0unXcuUyBnOe/rzz/Ov11vLKK8iaNwHxkfU9Tx684r5X+J3gDzTPMkf&#10;XnOPlz6Edc9aAPi3wNrk/h3VIZVfYAwB5+Xg9SPzPT+VfuF+zJ8Wo9Rsba1kn5CgYJ/AkZ/TFfiB&#10;4i0CfTbs7E2lPY/U19Hfs+fEe40HUre1uJmwGAGDjv8Al1oA/p48La2l7bIwIORUfjPSYdV091Kh&#10;gQff1496+ZvhF49i1GwhdZc52/xA/hx+ua+roJkv7UYOcjPtz2oA/Hn4z+D7rw3rc91ApSJ3YjoA&#10;M/54HfmvLLC/aa3jjmOSOmOM9e3XFfp58cvhquv6ZK8cQLjJHA5x1/Svyu1m0n0DVprOcEbGI9O/&#10;P8uKAKfiHQbbUrZiEyCPXv8Aj/P+VfDXxM8CHT7ie5jXCfN0zgZGenJxx3r9AYG86IAHPX8/6/4c&#10;V53418KR6jZOdn3gfmx7dP8AAZoA/OzQr2fR9SSVDyh6Dn5RjnHuf8a/Y/8AZo+KzXVhb2cku8BV&#10;HPZh6/h+vavyn8XeEbnR7mSTyiQpz7Hn1/DvXsHwN8bzaNqcFsJMNv5AJHftjg9OaAP6Q/B+trew&#10;oUbIIyev4fjXS+JdIi1HTZYmTcGUjH544r5k+DPikaho9vch+GC5Gfu47HHc19X6fdLew4Y9v1/w&#10;5oA/L/4k+DjoHiGWUJ+7kc+v55J5+uO2e9eQ67pHn2+9OQM89QfTj/8AXx79P0N+OPgxL21a+hTD&#10;L7dvX/PtXwxM6Rl7adthTjnHr+HPHSgD5T8Y+H451cMgB54xkfhXyzrmkrY3TDoAcZ55B78n8sV9&#10;7+KNPWRyVGVP0x7V86eMfDAmV540z7evP86APneVBJlVBwPy46jH4cfSsUE2dwHiPRgepH/1/TGD&#10;61017bPa3DIy5CY78+4/yRWPeorZLHoQcfp/Xt3oA/RL9mHxw0dzZwO5DxOB1wpB754/HAx61+5X&#10;w71oXmmRHOSVGe/J9TX8yXwP8TLpmtQRPLtw6jByP84NfvR8BPGC39hbhpd2Bjg+wxmgD6Z8Z6b9&#10;usZVYZBRl/MdvevyJ+Mfhj+yPEEpVSELYxxnp78cf/rr9mplW6tuRnI/WvgP9pTwdvifUIlAcZJO&#10;PTt+ftQB+a2pwhQWPOOT0zz6/wCFUYFSZDj5gB2zz9R/keldFrlvI0DlBjb+PH9cCuNtJZYJDG3f&#10;H69R9PrQBXurTcz7ckjGcD861fA032HV0Zjty475xk44x2q48YcEqcFvxznjr/KsaSKSzvo7mMEK&#10;xHQHrn+VAH6gfDPUlC213FjnaeB0z1z19/8A62a+9/DmofbbFFbggfn+Fflv8INfibS4kdslCM/j&#10;+XT/ADzX6A/DnWBc2qKXz2BP6cZ7UAeK/tYeEodZ8G3zlclBnp71/P1renNYX8sLAhkZl9CcHnn/&#10;AOv6881/Tp8WdKXWPDN3bsMiSPHTP045r+dj4vaA+l+KrtWTYA7EcYxzxjnt+dAHktkTHIXYkjtz&#10;jA7cCulUJPBlXySOOSMjoM49++Olcou4ZxnPXpjge4rStblo3J657Dt1/wD1/hQBBeL5TEk4yFHq&#10;c+v4V6Z8L7wpqkXO3nBxzjjPpn/JrzS/ZXB3HJOB649R1rpvAV8LXVoiDghsjJ/L86AP2m+E+xLe&#10;1nYcDH557d/b9fWvvDQr8NpIUHAA45zn3r8vvhV4mkNrbRISAAOM+/H/ANb8+9fob4IvTeaWFfjK&#10;9/pxQB+bP7cslvuhYkl9/bsO5Gf8mvyv1KRWibsR1H+P+ff0r9df24NDhk0pLraSQ5HsMg9D/ga/&#10;He9lKEkt97k+4xwf8PzxQBzVxKcnIGfTvz+BrCuiDgAAZHOOnU4/r/8AW76k0hILO5ULg5PQ+nrn&#10;kdfSsu4IPyg5GBnH97HQn8PpjvQBluoJLcDryCRjPB+v519U/AiLffxkNkbh0BH44z+Hv+NfKrSb&#10;GBbGCeRnpxzz6V9a/AFkXUIVJwTn6D6/jx70AfsF8DC8MiLjALL35B6fp36V+jej4/s9WHUr+uP/&#10;AK1fn38Fgsjp5Qxj/Hv9OlfoFoeU04Buy/0oA/FD/gpO7DUdPUDacNk98Z459Ov61+O92jbi7npn&#10;kknkd/yx/hjFfsJ/wUmud+s6fggcH26Hr/8AW/Gvx/vrjPyqefXP9T9cew+lAHK3iDfxyBzn/Cqa&#10;AtGMjBPTvz2I/AVcvNy5J4BH3s1nOwXOOoH4fXP+TQBP5mTswdvB4OQTjp2+tfTPwulAVDkAgDv6&#10;9QOnrzz7dq+VULl/l5PucDPf/P619I/C+bCW8YyWLgeucj/63XvQB9w/DyzaSYTjoM8YHt2x3/Gv&#10;0H+DtnOcOOQSOfr+Jz/nivi34YWg+xCQAAnj9eCT/Sv0V+EGmSJZQyADBGTxjv8A5xQB9H27vb6O&#10;7scEqfav58P24NeOq/Fq8iVtwtUWLB5wQBnHp+v1r+gbxHcxWXhuV24wp79fx4r+Z39oXV/7d+Je&#10;u32/cDOyg5Jzjvn8cUAfJ2sICx2sDnj/APVj9aykXkBhgDjsO/b8q0dXMZkI/unOM/kc+30+tZds&#10;7OgZzgjHABPPfnjr2oAlklaJ24zx+ee+Ov8AnirulMJpwMknjoeuPT/P8qxr1g+878njHUemfyrf&#10;8PwK12jrkpn2+vXHbP8APpQB9SfD7TxcrCZBuCYbsfwHXHp/M9a/Q/4b+HY7W1iwBkIGPHc4/wA/&#10;/W5PxT8JNP8AtMkHPVwOnXAGa/SL4f2kVxLb2sKYMu0fQL1Hb/8AV+VAH298FNES2tIp9mA6hh/+&#10;uvdvEV+mm6Pc3TttCKcn271y3w90n7DpETEYwoAFeW/tReNYfB3wz1O5M4hleIovODl/l496APwb&#10;/aE13/hMvid4h8QXDjymupEi5/gTKr9eK+UtQlzOVQsUHt0HXr9eePxr0n4ga4rymKNwTIGJOepP&#10;OT79fxrxaa4DP8oyVXjknjr046Z5oA0WmCo/8R7+vH49+lUJFkkcIT1YHpnJPXnP9Bz2qFJgQ6vy&#10;uAeDyc9efer+mRfaJlG0HGOnPXpz/noaAPdvhNpMUTi5J++Qvp/h0/yK+jNRud4EUfQ8D24xjGP1&#10;rx3wDbx6fZxRv9773bnt0+p9a9KsfMvrtcnJZsAdcMT6+3f/ABoA9I8FafEswuieV+VSevvz7468&#10;8V9t/CzQBPNHLGu8IQM88t7dK+X/AAbplu89vCi7tmce+P54z1H6c1+ivwm0SRbaPy4fLU4IyBwO&#10;3b/IoA948Oae1rbqGUDABP1+lfHP7avxej8G/D+90iyuANQ1VGt4UBwQp4d+Ow9a+37+5g0jS5bu&#10;5kVViVjyeOnWvwR/a0+IVr478eXdzHKXsdMBggzxnaTuYDpyentzigD89PFEgh818guTyRxn3/8A&#10;1ewxXnKuJnJbAy2f5dePz59wa2PFuoRy37wxNwWPOeuOentn6fia5+AhU80HH4+n680Ab6OibUJy&#10;3QZ5Bzkf/q/Ov0j/AGSPAiJBFq11CAXYSkkHO1fugn1NfnX4F0qXxV4nsdMjJw7c8Z4HJ7cj/wDV&#10;X7bfC/Rrbwt4QgiVdjyIMZ4woAH4dqAO/wDEmsLBE65xgevTrwRxmvk/x94jMwlCtk5PP8sZ7Zr0&#10;/wAZ+ICA6ocoQec/p1/zmvlfX7x76ZkDAEntzg5/zzQBk6bDJqmpAMSVJHHqe3P155/pX214B8LD&#10;QtLJaJFePZJMWYndIMlExz0xkjtgd68l+EXgyC4D6ldIrEEJCpGcuQMt+FfW/hnQdO1fWUhtiz21&#10;uQN3Xe3dj6kn9KAPUPhZ4Xngb+09+Z7smRicZ5zgEnOOuTjp2r6itFWytUur0EmKMliWJ25zzj+X&#10;tXJeGtAh061iRdygHLDj8Bz+tecfHr4nWnw/8Gaje3LlhDGGYbj8xb7qcfr6UAfHv7an7Sg0PRrr&#10;wj4fnP8AaN2rQIkR/wCPeLozkkfeI/n1wMV+M81/JcNvnbeR8ueOTnJ/x+prqviJ8RtU8c+JNQ1/&#10;U5AJb2Q8KPlWMdFBz90DHHr1rzd7ja6qG5Ge/wCWR+GPbj3oAtvvCAYw75HJ6+nqeM9v/rV3ngPw&#10;Tf8Ai3xDBp8Q5fBcgDCqOvrzg4FctpVoZzulU4YYUY7ZyT6/Xmv0q/Zd+F8NuP7cv4cF1VyxB4jz&#10;wuT3J6+w6UAfWXwn8H2XgnwvAlvCInkjCrxgqg9R7jk98Yrp9d1ZYIXJbgfh/LvVu/1AQREgBcfd&#10;HQYHb+X+cV4L418TDDIsnOPX8v8A9dAHN+Ltda6ldY+nXHt+v+etcLb2rXdwoHUn6/X/ACOc9Kry&#10;zy3E+F+YN6D9fx7CvVfB3h5mZJZRgDnJHoaAOv8ACPh+G2gFzKMBBknn06nnnOO/tXH/ABD8Y3+p&#10;XcPg/wAKhpLy5Jj+U42r7n1buc8DuK0vHvjOLQ9PTS9NXzrqf5UjU43Y4yR1IHQY716L8Evhitgh&#10;1vWkWa9uPnmctl8nkRKf1fsBgYoA6T4G/DWLw1paahIonlumzgKFEjqMHJPOwEcZHPWvsbS4IkDr&#10;NGJHGMsWJ5P8PGBx7Vl+HNNmYI7QIFGNoGAgXttHp6e1ej29nHGm5yCA27jABPf8PWgCGFYIUa7m&#10;O1EGBjgD1x+XWvzL/bV/ajn8M2reA/CFx5Wo3KlZJFYFoo24OP8AaI6HqBznNetftcftPab8LvDs&#10;ulaLKsusXivHbx7hyw4Mjc5Cr/8AWr8Cte8R6n4h1a51TWLl7y7uXLSTSElnLc8e344x0oAmub2W&#10;+l8yRss7e+Tk/MQT/Pj8+avWgAI7kEkt+mOcVk26bVMhAcjChQTyepx6Aeo+nPNfQnwZ+GM/jXVo&#10;7u4jDWUUi8YyrsMe3IH86APYP2e/hMNRuYvEOqwdMNEz87VyMORjn2z+XSvujUtTtdHsEs7QBFjU&#10;Bf8AE+5/yawbZdP8K6RHp9mFUovzEdCQOcfTsPSvM9X1qS/nIV8g9ec/T8/T60AS6jqbXs+5nwo6&#10;cdeeP8PzrQ0fTJr6cbVwOPx9+3X3rG0mwmvZFiHI/qfw6elfSHg/wuI0QuuMY4x1/H/GgDW8J+GU&#10;iUHbknnkevt/h717rpOmiCIMw64we2PaqWj6WsCKSuDwfbP5V1Q2quOgH6D60AWlbaBg8D8P1rK1&#10;DU1t0bLYxnvnFQajqEcERJbpnmvj74wfGF7OVvDvh3Nxfz/Kqr/POcgDucUAWPjD8ZV0xDouiFrm&#10;/uD5aJHncWORnPp6muF+HXwu/tS7fxF4pga6vp+zP8u7sigckj09eSe1O+GvwmvruceIfFlxunlY&#10;MTjLcnOOnP8AsoPqx7V9zeFPC1rpsStDDiQDktg4P5fe9cfSgCPwn4Ug0qNJZLWNM87VycN7nuR3&#10;b8K9StlAAbb1yR8uP/1D0FRQxwwBFYlzt49Kx9Y8T2ukWzT3JChQfl7kY5Jz24z6YoAt6rr0GnW7&#10;TSNsSMccAlvpX5vftDftFXEstz4a8KzqHUFJ50wSmR8yIefmHcj6A5rnfj3+0vJr13P4b8KXDJBG&#10;Ss9xE/BHQxxEdB/ebOT0HGa+HNS1aeeUsTgknCc56/5/nzQBYuLtQXlcF3fJ+bOSSevU5r3T4QfB&#10;7UfGN3DrOugx2IIYI3RlXozDjjocd/TGTTvg98ILrxRdx6zrseLRCGVWXgjrk+nOcDv9K+0bm+03&#10;w/pw0/SwI1jAHygZbAxk47j0/CgCzPd6b4c09dM0lQiJ3A5OO/t7CvNL6/ku2LMcgZ79Of8AOP51&#10;Bd3815N5hYkbu/qeDWro2jy3kyuUyD2xkj8CelADNK0yW7lXAyP8+v15J/KvbfDfhpVVHK844z/I&#10;1Y8NeFxEiM6ZbA7dOc/5+lezaTpIiUfLk/r/AJ9qAIdJ0ZYgMj/6w/yK7e3hSJcYzjrTIkSNcKMY&#10;p0twsY9PxoAtNMqDOemfy9a5fUtYSLODx/nrWZq2tiNTh8fj+vrXkWveKVUOA2R/nmgDb17xKsQY&#10;l8D1zj9PpXims6+9w4UE49R+uOPesnU9Zmu5G56/yz2z69RWZbW017MEhXfnnvzx6+3r096AFXzJ&#10;pCQclvy9Bkd/T+VdEkGn6DZtqutzrDEi7iGOB9SePwA5rF1vxDovgixE9y/n3zriKNQGd29FHp2L&#10;HOO1eTJ4U8Z/ErURqfiyVrPTQwaKzBJUem4H7x9TQB12oaz4g+I8j6doM/8AZ2isNrTHIkkU9lH8&#10;K479T1Ndl4R+G0Fmy2Wirhgf3k2PwJXr+fU9uK7/AMH/AA0ljiji3GOAEEgAZYDoD2x7V9FeHvDV&#10;vZp5UEYGfb+XSgDnfCvgeHTIlM/7x+MsQM/SvWrLT4VA+TgeoH+f8/Wr9rpqQqHfqK4rxr470fwf&#10;YSz3VyiFFJ647Hn/ABoA7HUdStdHtHublgoQH26ev4V8LfF/9oS4L3GlaBMAq/KzgnC8fqfavG/i&#10;n+0FrHiqV7LTZ3itZMr8pIaTJ4wew/yMV4/oXhnUNceK9u8mMk7eMlj3Ea98fxMeB3JOBQBcjbWP&#10;E967u5lMg3MzsR1HVz/CPb8AM16zoPh6302Nd2XdlA3Y2sw7gAcpGef9ojrir+k6Pa2UaQWkQ2jH&#10;uoI/iJ/jbp8x49BivSdG0Jpn3spyepOcn3/z+tAGLp2kSXkyqEwBhVwAAoHoOwH5nvk161oXhZUw&#10;zrnJzn6dvWt7Q/DkUO3C8jnpj2+tei2enpEq5HTFAGdp+kJEF4wR7dDXWWtssQ+UZI/zmlWMIBjj&#10;t/n6U55xGNxOAD+NAFwSKmQeP89azrjUkiB7n2/nWHqGriNTtfGf8a881jxKIgQH5wfTn9aAOo1X&#10;XwgPOBzXluseJMBxnJx6/l/OuX1XxE8rmMNnj+YrkZpnlJBbIOPr9aANK81aWdiS2AfU/wCT/nNZ&#10;RheXDHjI/HP6fz64q/YafNO4wuQfyx9K77SvDLysA46+3HP/ANagDldO0KaZgNvy5/Mf5/z6epaN&#10;4aAVPl6/riuu0fw6sYX5Ac4/Cu+sNHWMKCB8voKAMLS9DRFC7eB7ZrtrLTUjA3L0q7DbpGOB/n61&#10;M80cClmIAHfI7dzQBYjjWNeBj9O9ZWr67puiWr3V7OsSICcsQABj+grwT4u/tF+DPhnYu95eK9zt&#10;bbGhyx/+tX4+/Gr9q7xx8Rri5s9OmktrA/KERmG7P971+nQUAfd3x8/bT0Tw15uj+E5VvLv5lZlP&#10;yr755BI9AD9a/K7xZ478WfE7UpLvVLqWQTMfl5PfoBx+vrXPeGfCHiHxbfcxPMWIwWB5z3/D0H/6&#10;vvf4TfsxSSrFe6tFhSQdpXOB7E+v0oA+VPBnwb1fxJcxxWtscsRyRj6n/OK/QD4W/s22ejCG51KE&#10;SPwcEDGe3Pt/kV9V+DvhhpGgWqR2dsquO+BkfpXrNpokVuQ0gAUe2MUAc34X8JWmnWyQxQBAABwO&#10;n6flXftFZ2MfmSkIoFczrXi/SdAgKySqD16jtXy544+LF/qcslppjFR65PQ/T09MUAe8eLvilpmi&#10;QtGjguBwF7n6Z618meJfGWr+J7hpDK0VvuOMnr7jj/PGOeaw4bPUNUmLzFriZyOpyAevT1r2rwr8&#10;LJblkutYBAOMJ3II4z2AB/8Ar0AeRaB4V1LWZwthAeCNzNkEg9yeo6e59epr6Q8J/C6y05I5rpBc&#10;XK/xHoDjsPf1Feq6N4Zs7CJIbeARqB0UYrt7WwjjwAMH6UAYOm6IkIUAYxj8Me9dXb2MaY7D/GrM&#10;aKmAQM/WpS2wE5yOvX9KAJUjVBxxjj/IpWdVXr/j+VZs98seTn/PeubvNbRWOHxx/wDXoA6ifUEj&#10;yAcEVzV3rKx57iuO1DxAihsSYx3z7f571wGp+KFjBIfJ5+v4UAeh3/iFVB+fgdeev+e9cHqfiZVy&#10;2/n0+vf/AOvXl+r+MANy78D+eP8APSuCu/EUlwSVfJPv65xQB6VqXik/eL45/ED6/wCR+Vee3/iG&#10;ackK2Pz9e1c79olum+8zF84/D06Dv+tXbbS7i5cbV4J644/njFAFBp5pTljkn1Oc+n+FXLXSbi5I&#10;Ownd1JP5/wD1s13WleFWZFLx46/5/GvSdK8LBcYTrQB5npfhR5CN4449ce/HTnvg16VpfhVEwoTA&#10;GO3A6cn/AD716HYaAkYGE5Peuus9HSMKSvTH50Acjpvh1UwQldjZ6NhRkYHP4HvW/DZLH/Dj/Eel&#10;aEahe1AFO3sUixkAf0960o41THGR9M8Um5RnB4/ziqs96keeeaANAsFAz2/z/kioXulXv0+vp+P4&#10;1zVzrMceRuz9DjpXMX/iBUDHfj+uaAO4n1RIw3I4rnL7X0GV3/5+leUa94603S7cz3VwFHuRz+Z/&#10;/XXyL8Rf2otJ0sT22juZ5RkBlOQO2ePQj1oA+z9f8c6dpkMkt3cJGijPzEAV8ffEr9qvRtIimttD&#10;cT3AX5TztDfXH+Nfn947+NXiDxFNK+oajIsA4EYY4/Hn8cmvnfVfFF/fs6WgK54yScnjrnJ5xQB7&#10;98Sfj74k8Su7ajfMsXXYh556D8s/nXzTf+Jru/c+TuBfPzMST75Bzj8Oneo7bw5qusTgBHlD98E+&#10;w9q938C/AbXdbuYlNsyI3TPOeOCB70AfP1jod5fyqGG5myemTnIHQ+31r3vwT8EdY1q5izbHDYO0&#10;9fU8dPyr9Bfhj+yxaW8cU+o24dj13L7duPU89+K+0/C3ws0LRIkWO2QFBgHaP/1mgD4Z+GP7NSRS&#10;JNdw4xg/MOuPyxX2n4V+EejaTEjiBTgdx7ccnnNerNHpmlQncACOeK5q68SXVwTb6ZEXJwOO3+fq&#10;KANV7PTNHhGABgcAVhza/NMzW2nxZYnjHpWrp3hDVdVcXGpvtVsfLk16bpXhaxsUVUiBYd8Dn9KA&#10;PMtP8L6rqREt6xVWxx7fT3+tejaV4VtbNVxECRjk8128NnHGMAfp61cVEX2PTpQBlW+mom3jA/Ot&#10;SO3Xr2pxkVRx71E1x6HigC4FRRSGULxnIrIkvVGcHn/OKzptSVQ2WyTQBvyXSqOTiqMl8i5OeP8A&#10;PtXKzavgE5/XJ/nWDca0E6vzQB20upqM88GsW41VFGQQD7muBu/EC454znv/ADrkrzxKsecvjPTn&#10;P5UAenXeuLGMhs/z9vzrmbzxB8vL4/TrXk1/4ryTh845xn8/XNchfeKHOWDnJ9uB9PpQB63eeJkT&#10;d8+ev+f8K5S+8Voqkq2c/kP5dRXkt1rs0meSFOf4unPX8P8ACsWW/Zmy7E++MZ/zxQB6Jd+JnYHa&#10;evfOMehJwR/n8K52fV55SRv4J/z0rmkknm+VASD7H259Petm00m6uj8yEY+vT/Pr3oAia7kLBc5/&#10;+t7dfT6fWnJ5snyryBnsc59T+NdRp/hd5CMjcQT2z+ePpxXa2PhZfvbMk9sfkT3oA8wi0m5uOo2j&#10;68H349On6j0robPw2xILDcPX6fga9btPC8YwxTJPbr/+quqtPDqr/BkDjoP8KAPLrDwqoO4oADn8&#10;fw/r/OuttPDiZAwQfpXpdvoSjGR/9etuDSFC8Lz9Qf8APtQB57a6EBj5efTtn1/ya6O20NRjcuAO&#10;3sTXaJYwRKN2Fx/SsHWfFOiaFEWuJ1UpzyRx9eaALEOkRrjI9euf8KZd3em6Yhe4lUY9/wCdfKnx&#10;K/an8LeFhLFFdq7x5yEP4+vXHJr89PiN+134h1y6mTTbhoIT6MVJ/I54oA/Urxt8evC3heCQtcKW&#10;TooYZP8An1r8/wD4o/tlXsv2i30U7cbgG3AfTsD+XQV8H658SdT1QO15evIx6/MT3yQef89q8d1X&#10;Vp9QkeK23OT7E+xzQB6d45+NHiLxLNI1zeMQTwCxIz3/AK/55rxK41K8vpCSWdyc8E56cDj/AB9q&#10;7bw/8M9f8SyJiBgj4P3f1Pv1r7E+Hf7K17qUkUlzbEgYP3cgdOSSOPQflQB8L6X4P1TWJAscR54x&#10;05POBx719G+BP2ctb1uRN8BYNjsRjPbPcGv1C8A/spaLpqRyXlsHf5Tyvr6H6e3qa+uvDPwr0jSE&#10;iW2tVj2Afw//AFqAPgH4YfsmWlosM2oQDKcgY/n1/wDr/rX2/wCEvg5omjW8SQWw3IB2/wAP0r3a&#10;z0a1tEAAA7dKuNc2lqBtxn6e9AGLpnhi2tUVVQKB7foe/wDOumit7a2xyP8AP5d65+51tQMIwHXk&#10;57VhXWujkF8mgDvHv4kBA4I+mKy5tWHJJP8AT6V55Pr4IbDjHHp1HesO48Roh+ZgT7n+lAHpU2qj&#10;kk89PT6msmXWlA+UgV5Xd+JwuQr/AK8fz6VzN14qUA4k59/WgD//1/zWks4ZcFlyTzg+o78fr/8A&#10;WrJaOSBwDyhIzknp0Ppn34+lakE6ShsEZBIOSDxmrzQJcgBwAeB0yB6Z/wD1/WgClCsN0oVgAw9f&#10;Tnr6j61jXunS2rAoMgEnpg/hxV0LNbSgqcA9sjn6n/P0rSiuop1CSBSMdfU56+/HP6UAZukeJJrC&#10;ZWVthABwOPbpx+eK+t/hb+0n4v8ABNzG0N1JLbqcmNicH8O38utfH1/p6DfKgyCfXn3+n+fWqEOo&#10;zQSBA20Z9c9O/wBfbv6UAf0YfBj9sDQPFKxWuozLBPwu1iOST9cdfrX3ZofizTNZhR4JQ2739q/k&#10;Z0fxNqOnvFPZ3JgkB3blOCP89+vWvtn4OftbeJvB1xBa6zfm4txgfMxYqBjjP480Af0brIjjg5HF&#10;Oyf896+LvhN+094V8aW0KC9QSsB8rN3/AMK+r9O1+x1KISW0iuCB06UAdH79KrT20VzGUlUMDx+F&#10;IJlPQ1OHBAxzQB55qvhmSAtPYd88de+ePSsm20m2viYrpcSD6Z/MivWmw3XmsS+0mOf54jtYelAH&#10;iXiLwkYATCMofTj6e1eG+K/hvZa3A8dzbA5zjgcfjj1NfU+pHULdxHdDfET97rkZ7+lW4NC0/Urc&#10;tGAGI/Lr1oA/GL4s/s3x3MMrWcAwM44BOfToOvfr+Nfnh4z+F2q+HnkEkDAJnqOPqfyr+l3xR4EL&#10;bxJDvB7gdM18r/Ef4K6brlvIhtVVsEAhOufy/wA/SgD+bXUtIuLW7LPAAP5j8MdR61HFAZBhVBYr&#10;9PT69+x/Sv0i+K/7NOoaZ51zYwlkG7+EDr7c/p+VfEniHwNqmj3ThoXXGexyfp06fyoA84kglhGW&#10;HB288jOB14zWxY3LbzGxOD+p/wAOn+eKkNs8Q8uf5QegPXPqPX6dqrSwLEQUAPvznH4fz/nQBPd2&#10;iyEOmPXjqM/TAx/X1rIDtbnryOhAPP8An169M1pwzNkqCevPbjtRdW5bDx9s/T156UATWWoTWjma&#10;BypIP3eMD/I717R4P+LeraTPEvmldgXa2Tnj1OeP6184Su0Ejg5BP4fh605L2VTkNtGPoeD0+n/1&#10;+aAP2m+DH7V01sYrHXZvNQjkt1POD9cZ9q/Rnwh480TxbZpcafcI5IB2555H1NfyzaX4mu9NuEdZ&#10;2AHTBGPYH0x0/lX1b8J/2jNe8KXtv5V4+wMMjccEDqcfyoA/ooaNZFBXnP8AkmqyxPAwaI8e2ema&#10;+Vvgz+0voHji3itb2dYrkqOrcH6dK+u7Wa2v4fNgYMD7/wCfWgDe0vWXVBG53Ae/+NdbCtreKAcA&#10;t/n/ADmvO/sjq29eMe1alpcypjBwR/OgC/r3huG4gbanJzXzF46+FNjqsEgnhBJBxx375r7CsdRS&#10;4j8mYc9Oap6hocN4m4AY+nSgD8IvjF+z60U0strCQhBxtHH0PpXwz4l8AXmgTSJIjYBPv+PXj6V/&#10;Sl4y+HltqavG0YYNntx7ivhj4p/s/i6gneK2UscsBgfz9un60Afh3qGnlN7RHBB+ucf/AF6wVeeL&#10;KscAnp0yB16ccdTX2N49+D+paPcTARbVHP3flAzz/L1r5n8QaDc2hkDRknPp0weMf/WoA5d8TMdw&#10;JJHUjGM/j/P/APXiXEZjYMCAOvfn39Pf+dWmaWMlZDgnoM+vamNIWJjORndnjqM49c/p/PNAEMN0&#10;UwcnJGM8/wD1/wDPrXTaR4lvtMuFns52jdOQVJ/p/nt9OKmSUZIPXj/IqmtxtYqGIK5H0yP/ANdA&#10;H6l/s7/tk654RuoNN1q7aa2UgY3YAHTIye9fuD8I/wBoPw5450+Ka3u1csASMjIOOmM9K/kHtb54&#10;yCkpUHI64yTznivor4W/HnxT4A1CKe0vZURD90McHnPPP/1hQB/X8s9tqMAZSGDCuI1PSZbOU3Fm&#10;CBnJH5Zr88v2d/2zNI8V2dtZ6tdql0cBtzd/TB6/5Nfo3ofijTPEFqksEquGGf8ACgCXSrtZlCyc&#10;P/n6VvzbSh4HP+e9cxqFi8ZM9mcEc8dOnSq1lqrMfJuGww9fr2oAyvEvgSw1+2kWaJWDA8EZz6Ef&#10;41+bPx2/ZltZ1mvdMgwV3HAH+c/j7V+sUUm6Lrn/AD/n/Gua1zQ7XVIWWRAxPqO/btQB/Ld44+G9&#10;5od7KksHCFucYPuc/wAua8L1LTPnKkYbsMY/L156D61/RH8Zf2ddN161nubS2CykNyAOp7/ga/Jz&#10;4ofBzUfD9/OklqyIhODtHOO+fQf40AfCV/ZOFYqME4AGfzPb8/8A9dZ6xvAWGAMdBzxzgZ6A9O/4&#10;16xq+gPE7qy5xjgc4HbHsfX9K4y70plY84UZ4bj/APX9KAMddzKN525x93j+fB60wJ5QD7cbsHv1&#10;9AP/AK9NdHQDjkevb6D/ADzV+NUmiET5B9+pAGB+P+eaAJtH8Q3Om3CSxSMjg9fp2z/nivsP4YfH&#10;qa02WupSl04A3fXr1/z+dfDs8Lwg4Y4GTnrwPy/zmlt9SlhIZHOVPbIHX88cUAftXoPxGtJmjvbO&#10;UAkK2ATnqOvT+f419r/Cn4xwXJigeUFxjOT1+vt+Ffzx+DPihqWjzRpPckoWHUnp3xz2/H6V9geB&#10;vi2IbqK6hudhypKqxPQ96AP6O9J1201a1VomBJA4z+dT3NokyMMZz+Vfnl8G/jpa6nHHbvc4lHUF&#10;uvoMev4V90+HvFVtqsCHdkn/AD7UAeQ/Ez4V6X4psZYLiBX3Bu3fsc4r8i/j3+zG+nNPd2cGQGLD&#10;apx369j9a/fia3juF6ZB/wA4ryrxx8PrHXLKaOaBXDKewzzmgD+TbxJ4SvdFupI5ozkZznjgDjHr&#10;/hXnV7p21iQOTjn1HQc/QdP/ANdft38dP2aUzPc2VqpI3bflHXHX6deK/MXxl8O7nRbuWB4zGBx8&#10;wHOPTtn+X40AfMMtsUJLDAAyDjj2/wD1VWMIzuYYK+oAzj/9degapoktueUwAOM/Xn/P9a5u7ikY&#10;tuGB06kjgdSfrQBy81r1UAAAjtzz1/yaojdGwPfJOOeef88cCuq8j5GOccD69cdB0/r1rLvIGWPK&#10;gnH049uentQB0vhPxhe6DexXNtKyGJgR145z+dfrx+zF+0m+bXTdRueuBuZuvHFfilHuUqc4zjPp&#10;nr05yc8da77wl4svvDV5FcwSkGLnAJB/l1Pp3oA/r58BeOrXV7eJ0mDq+O44zXtLJDeW/wAvII9a&#10;/Bz9mL9pMuINPvrkkkD7xPB/HPHtX7E+AvHNrq9pFsmDh1GOf1oAzfHfgi21W3ljZAcjuPfr/wDX&#10;HOK/Ov4nfDSbR55WjjJQZ7dO+R69+M/nX65XCx3i8DcD6V418QPAdpq9hInlhiwJ7dxQB+G/iTw4&#10;Ji0LAYB59/8AOP598V4Z4x8Bt9nZ8A5bgYPp68dP6e9fop8Svhtd6HdTOsRCA5B25646/jn+deH3&#10;miRXcZhnUMee3U+/17UAfmLrXh+a3laJoyAc8kf54/T+Y4yS1eIhRxgnufxyf8/yr758Y/DuJgzx&#10;x8HPQHj/APV2r5e8S+EZdPmY7CADxkZ4oA8LuFVdoYZHr0J9Pp19T+lSaZqt1pV7FeWshR4/mHJH&#10;ft/n6Vt6nZNGGDcEZ46gfl7jof8AGuOuchyucFfX39OMUAfq1+y9+1Jf6VNBpmoT70UqvLEcDgZ5&#10;9c9fpX7p/DD4i2HijSIrmOQMGAwc55IH61/HNoWu3WhX63NtI0eD/Ce+f8//AF81+yH7Hv7Q0swh&#10;0u+ucH5V+Zj19O3X1z2oA/fSJ45VLA5z2+v+fwrzfx34JtPEVlIkkeTg446HHb60zwf4mXUraKUP&#10;vDDOfXjj869QRo54sHkGgD8ifiT8O7rw7qMrqhERyc8n8x0+g+tfP3iDw1DqELRuuSQcZX+v8q/Y&#10;z4n+B7LWLKXdCHZlPQDOev51+bvjfwvcaFfPAyYiDN1Hbr+XpQB+anxH+GCnzJI4s4B7cc9jgc+o&#10;P1r5A1rQLrTbh4ShTGe3UZPt+tfsTrehWupQlZB69PccAetfIfxH+Gqb5biKMZxjG3P+fzoA+CFL&#10;W8pkRtpBGD7/AJe1fb37NnxruvDupW1nPOVHmDjPQewz7da+V/EHhqfT5JE8vhSQcH04/Dp0rntL&#10;vbnSL1LiI7SrBuuCCPc4xQB/Wz8G/H8Ov6PBcLKGJC85znPNfUFrcpcw8HII7Hj+tfz8fsn/ALQk&#10;ltHb6de3HAIUfN+f0+pr9oPA3jaDVbSKWKTKt+h7ZoAv/Evwba67p86SJuLg59uOP8K/NTxl4Wm0&#10;HVp4X4RWyOgwp64xX68kJqEBzyCPwP8AnNfL3xf+GqalbzXNvEPMAPIHJ9vxxQB8C26s+dpwQOfx&#10;6A1zuv6Ol5E8boCcfn/SuouLGfS7+S2ufkIJGM9++euM5pt7CWRmUcYzhucntk/5+lAHxV488A+Y&#10;ztGmWPIPr6jP8s/pmvm/7FeeHdVF0hIZHGeSD7/keM56YxX6VajpcV8rJKnPA6D06/lnmvmv4heA&#10;w4eWFPUqQMY5oA+nP2bfiyWSK1km5GBzn14/H8/zr9dvAfidLy0gbdkFV9PrX80vw/1m+8K65Gm8&#10;xhGHY4P8++fbpX7N/An4lJfWNtFJLyQB75/P/PpQB+iGqWlvqVmyMMgjH44r8vf2k/hZ9nuZdZsI&#10;gMuS20dfqR/X3r9KtF1VL+0Rgckj1659K4n4heEoNb0yaKaPeHX2Oe3WgD8TdMuHRRExG9MdT29Q&#10;Mf59K6nfHPGVc8kcfXHQ/n+FSfFrwffeCNdlaCM+Q7En06+g9R/ia5DTtQZ4gznGe3c/09hQBw3j&#10;3wVb38UkixY+Uk/L+eP/AK9fKBsLjw5rYmUEYfHoTjp2x/kelfoFOPtcBSQFiQR2Ocn8sfSvnbx/&#10;4URyZ4UDHJzx1PoP88UAff8A+y742jv9Higdxu449+hA568V+j3hjUQdvzZB6Y+nQ8V/Pz8FPHF9&#10;4N1qK3kkZYQwOCeM55/D8K/Zv4d+ModXsoZYXBJC5oA+h/FNgmqae8bANle/P5/zr8svi5oNx4e1&#10;uVolKozHp0yOwH196/VvTJlv7QKRkn8a+Vfj54Aa+sWvYodzIScjtx1/z6e9AH5xXkr3NuA+AcHr&#10;1/wP5/h0rhNQgSVXjcZOMjof/wBXtXpd5CLcvbypgDtjpjpyelcDqQjjlZVAHIPX1Pp9PWgD528Z&#10;eGot8ssacNnHHJz36HqP/wBVeO3lsYi0bDj/AOuOf/1V9ba3YieJwVyTxk+vbj3znmvDvEGjNlzG&#10;CufyGO46fhnpQB554XvP7N1uCQttAdQfz56Z4+v41+z37MvjJZILeEy5PBH/ANb8sf8A66/Ea8WW&#10;yu1ZjghvXA4POfxHNfen7NXjVre/t4xKQSRjOQOO3oc+meaAP6CPD2rLeWqc5JUfn7V558XvDyar&#10;oM67MllI6dv/AK2fyNUPhdrK39rbszZJAzgg+3X/AD+NezeIbOO+0xoyMhlI+n6UAfh14n0Y2N5P&#10;aOuACRjjPPbH4evtXiOqobWQn7p69+3X1A49vpX2t8bvDbaPrk06jh2OR0GPavjzxUixys+3t17d&#10;+nXkcYoAzrHUFkQo2M5/Ttk+pz/npWpcQxyx7lGSvfAzngj/AOtXBxS+U+/dzkfQc8GussbzzYwp&#10;OGA+h/Lrx3z/AIUAfQvwmvjHcpaAkE+h6Ee3+evav0m+FUyhUVjyeQT345r8rPhxqa2utxqzYORj&#10;t2OeOp9a/SH4a37mSDD5yBn26f40AfVXiG3jutJlQjIKEdB6d+tfhf8AtS+Ff7M8SXNwqALI3BAx&#10;j/64/wDr1+7aJ5+nYYkgr9a/LL9sHwwZd94iYA549hzx9B+PSgD8lbmEiQkHGfbr/OqW7y255IHO&#10;ePf2/M/lW9qUXlSkgZJJ5x/SsKZgU4OQOucHOT0HFAE1yQUJA6ZwOvfuOPx/rTPDc5g1dGHQMp9D&#10;1570kL+ZFsc8k49wPf8AD0qHTt0WqRlAykNkY6e/X/OBQB+q/wAI8Np8Em7I4HTknj/OK/Sv4ZKr&#10;acvbcOP/ANX5/pX5efBa9LaTExOQNvr/AJ6V+k/wq1HdbpFnn65/DpQB4H+2RoiXHhGWdxkqc5wM&#10;/Xk1+Deujy5XRyQwJBz36H9f8M9eP6IP2rNNlvvAd55Y3ZXPt9fwr+dLxi8tvqM8cnJDEH6jGTj0&#10;HT8KAOYeQLnbkEDnp1J78496qTfd2v1wc545xk8+3FVhLnAJySO/OMdPxNN8w8q55OPwHcf/AKqA&#10;KjhVkzgDOMDPXtnj619X/AmRBeoCfvcf/r/x+vHSvk91cSB0AAXDD1Pf6dP/ANVfU/wLObuFE4Jb&#10;seR6E+/HAoA/aj4EShhGoGQMdcdO3QD1/Sv0K00408Httr86fgSoRoCDwevI9c479c1+iGlgtpi8&#10;4+X/ADmgD8OP+ClL7tb09PulVJP/AH1n/OP/AK9fkHcyKD1yR0/+sP5/h7V+u/8AwUuhlXWrKRTn&#10;cpXHU5Ddh/I/TFfjq8q7jkZf5ucHv1Bx6DGT+FAFe7AADsQABg4+6R19c/5/PE3AbdnAI554Hr/K&#10;tSZiVORkAHIA5H061hyMFwp6k444564oAsAjJReDjqe49D6evqK+g/g+TeXlrarwS45H+PQ4HH/1&#10;q+c/OLhmkOT2PTHY17z8E5nHiS3wxCbwT6EDjP19fxoA/WbwLoj2GnW3cOc8YyOenP4HrX6FfCvz&#10;YrK3iUcqo64PB4H/ANavgnwdqKXNvZ20Zyy475xjrk/U8V9+/DRtlrFxgbR/9bn8fpigDr/i3rUW&#10;keDby6kO0xQu3XHIHGDzj61/MV8RNSN74gv7hzuZ5WOe559MjpX9Cf7T2qCz+H+q7nIHkkH6HH8v&#10;zr+c3xah+0vKp5LHdg9c9T059TQB45qjfOx5HHT0PqOn6c1mxTNHGXJzgf3sfl+n6VY1OULK245w&#10;exBP4VivMNn7s5HqeOnQcf8A6s0ASymWaQrkk8Z9u+Pw64716D4ZWNrpEOGIIOODnv8A/XH/ANYV&#10;5nDOVbGduT175B/xr1rwFbvPqcScbWbGBg5AHX8KAP0N+DGilbeKZ+Aqjk/1X0698+ua/Qn4TafM&#10;+r2+2PcsXB46f0/+vXyV8J9LNrosBC/Nx7YGOBjv/hX6L/A3SAZluZFBJPp1x6DqO9AH2NpCNHp8&#10;CsMEKK/JT/gpJ8QBb2emeE7eTDTu0rjPOF6E+vev1wuZRaWDy9BGmfyFfzSftw+PX8W/F7U0ilYw&#10;ac32dMnIyv39o+vpQB8Ya3qf2hmkLchvz/D/AD681ynmNJgqM4GPpyTgd+T/APW4pl7cqVKgZHIy&#10;R09Prjv6Vn2kzs43EcHP5c8dhQB0XEUZUkktj6/n047113haBmlDMuSecdcDsf8A9f1riTMjAbTg&#10;HueR/wDrHavUfDNuIYlDDkkc9ufqcfjQB7dojmO3Kr7Lkjrx/SvaPCVjgiYnBQ46/wAR6/5P5V4t&#10;4cjNw6xKuSW4zn5j2H69q+o/Bnhu4uJoIgORy/HfOTnr+FAH0L8IvD0N1dxSOpchivTPX0z0HFfp&#10;X4Q0mKxsECLtIUYz2zXy18JfCc1g0EWMb1Em4L0I7V9kmSGx0wzO2Pk7nGPT6UAfLn7UXxFPhHwp&#10;c28c+JrhTGFGOMg5JFfz2/FrxOfNuFifcWbli3OWyT/h3r78/a5+J6+IfE13bW87G3tjs4fqVyD7&#10;elfkf4z13+0r+RUPyDK/U8Dkn8cYoA4ks1xMd4zknkkZz3I7+vSpJXWMoiHIJ7DOOO3QdB+dVWZk&#10;BVfvDOMjjOOvr+XtU2l28mpalDBGQS8ijg54JHP4/wCc0AfaX7K3geTUtRTV5EBJYKCcjaODzwM9&#10;+1fpbrOpx2FkLaPhI12AZ5G3jv3r51+BOgReHvDaXTBQ0SBRn+8w5JPTviuv8U66XYojDA98/wCc&#10;f560Acn4j1FrgnnJz24+nfFcj4e0GbXtVjgVSGlbGccAd/z/AJZqG8nku5RET8rE5xz/AJHt+le1&#10;+ANGmsUS6MG55dwy3ZO4/pn0oA9d0PRE0izhitQS5BSIA/dU8F9vox6fQ+1fWnwv8JCysopGhCAK&#10;DyRknGenqPrXivw80C91/UI726KCFiAoCjlVHGPQAV9kaTaQ2tnGEAVAPvZA+XPT6mgC3f30Oi2E&#10;l7cZIhy5989AOa/CH9tL45X3jjxZc+ENMkZNM05gZ8nAaT+7wcFRwAD35r7p/bL+Ol54A8OxaVo9&#10;wqXd00g29MJt4YfQ5x2yPwr8Hb261DUL2W5v5Hlnlfe5ZixJY9/U5/8Ar0ANmcKCOr5HXnaD05Hc&#10;+o/qBVjS7X7ROZXGQCe3b06Zz68VmRxvPMFTJCnn13ccdfzx7V3Gkwhp4bOCLdNK2ODzz/nigD2n&#10;4P8Agf8A4SzX7dZUaS2tmBcAE7mB4AB/l36V+ufhvTbfwxokVhENkm3dIR646cDsOK+cf2f/AATa&#10;+HNGivpYVVgv5yEcnPoAf5GvZNe18QRvzkkev5UAVvFPiFIIHCOOc8ZP5Y/w7GvnrVNTku53DNuO&#10;e/1zzjnn/wDVVrxHrxupT8xI3fnz/n9KxNHtpdQuRsGc5yefXqP88UAdn4W0c3U6ux4JHYY/T37/&#10;AI9q9S8Sa/B4T0U+V/rAvTPLH0z157+1ZEc2n+GtNeeeRY327ssQAB79f06muH8P6VqHxA8RW+oX&#10;0ZlsRJ+5hYna7IfmY9toHJPToO/IB6b8EfhzqPjLWn8b+I4iUDqbdWHQt90qD6Z4HHPPpX3tY+Do&#10;Llo7C0jWK1tCA+1fvknLKD7nlz9PSvPPAWl388cVtp0X2axiOA0ahTIwHJHfOc84+XgDnmvpnRLC&#10;HT7KK1OWcA5J6ep/z3NAE2n2FppcPl7snqTj16DPHAHAFeCftDfHTwx8IvBV3rGqXOzZ+7SJCA8s&#10;hHEaH1P8RHQc16F8UfiF4b+G/hu81zXLoW0UERkZifuqOpA9ewHU8AV/N7+0R8dNd+N/jE6tNI0W&#10;k2bMlhbMcKiE8yEZxvYdSeegoA4n4n/EfWvib4rvfFOtEvc3bllUklI4/wCGNRnAC5z6nk4rh7KN&#10;ioyM5PHvxyCe/T6elU4LWVm+Y7ycZx+fA7dfpXZ+G9FvNWvYrO1iLO7KAcYwB0xQB13gLwPd+MNT&#10;S1VP3SsBI44HH8IH0xxX6ceDPD+n+BNBS1iTZKBz0+XI6A9ev415x8K/All4O0WK7uI183BxkY57&#10;k/ifr0roNc117iQpE/U9j6Hr9KALWua7LdOYvMJGSOPX/wCt35/TpR0uzlvZVRVOCSSRzwOvPT/P&#10;fpWVp9pLeyDYcnPP1J6/r/hX0L4J8IEqksiYzjPfP1oA2fBvhPy0jbZk4HUZ5/r6/wD66+iNF0hY&#10;VBxwKoaJpEduqEoAQP1rtY1EQwOAMZ/z7UAW0CqMLwOn5flVDUL+K1jLMcY9+nvUF5qEdrEXLhQA&#10;T9MCvjv4q/Fe91HU08HeEZFN/dcFyTsRQeWcjsMdOp6dOaANT4p/Fi5e4Phvwz+/vZ8gt/Ci93Yg&#10;5CgZP6AZrB+HHw+eCWLXdQtmvdUuySSwwfZyp7DHyrn0J5ra+FfwmNpbRa1rmNSu79i43DJfDHDM&#10;T2H8I6D619meGvDsNsvneQqHAG7jn1x7CgDI8MeHxaRwy34BdAMAfdUHoP8AePf07V6ZG8MUIVV2&#10;oO2OnPfnn6VXf7PboHCDCZ9B69yePyriPFHjGw0KzkubydIUiVm+ZugHX/69AGpr+vwaXbtd3TiN&#10;FXIBOM46Z9B+OB1r8pv2gf2i7vxRfT+GPCdyVsE3JcXcbH956ohB5XsT35xxWH8fP2hNT8b38+he&#10;HdQaLTV+WaWMlPOH9wd9nA6de/pXyE0pbMMIaVgOdqnAz2P8vX8aANF75wAIVCkkY7kfT1/p+NfR&#10;fwa+DF3r88ev6+pSAYdVbnj+83qe4HWpvg78E7zUblNb8TQmOOMbhFIM4HByR6kHp2GM19Z32sWm&#10;kWi6dpiBEjG0bR1x3PrmgDTv9VsNCsBpumqEQYBA6k8df8e1ec3F5LdSHeSQP4fX/OarXE81zK0j&#10;5ZmxjP6de/rxXWaB4elu5FeRSQGH4cdqAE0bRJbx1LLkE+44HY+w9v8A69e8+HPDKxqm1MHA/T61&#10;Y8O+Go4Y49qYzn0B9s161p+mpCqkgZA9PbpQA3TNMWEAkYrp0QINoHA//XUaALkY447VUur5IUPO&#10;DQBcnuVgQsx5HuK4TWdejhDfMMf59aytb8RLGD8/Pb/9fevD/EHilm8wJJnOcd+nagDe8QeKiWkC&#10;v0+leTX+pTXbk7sg9iT19smqNzfyXb5BOCemR7Y6f5/WrkNrDZQnU9YfyIEG7BO35fUk8Ae5/Dmg&#10;B1lp8l3hn+SMcs5PA7df5etcz4h8fwafOfDXhWP7VqZ4kK8rECOrkdx2Hr1rPfWPEXxDuhpHhMnT&#10;tJUlZLvG1nxxiIHoP9rqfUV654R+GWgeG40h0xFlu2b95KwDZPcknqc/hQBxXhL4fPFOmua276hq&#10;swDfvMc9SoAOdqgemMdq+lPDHhK73m51FlAAGFAyo/z0960tH8PW+nFppVEkpxyx/QV6VotlcXhG&#10;VIiB7ce/40AXNP0xm2xxjCnHbpXbW1nDZRGSVgCO+ev/ANaqN3fab4fszPdOsSIM88dO+a+H/jT+&#10;1Hb2PnaL4XdZZgCC+47V9xj/ABz6CgD2/wCMHx20PwVZzW1vOJbvadqqcncPWvzA8Y/ErxH481B3&#10;nlY7m4XLFFz0J9T2/lXKzT+IvHOsPc3UryPMSzMSR8o6k5+6mOpP4V7Z4Y8IWWlQwybN0xHB27WI&#10;7bf7uf733jxjg5oA5bwr4LZiLrUvnc/MysPlGeR5hHOO4QckdTg17jp+ktKFjiQ4OM5A3N6DjgLx&#10;wo4+vWtXRdAknMalMLnIVcAL0/U+p98mvYNF8LrFgkYx3OP0/wDrUAc7o3hpnKNInPbivXNJ0RIg&#10;Pl5x+v4f5/lWlp2lxQheMYrpIo1XBGBj/OaAEt7RYsZHp78960Q2CMnn/CqrTIgIJ/nWPf6okSn5&#10;sduo/LNAGzNexw8k/hiuR1XXVTdzj0HH5/8A665HVvFCqrkPuOfp9c5ryjU/Ek00hVXznPQ/pjvQ&#10;B1+seKApYBsn/H/D3NeeX2rzXTBRISB14/kO/wBfasZppbhjvJIP8v8A9daFpp88zjjr6/T/AD+l&#10;AECRtcEt2HTvnPTNdPpmiPOQSCBx+P8AnPWuq0Tw0ZChZDkZOf6c16npPh5Y0ClP0HPTOf0oA5fR&#10;fDSph2TJOP8AIxXpWn6KsfReTjp2GRW5Y6WkQB2j8v8APAzW9HGqKMDGKAK9pYxxgDGcf1H6VqAK&#10;oz2H6VTnvbWxjMtw4RR3P+FfI/xq/as8KfD61msrKdbnUMEBFboRnG4jIHv+XXigD6V8VeOtB8JW&#10;b32rXaQRopOWYDp9cV+aXxn/AGzrzU55dA+Hg8wNuRp+oHuoB5+p/LNfF/j74sfED4xa0Fub2QWb&#10;k/u0YhFU89Pw6969Q8AeArezgR47X7Rc9ckZye59fWgDyrU/C/i/xhK+r+IJ3lll+Y7mbJJ9z6fy&#10;rsvhz8AtS12+Ektvtg4AODgqDySef8OnvX2h4P8AhNc6k6T6rDsjHRCAM/5/SvqHQ/CNhptukNpA&#10;qbQBwBjr196APIfAXwW0DwzBG7QqZQBnIzz/AI19CafYLboI7dAAv9P84q7baUIRvnOAPXt+dZOv&#10;eLtJ0K3PzgsucAdT3/z/APqoA6v7dbaZCZLpwMe/8q8i8a/Fm1skaC1cM/3Vweh7fyrxDxd8SNQ1&#10;24lttPLiLpuzwPr/AIcn1rl9I8L6tr9whUPKz45AyPqP6E/1oAXVvEOs+IrjfPK4Q5wADz7Y5/Em&#10;uv8ACfw51DWCkkkZiiPXI4A9M9c8dB+dex+D/hVZ6eqT6nEJZh/DgbR9T3/lXuVhpMVuoRECgdgO&#10;1AHA+FvAOm6JEvkxbpWHLsBn6D29s16baackQGABj1/z9avw2yLt45+lXDgY44NADEiWMYUc+v1q&#10;xuAz2FZ8t4iZGefr6VhXetKpPzY/xoA6WW+SEH5v/rn6Zrn73W4lyN2CMA/XFcXf68ASS3XH+cV5&#10;7qfimOIMS+evf2oA9Dv/ABDjd83HsfWvP9V8VIA2XBIB78DHTHrXl2s+MDyd20ex/HHArzS/8Tzz&#10;MQmQeRnnPPT8v/rUAeral4uXlRIQf1/KvN9S8STTu6I2COcjHQj8B9K5Tzri6YBGYjnuefXGfxrY&#10;sNAvLk5K5AwPm+gz2oAoC5urg/KTknsOSf8AD862NP0W5uHBIwc9wTjPP4//AKhxXd6T4TPDeXyf&#10;xBr07SvC4jIBXGP0HagDzrSfCPRihYg+mOD2Ir0rTfDGAu4D06H04/z/ACrv9P0KKIAlQASPf2rq&#10;bawjGDsxj9R2oA5ew0FIwo25PPbp6V1dtpkacgYH8/etSK2CAcYz+FXVRVx/hyKAIIbZVHTGPp1r&#10;RRAp3dx/jVZ5kVSc8fXNZ82pLGDz/n/PSgDdMoQcn/P+faqc99HEp59enauNvNdC5O7AH8vSuQ1L&#10;xQiKR5nIz37dv89aAPQ7nW1VSc5/TsffNcpf+I0GcsBjP5j/ADmvH9e8f2GmIz3U4T8cfSvlzxz+&#10;0FBbh7bS28xwWAYE4GOn6/hQB9da/wCP9P0mJpLidUAGTlh17EHPevlH4gftIQW3mWuiv5kpDAc5&#10;HsePfH+evxd41+LOoX8hfU74kHOI1JOR3yP8f618/wCseMNV1RvKsyYh0JBJY+uD/M0Ae9eOPi5r&#10;Wruzanett2/6tT09uSc/XA6+1eDal4puL1pBbAj3I/Hj+vX+lZ+m6DqepTqTukZvXk4Pf8/8jNfQ&#10;/gr4Ca7rzI32dlWTbjgcYHNAHzNb6ZealOMlnL46A5Gc/wAz9Pyr3DwZ8FNV16WIRwPtkIzxx9P1&#10;xX6A/Dz9lDTrN0uNRhGTycgY45/P2r7M8LfCrQdBiTybVFK47fnjj6UAfGHwv/ZgtLRIbvUIzlf4&#10;SOPw49v84r7Q8L/C/RdIVPKt1BXjO3rx/n8K9NjTTdOjGdihfQVi3XiB5iYNMQuT3GaALc8VjpUe&#10;cBPbp0rl7jxJcXR+zadGzk/lnp9e1dFZeE9T1ZhLqrlUbt14PpXommeGdO05B5MQyO9AHldh4M1L&#10;VXE2pyEJwdo78dK9N0vwxYaeirHEMjHJGa6dUVBtAxUjMACf/wBX+TQBFHbRoBtAH4f/AK6sAhe/&#10;HaqjXSp68VQlv1j6t149qANlp1QZzxVWS8X1/l/h0rmrjVFTKhsnn6Dj6Vg3GsiMnL9ff/GgDsZ9&#10;QABUn/8AV/n/ADxWTc6uFJ+bP+en0rgL3xACdob+YBrlb/xIqg/P09+mRx+FAHpl3rgwQWzj/PAr&#10;mbvxDtJUtkfl+FeVah4s2Z2yAnnv0+n+FcVfeKXlBUPznse/9aAPZL7xIAv3xzj/AOtwK42+8Ujn&#10;En6/l/8AWrye612R1JDMCe555/P9axZtTkdi24E5H4Z6c0AehX3iksSEJPX8ex/zxmuWn1yWY8uc&#10;Hjrnp3P41zBkmlYAA84HX/PP+elXodLvJ8HBAPTPcZx6/wCfegBk93K2cvk8eg6fU8f59KoCSeXm&#10;JTgfj/8AWrtrDwpJKAzrwff9f8iuv0/wiihQVyB+lAHldvpV1dAADgD/AD+H9K6Sx8JMzAsp+bp7&#10;fT1HtXslh4XQDLJx2HH0/r/SursfDy7h+7z07c0AeR2PhMKw+TI45I7j19K7jT/C6DaQhyCPp/8A&#10;rr0u20FQwYpg+/T/AD2rpbLRlUfcGPy5oA8/sfD6pghev07GumtdEYcY69f89Old3DpSDAwOPw5H&#10;WtCKzjiHP+f0oA5SDR19Of5fpWtDpyjGV4/Krt3qOnWSF5nVcde2TzXiHjj48eFvCkUhub2OMp0G&#10;eT+FAHtsn2W1UtKwGPX26VwHiT4keH/D0TvPcxxhM/eYDnGeDX5n/Fb9t7EslnoEmNuRu3Zxx9MZ&#10;r4H8dftAeKfEs0zT38h804Hz5GD68/pigD9VPif+2Po+lB7XSpvOYZ5QjBI//V1r87viZ+1N4p8S&#10;SyJFdtHGW+6CSMDJ59TXx1qvia/vnOZS5JAwDjORn149PWmaV4c17xBMPJjbDMPcdPbr/L3oA09Z&#10;8b6pqsxknuGkLE9+xznH8sj0z2rAgl1bUHCW6SMeucdc/X8vp+n0r4I/Zr1rXp4WeJ3Q4B4HPvgk&#10;Z/8A18195/Df9j+ytvIkv4AcY42j+dAH5seD/g14k8TbFeKQxuOyngA8Yz+Vfb3w1/ZBlaKOS/hY&#10;byucrzj1zj/Oa/SvwZ8ENB0GFEitVTYBzgc4Hf8AH1r2+w8P2NigCRgAD0/zigD5U8D/ALOOg6Es&#10;bPbhii45Gff0/wD1+lfSmi+BtL0yJViiUbenH+cV00+oWFimZGUHsM9etclqXjeOEMluMAd+RQB2&#10;wtbOzAJwAP8APeqF14gtLVcIdxHpXj194vklBLS9fc+mfpXJXnikA/LLnn1z1oA9mvvEzOMbsAdv&#10;5VzNx4iQZDP6fQV41d+KyP49wHHBP4Accf5+lczd+I5zkB9oPbr19f8AD86APaLnxQi/KpwcevtX&#10;L3fijAK78f8A6zjPNeTy6xNJ0Jwf881jzak7ktuznHHcDHf6f40Aen3filgSA3JwPXt+H9K5y58R&#10;yHMecDjge5/z0rhpLt2clTnA6Z6n1z29KjC3ExGwdT+QHX/AigDfn1uWUE5wB07j27/nWY+oyHuQ&#10;TkdR17AU6PR76YjKYwQPfp+HHvW7beE5HILgk59OnH1oA//Q+KfGXwt1TRLljbRNtB57H/OOT0ry&#10;ydrnTiY7hWRuRyDzz39vbr0r9/PGfwT029Mh+zKSe4A718G/FD9nQw+bLDBg9mVex/yaAPz63Jcq&#10;MH5+mBx364/Osi7jaEF4zuPb+WPT/Pau88UeBdU8P3T4ibYp7ZH0z05HTiuK84RrsnBMnA5HPXnj&#10;tg/p3oAyF1BxhXQgAcDnoe/+fpVS6EUzM6jGRk/0OOmcn/PWp7u0lY74z8pznkcnOBg549x+Nc9L&#10;NLbuwALAA/xD/P68YoAbLcT2rjGcA8k+nr+Ga1rDX3ZwjjJ6A8Dn+v16c/jXPzXcV0CWGcevbPb6&#10;np+tc3dmW3bzIeMDPDEj6f8A1jQB9GeHPiHrfhq4jvNOuHiMY3/Kw7dvz6Zr9CPgd+3TfaVcW+ne&#10;J2YxAhS5OMcdTwfTtxX4zWmvTRyASE7MDjnnHXNbia7uCm3YAgfTn/Pp/hQB/XZ8Ofjp4V8b2UU9&#10;jepIHVTwRnnH/wBevdbfUIZ1BhcOK/j++Hfx28XeBNQiuNPv5QqkEruPTPHGeQD2/lX6y/Af9vTT&#10;9Rlg07xJceUSFXcxxzx3J9fzoA/albnGKlW5z+uK8R8I/FDw/wCKrOO6sL2OVXHVWz+ea9IjvtwD&#10;Bsg0AdFPFDcIVcZDVzE9lNppM9gc4zlR6VoLdqO9T/akYYYgg8/WgDjm8VQu5t75CjdMkf59KzNR&#10;0u01eMyWwBBz09/610+q6HZalGxKAOe44rgHOoeHZ9hBeE9+ox6/WgDzjxN4MsriKSC5iDBhjkD+&#10;YFfEHxX/AGb9O1lJbzT4QCQeAPXuPx/zxX6fn+ztciOCFkbtxkH2rkdQ8KFN3y70P+eg/WgD+br4&#10;k/BTW/D1zITA5VCcEDqBn2/zmvA7nT7iwlZZYjkeo/zzzjH4j0r+kb4ifCLSPEVvIJLdQ5yc4H5H&#10;1r85/it+zRcWzSz2dt8pJ6DpnnP0PqP5UAfl9cQLId0a46d/Q9exrOZpIjgnPPYDn1HT3/z1r2fx&#10;Z8PNQ0W4YPAwAIOcEdMZ9vwryy/02WMMHjZSf88jt/8AroA5a8MUykKCxIPfse+O/PvWHMjIwJBG&#10;M9/p+Peti6hlQE47lRwe3b9KoyMkg9vqehPQ5569OvBoAqK5UjaeVH8/arcN7LA4dW5GD07+9UnG&#10;HGRyPbHanht3zA4x/OgD1Twd8Tda8M3cUtvMwKkc9ABj1x261+pXwC/bIkiFtpuvXHmAcfMc4HbH&#10;T8Pavxgxk/X+daFlqt7YTrJbysNoGDkj3xj/ACaAP65/A/xE0DxhZJcWlwkm70b69q9IFukqh4v0&#10;44H0r+Yv4M/tReIvA15FHPdyNECAQWOMeh5/L+dfs58C/wBrHw142t7e0vLpUuHAyGOMnA9efpQB&#10;9wRRlSFfit60vjbjZIcr0z2rF0zUtP1iIS28isG56+o+uK2FtwRtPINAF+S0t70eYuCD615/4k8N&#10;W9xEweLIrrvKmtm3xMSv16Vc8+G8TZL97j/CgD4b+IvwY03W4JGWECTB6Lj8z3+lfmb8XvgJdWLz&#10;NBAQozngfh07niv36vdEinBBGQa8g8Y/DPTdXt3EkCvkHnaO/rnPH1oA/lu8YeCNR02d98RUgY5x&#10;2/mPrXks0MsB+fg9ce3fP8s/Wv3c+Mn7N8UvmTWlsDnnhev0wPwP5+tfmd8Q/gxf6TdO62x4Jzx/&#10;np34/DqaAPlJG67snoAMDPfjtWfcQsQSgx3+vsfSul1PS7rTLpo50IwcdDwPyrMjjDg5GBj0zz3w&#10;e/v1oA58tMuRnv1HrjpVlL54ycqcNz0z+X+FQ3ULI+5TkEcc/wBO9ZrMcnB5HPXHtigD03wx431T&#10;w/cpcafK0bIcjAB/z6f41+on7OP7b+oaJJBpHiOcvEeAxPPB6gcYzX42ecyEEHHr+B744rZ03VJo&#10;HJViCO+Tx6UAf2L/AA3+NGg+PNNiubW5SXzRng8jPY+n416RqVlHcoLmzbDDnjH61/KX8Hf2mPFX&#10;w9v4Vjvn8lCowWPAJ+vp9a/br4A/tgeHPGlpb2d/dhJz8pDN36DP+f8AGgD7p0zxDNaz/ZL7gDgE&#10;9PQV6RAIriESIQQf8+/+NeRvcaXrtstzZyKxYBgVPNVLLxRfaC4trpiY/U5x6EZoA9Rv9MiuYnVh&#10;nOf5HHrXy/8AFL4L6b4otpkaEF2yQcc5x16Zwe9fT+l6za6jAJ4nBLDP5/jVyeCK4GGUHt9aAP5/&#10;vjF+zvqOhXE9zBAXjBO0Dn+n518PeIPDU9jcPHIh44Oc9QcYx6V/UL43+H+na9aTRTQK4cEdM4J9&#10;OOOtfl58cP2bLi1knv8AT7bKHnCr39cAfrQB+Pd9pakcJ69B37cn0/pXPMrRkDbk49M9uc/Tse9f&#10;RniXwVd6XMY54mTaSOn8vX1NeY6hof8AEFw3fr3GfToc/wCNAHnkqCeL5hg+gJ49M+3p6VzN3FPC&#10;TgEHj3x65we3NdjLaTQsQoJcfh9M/SqUtqsyuQcA9s5x6Z46dev6UAcit2YmyeH6EfyPTFdjo3i2&#10;+sJFMcjYBHfGSO3tnHX8DXD6pbNG7MpznHHP6f5zWdDOUbvgDufw/wD1496APuz4ffGG60+aKeOd&#10;o5Ex37e/+fyr9WPgJ+0VBrPkWV7MEkOACT1J44/w/I1/Ova6nLbndHJsPTqcH/P5Y/Gva/APxU1P&#10;QL6GZZmDKR/ER0Pb8B6e9AH9c3hTxRb6pbplwxIrumVZVx1z61+Jn7P37Vxm+z2OqXIIOACW/THX&#10;2r9YPA3xC07xHZRSxTh94B+9z6fzoAv+LPBlrq1q+6Ldkegr81vj38B4rqCe6srf5ju6Z+p47fWv&#10;14jEVyg7g/55rhfFPhCz1SCQPGGLqRjFAH8v/jX4YX2nzTK8TBA3px+Pr9fr9a+dNc0Sa0d18s9z&#10;0HHv6/j+Nf0IfF34FQ3Alnt7XoDgKBgH346cV+Y/xN+DNzbyy7YNhTnocewH/wBfFAH54T2zRMdq&#10;YzgYwOueAD/ntVW6h3x7j1569ea9Z8S+DLrTXlLRnHT68HgfTv8ATua81uU8l2UrgqTxz0x3z3+n&#10;SgDj5rQxv8pwMg+49v8AH/61VFMkecHBUnkjPPbHP4c9a6S5jAAdgSORjOetY8sewHavI/ED8enX&#10;FAHceD/F994d1GK6gdkIxznn6/5x7HFfsR+zZ+0utylrY6hc8j5eTz+fTv8A57/hsHMbbVBBOM8c&#10;j0HT/wDXz2FekeCPG194b1CG4hlKBSM+gx1J56f57UAf19+CPGFrrFnE6yhgw7c16NNCl1GVAyD/&#10;AJ/T6V+J/wCzH+0ms8UFhf3WCuB8zY4GOevvX62+DPGVtrFsjLJuyBznr7j86AOb8f8Aw/s9as5Q&#10;0eSw9P8APrX50fEX4f3nhu9fy0xGG4GB39v8f51+vksSXMR43A8ZyK8P+IvgC21uxkxEC/XoORQB&#10;+QOpRYBjmTcDnlhk/XnivKfE3g23v4HKpkjJ+nX/AD+nvX2R8QPh5caLdSssBZAT2OCPXNeJS6VK&#10;SEZcKSRz0B/zz/hQB+efjTwVcWLssSZBznjpn3/HNeB6rp0sMpJGdowccc/Tt/Wv1S8T+CUvYSZY&#10;hz/QEY9fzr5D8c/Dl7bdJHEcHnHTn07UAfIs8O0sQfr/AIYrufh5461HwXrMV3DIyoGBODj6/j9a&#10;g1jQ5bRj5iEAfwkdB06/z46GuLmtmXkfMOOeuDjnNAH9KX7Kfx/0/wAUaLbWM9yHmRQASR6dD3Pp&#10;X6PaPrUdwgZTwf8APFfyD/BT4vat4A16B/tLrDuUnBOMZ9v5+lf0L/s7fHbTvGOlW4kulM4UcFsk&#10;g/55GaAP0Cu4/tkBU87vw6ivmL4qfDeLVrZ5UTMg6EdevevorSNVgvYlMbhgen9M1p3mlJfRlXUE&#10;EUAfjVrmg3Wh3bW8ykAcAAYxnBI9+v0/lXnmvaFBqAbKEnH9OmP8mv0q+LvwpjvYJLm3hG8DI+Ud&#10;v1PsK+DdV0ufS7lrWdCCpA+vP+ff2oA+FvHnw5STzTEgAOT07Ee3+favkLxT4Wn02U7kAIP3u4Hb&#10;jt9K/WzW9Ftr9GVkBJ4x2xzn/P8AkfL/AMQvh9FcQyBI1bPp3J4I6fpigD4s8EeK77wtq0U0DeWq&#10;sD6cD/PNft5+y58bRrdlbWlxPk5A5PXn/CvxM8R+Fp9JuC+0kBjjjn6Z6/5FeqfBH4l3XhDWYlMp&#10;jQOO59fTPT/J9KAP6u/CusLeWqMHBBx3z2z/AJ9q6fU7CG+tmjI3ZHpXwp+z98XLfxPpVuBOGcKN&#10;3zZzxgZr7l0a+S5iTcck/iKAPhr4y/DWWK4k1SziKsf7o646n+h7e3p8pXEk0BaKQkH6dv07frX7&#10;FeK/Dtrq1g8ZXcSD6da/Mr4veA7jQNWmnt0YQOSRgEgex69aAPGvKOCc8Y59vc9fy/8ArVzOuabF&#10;dwmNhuDdR6n/ADx/nNdBHOA5RuCOue2SOPf8ufTmnyquSegHqPwNAHxt4y8HSWcwureMDb2HBH4c&#10;DuffNeyfA7x5c6TfRWs0hADKOTn8+/vx6V2/iDQre+tnXA3E55Xv69M/5HFeEzaNeaLqqzwDYN/H&#10;YEE9D/n34oA/cX4VeLItRtoNsgIYAH9OMev1+tfTflQXloAwzkdP51+QPwI+IN5bPb288pAGM57f&#10;T8vf8q/UTwb4g+32sW5w25QcnrQB8u/tGfC+LVNKuLu2izIoyvtjHf8AKvyvljm0y/mtJwVKEjGT&#10;njj/AD/Wv6DfE+iQ6vYvGyhsqev0r8if2gPhi2h6tPf20WxHYnoR3ySD/nmgDwuxv0PylgTnjt0+&#10;tVtZ0uC+ibcgO4HJIHPbA/z+tcdDNJaOEP8ADjPfA9P0rtbLUEnhVWOc8Z/+v0/KgDwTVNCaxvhP&#10;bDHOc8juMf59K+4/gD4/a2EFrdvnouenPv8A/X7V8+6rpsNxudBkjt157f8A66zfCd7c6Nqa+WSq&#10;BhgexPp1/XpQB+5fgjX4p4IwDwR+Y/Gu38T6RbavpciFd4K/j+XFfGnwi8USXFlAzyb/AKnOOnPW&#10;vs7RNRjvbYRE7ie/r60Afk78avCaeH9cmeCLYkmW6d/r/n9a+X9TZ1JOOB+nf8OmOuK/XD49fDdd&#10;b0+S6hjzIAccc57H6e1fkb4usLrS72S1lByhPXjIB4596AMAXUcuUYc8d/zz3x7frXO6rpUc8Ttj&#10;k89PXtznjI47fzpFuvLlGw4BOcfX161recJEPPPXGcn/ACDQB84eK/DrRyvIVyOd3qSDwf8A69af&#10;wn1q40TW4AxKhXG7qMjP9On6ivTNf06K4ikYDccccEHPP48f/XrxHypNJ1JJ/ufNn1PX/PPQd6AP&#10;3x+AHjP7dZW+X67cc5Jzz9fzr76sHW9sFGdwK/5yK/E/9mnxoBHaQvKAWwD+GOce1fr/AOBNXW8s&#10;0G7ORz1/GgD5g/aQ8GpNpc2oRp88atnjOR/kV+Vnif5kaJly6HGCB0HUdf8AOfav3g+KPh5dW0S6&#10;iZdyvG3vnjpivxX+Knh3+ytYubbYE5OO3PbI/GgD59cpu2uckj8vr/nNaFjKY5Bzx0xxg/j29v8A&#10;GuYvZZrW6MZGAO/Tp1/p7+tW7e7O8SE5w3OPfvj3oA9V0TVBY38UzHCgjH9fzPFfoL8KfF8dxDab&#10;Tnj2GfX/AA49sV+aOWmhEgJHBOMcj6dq+sfgpczERF3P7sj9f89h+NAH68eFtQN9pqckkrXyv+0x&#10;4VGqaBcMBkRq5PbKjnNe5fDTWYprKOItkgDr9BzUfxV0pdV0S5ixkOhHf9aAP5xvGGnvYX88DDaU&#10;bHTHHT/P5V53LuLYU8nnGPwz9f8APTivoX43aI+meIrhHG3LNnPX5Se3+fWvmyafEm4deeoJ5zwP&#10;px/WgC1DKULKxwj4/A/4fSprRx9oRsDlvQcjHY/1/wAM1iNKx+82CSP/ANZ+lTwzGOVHJyoPpyPc&#10;/X/9fegD9NvgRcGXT48ngDHccfh1P41+mHwlXy9gPXA/P3/zzX5P/s9ayzpbwA5Ix0zyP/re9fqP&#10;8LtQSOaNScHgY6d+Pr/+qgD2P4s6BFrHhK7gkXcHjI9T9K/mR+NeivonjG+tQOEkfA6gdfp19cel&#10;f1M+Jttz4flyMgp/Mc/Wv5rf2urBLD4gXPlAhmY9Bj0/n0z7AigD5KmbI4Gfx9ehwemD+dUhOwPl&#10;j73Oe/Oemf8AP6U5nJVgDk8YGeoB5Of8+ntWcJAd0hxggk/5xQBfbPCk88n9OeR/n2r6d+BlwxvY&#10;i3JDbQfbP4jvz/8AWr5bVkIC8jOPftg8+/519NfAnnUFbOSM+/Xn+Ywe1AH7VfBGYQxxg8MAMdv8&#10;+nqa/QrRLpn0wHqAv58V+Z/wavHRoYl5zjkd6/RzwwWk0oZz936dqAPxO/4KVXTyatZoR8gU54/2&#10;jnHt/Ovx2kDCQZ6LngdDk8Hv26V+y3/BSeyVr23foFB/E5/nX40O2XOOnzdgcY5yB+NAFOYbskHk&#10;Dj+uawbiQk7T/CSO2OnXHt7810bE7GA7ggH/ABHf3rEvowuccY/yfp/hQBlmcxFQegI78/Xt+tfQ&#10;nwUtnl1ONkHIbAOehznnjv0r5yk65U5z6j9Pc96+wv2cdMW7vHlTkIQAeCPfPvQB+mvwus5PtFor&#10;7sEgc9eOor9OfA2lxQ6dE6jgrkHPfFfn98OLVBe2wIwRjP58gV+jHguMHT0Y8AKPz9cUAfHv7Z+s&#10;NY+BLuBBkTlV9gBySfy/HtX4F+JXmkmLOcpjt6noOhya/bz9urV4bXRUsi4y78YPt37H8TX4meLL&#10;m1ll2x4yO/QDnv8ATPH4UAeNasGLs2MlB19R365H6VzDyBugPJGT+PT/AOtXT6sSwLg/j/8Aq/8A&#10;1dDXJOdqbiP4Tk5H5+xoAFIyyj+E/Qdc4x6V9Q/AXSP7Q1q23DhpFBPYfX37f0r5PSQmcMq5BIyO&#10;5Ht+frzX3t+zZpirdRXpG5Q4I474/kDxj/8AVQB+t+g+F7PS/DcTKuXGxegz06ev+fSvtv4K6Wkd&#10;jFIFwAO+euK+FPC+vHWp4NKjyVdgCPTA6dfev0t+G1hHZ6LEqrghRQBQ+NHiuHwf4A1XV5WCeTCz&#10;DPtwK/k5+IviK41/xNqOqSku91M0jN33Od3+cV++n/BRD4jJ4c+HE+iwzFJb/bGFU8sOrf4V/Olr&#10;MrnfKRycnPfn9eB0z26UAc1cSb3HABBP/wCv/wCt3qGF2ADA9MjoOSOuf8fr6VXVwZeBjGR0OSex&#10;A+hqywCY44I6enr7/wCPWgDd0oKZAHzkkHGfU/T/AD617VpAwiIOD3Hvjnnt7e1eJaIr3E5ZV3Ak&#10;Z6DA9fU/5wK988IwNcXEKsvGfm7jjoD/AI/nQB9D/DzRTNcpK67RD82D/wCO5H16frX2x8MNDaW+&#10;g3DO1h/tfXNfP3gvS0tLWLaMO+CeO54A/Tnn2FfdPwV8JSyPHdSRk7sHkY9gO9AH134C0hLezjYD&#10;n1x0HbP865r49eM08GeCb/U7iXy0gjPOcZY8KPfkiva9Js1sLIEDARc/p/SvxA/4KV/HO6i1O1+H&#10;emXW0KpmugjYwSPkXHr3/wAigD86/jH8TJde1a5gtpCTKzM7dOp79s579vxr5eurvfIwyQck/UdO&#10;e/qf85qS+u2y0sp3Fs98555zXO+ZnLqeBn19OvqaANKWZyhxxluw6Adyf8ivbvgt4ZOseIILiXlI&#10;XBxjr6fX0/SvCY4zcOqE8Hj3Oecev5196fAPQksrYXkq4d5N+cYIUdAOtAH2V9rXSNFgtMhSqfN9&#10;cf5xXmOqao8rnaxIb24yT19f89ak17WGkJTeCp7fy/Gue06CfUruNIFLl2wuMnJ+g5496APTPh/4&#10;Wl1i9FzIu9Ijz/v+gxjv/k19V2GmF7iHSbcKh/j2gcL2H0P61534KtZ/DdjCklt5RQkcgB2ds84z&#10;yRzX1R8M/DMd66ahPBkyckk578H8aAPZPh34dFhYokpUBFAGASwXr+P41a+KXjzRfh/4au9YvnWN&#10;IIy5ZiBx0wP5Cux3Wum2TyyEIEU5x2AHT61+KP7dvx8XVtRk+H2gXhMETA3RU8Eg/LH1z7nP5cUA&#10;fJfx6+Ll/wDFnxhd+IJ5CLePEVvCvaNehJ9zz7n6V4Kd5JOM7uoJ3fjmqgkeQ7jkhTzk+o/UDsO9&#10;aSAgsyc4xjjr/n14oAsQwqmcZYjBxkfh+GeR/wDqr6f/AGfvAEmt69HqlyC2xiqbu5K8nPTgc/1r&#10;598J6Wde1iCzUE72ByOnB57enX2r9QPhtoVh4T0KKeKNUYrtjwOenJPfJ/OgD2aa8ttH06OwttqJ&#10;bqF6AD3JrxXxN4jdyY15I4HoeOmPyp3iLxAGyiPnI5yePr19uK8ovrxrmYKvPbjn6c+ooAtwtNqN&#10;yFX26YAxkdR+Ne2aHZ2+i2QupyFbbxnGB7k1xPhfS4LO3F1cD5cZwQc5HYe/HemareX/AIm1NNC0&#10;rc5chWZeQOegOT68j6CgDTkluvG+peQj40+BvnwPvt/CM8dcdfTnuK+x/hd4HtrRktS8SyyKpkK5&#10;JjRTyqDPCn8yck9BXB+A/AFt4Ysov7QgWWVODGFy73B5A7/dzlienA4r7K8DaZaWkSNsRJ3jDu3Q&#10;8nnHsOi0AelaJY2tlbQpbRhFjGFzxgdh681NrmtWnh7TZb68lUBQWYnCqNoySST0Ud60WmtrCyN3&#10;LhEQdTjP/wCvt+NfjZ+3D+07NqV5P8M/B15IgUlNRkiYDapPECkHvyX79BQB84/tf/tL3/xa8Uz+&#10;HNAu2/4R+wlIzH0uHQ4Dk4+7kfKPoa+LLezlYBiSCxb/AAJP4Vfhja5lMr4UPxtHAwBwO3HH8j7V&#10;cRPJVCg+Y/w5HPPA6ZGfWgC1YWgkdI1GQ+FwOQx9hx6n+tfbnwS+HsdhbrrOqLydpwe3HA/H06V5&#10;b8IPh9LqV2NX1KP5QAQGAIHT5if5Y/8A1fU9/f29pbrZWJ2KmFIHGTjuR370Aaus647MYYCOOAAO&#10;g9v85rn7K3mupgseOf5/09DVK2gnv5wVbJOSTjOO3Hf6fh717t4J8IGVkldASCPTr6/5/nQBp+Cf&#10;CefLLp1wR+nTPrk19M6DoyW8Q4wB/nk/5/GqOg6KlrGpC/pjH0/z/Ou5jVI02jgUAXIl8sAKMDjo&#10;Pb/P/wBeqt5qKWkTSyvsUDrxwP06VWvdRgtYTNO4REGSxwAOO/TvXyJ8TfiZquvX58LeDUae4kIV&#10;mQMUjycZYjv/AHV/EgCgCT4r/Fi9v7s+FvC4Mk7j52UEhB03H8uB1J9qs/C/4Vwacv8AaWtwTXmo&#10;3LeZM77Qxz0QE7uP7x6DoBmtv4Z/CXTNBtTeamJb7U2RZJZJThndugbBJCZ6Dqehr698LeGobVmu&#10;Z4gZFVR82Aqk9cAcfQD+dAF3wz4dt7eBLiWLEoUDuFVegUemPz711UrxxphSETPGOn+fpVwTNCgV&#10;Qqr/ACUY5ry34h+OdC8K6TPqWqzxxRWytIWkIVEAHUgfy7nAGSaAIfHHjLSPDNhPe3t0AqKWOWGA&#10;F7n0x39PrX49fHL47ax8RdWudN0q5aHQomxhRgzkfxE/3R2HTuccCsv43/HvUfiVqcunaTJJbaNG&#10;zYVSV88g8M4/u+i9uCRnNfPtpBc6lKsUG5i5wQCfX9fp6UAX7GzvtauBa6fA0hPAI9ewHBz+FfY3&#10;wk+CT2Kx6rrpXKfOke3IU+pPOT79Bzgd6f8ACD4Xx2KRalrEO19qlVIOBkE8+/QcZ9zXuesa7Dbq&#10;dOsjtAAGAMdu1AFjVdZttPt/sGnBURRj6+p+v/664kPNcS/Pkkk/56dKhQyXTDJLufY9O+fXHFek&#10;eGvDDXDq8i4OQef0xQBX8O+GZLtg7rkZyOpHPWvoPw94bSCJMpgD0/lzVjQPD0VuqgpgDtjqOvPT&#10;HtXo9rbLCq7F6e2DQA6zs1gUHGD9OM1qg4+YHkfQYFVtwUegGeOOKydQ1WO3Q7SDx6/pQBpXd+kI&#10;PPI/zn/6/wDKvMNf8SLEHUOOKxdf8ULGrNv3E56dfqP8DXheueJZLlykb4H8sH/OaANzX/FLSM8U&#10;TEk49M5BrhGee8lHV3YjGB/UVThtru8lOw7R1Zj91eepPv36/nXP+K/iDpnhEHStFQ3+sSgBYk5I&#10;z0Ln+BR1xnJ74oA6vV9X0XwdYPqWsToHH3V+8dw6KAOp56Dp3rF8NeGfFPxSuk1LXQ1lo5/eQ2w+&#10;9IB0eQ5Gfx4Hb3Z8Mvhhe6/qC+K/iHu1G6kYGKByPJiU8gJH0/P8s19p2Oh4iWNYBFAOAicAgDqT&#10;1P06e1AHEaP4SS3ijsdNHk2yjbuVQN3YkDv7n9a9AstGFnDHDbJlh7Dr255rpLDTJJnEMCEKSVb6&#10;dwPxr0Gw0e1sYS8o6c5PYD+VAHN6F4faRhNfL0wQD7c1q+KfGeheC9Lku72VIhGp4PGcew+mMd68&#10;j+Knx18NeArGSJJd9yVO1VIJJ6gAZ9ew7V+Xvj34qeKfiPqkrz3LGJm4hGSig9jz146DI9aAPYvj&#10;L+0bqvjG7uNJ0N2jtCSuQPmbBx8vbk/414V4c8JXmvTLd3xYQFu3O4+gA+836d66zwl4GUkX+rRl&#10;2UDKkgBR/t9cZ/u5yeeK9w0rR92yC1i8qIAjONrEHsB/CPUfnQBjaJoNpYQLaWUADK3PO4A9izdG&#10;b8MA9K9P0LwzJK4kkBJJzk859f8AP/1q6HQvCwyrumAe2OnoK9W07SYoVAVRxx60AZ+j6GtuqgLg&#10;/rxjr+X+etdxb2gjwAMfhj8qIUVANv5+n1q4GAHHGfegCwg2gY69P8f/ANdMmu0QHkDj1I/+vWTd&#10;ahFAp5/z6VwOs+JFiUgPkgHv+PTmgDq9S11IVZQRgcf04H0ry3W/FKKSu/nn05/z/n0rjNX8TvMX&#10;CNgE/lz0/wA965GSaW6YsSecHPt7g9PagDWvNUmuJGUkgc9+2e39KrQwyz5ZRuH144/x/wAnmp9P&#10;0ue5nTg4zzxz05zx6V6fonhUYTcnPHb8aAOV0nQJLhxkcH/Oc16vovhhIVHyZJ9j+NdXpXh+GELt&#10;TH/6uO1dvY6eqKo24B/I0AY+m6MsajK9MfhXW29msYGasRxquBjgf4c/SqGq65pujWz3GoTpEiDO&#10;WYDp3H0oA1crGCW4x/nkV5j4++K/hXwDp8l3rF6kRRcgE8knoAOTn2FfHvxz/bG07QY5dH8F4u77&#10;dt3ryinJ6kH2/wDr18OzHxf8Tb59X8ZXsqiY7lR2OAueCB/n+tAHpvxq/a+8U+OLuTQvBoa0tOVM&#10;n8Tj8uB+tfNNl4K1PxJcx6jqtyZ5ZGLFQepI75/p+Ht9A6H8JxrF1HY6BYBoxtDyFPzwfWvsj4f/&#10;AAN0bw7FFcXcSyzEDgjOOeeMUAfKXww+A+pXrpO1v9mtxjHGCT6kHr/WvvLwb8NtM8O26AR7pB94&#10;kDJOf0xXdafo/kKsVvGqIPTj+ldhBYpbRF7lgCP8/wCFAFLT7IgKqJtUe3JFX7y7tNKiZ5mAK+wr&#10;gfFnxF0rw5AwSVWcA4A65r5n17x34h8YTOlkWitmJXdzz16Dknt2A+tAHrXjn4t29uDZWD75GyoI&#10;7t6Y6/5614G7634luA927BHP3M+h/iPb6frXaeF/h1f6rOCYmc5+Z3IOOM9e34V9L+GPh/pujKrS&#10;QLLPwcsAdpHp/nrQB454P+E73IjuL5PJQYPA5I9gR/Ovo3Q/DGn6RAsNpCEAxk92I9SfWuihtgvC&#10;jB/KtFEVTzz/AId6AGRQKuMj/PpV5VUADFVWuI4wAxwDn/PNY15rCRg7Tzzjnr6flQBvS3MceTnk&#10;e/8A9asG+1hEBQMPf8OxrjdR8QKqn58j6153q3iuOMn95yf84P8A9figD0XUfEAXJ34x/n1Fef6p&#10;4qA3bDwOuD/9b/PpXlWseNR8wV8H6+4/z9a811DxPPKCA559Pb8aAPUNV8XOjMBJyfcc+vavNtW8&#10;TTzsQGJ5xgYP0J9evArlWe4vG7nJPHUfQ1taf4enuGDOM/04/lmgDHlluLtmKZ54555/T/PWtjTd&#10;Au7oghMg/wAwfT3HevStI8JJhGKcjPYZ9q9M0rwssarkcfzPf8aAPNNG8HfMHkjBI7YH88V6hpnh&#10;dUx8nA/D8P1rt7DR4ohwvSulgtVUYAxQBgWGiRRIPl6V01tZKv3RyP0/D/61XI4BwR6j+Xf8avoB&#10;HnPX3oASGAD61bVFVRnoPz6/Sqb3cak5OBWZdaskQO44HTr39qAOh89EXr0/zzWZc6qqE85Iz71w&#10;934hWMMN4IHv09v8iuLv/FkSk4kz+n4dfWgD0u819FUgsM+9cTqHiVYyx3AH6/5PHBrxfX/iHbWq&#10;NunwQD+OOwxzz9K8C8S/FmZt4spCuARu9QOwH/16APpfxB8QbWzjbdKAQT36Y9cfh/8Aqr5w8V/G&#10;nyt0GnMzn+8On8u/v7V8y+LfinbRbjeXnmSDnyw2449xkYFfOeu+P9Y1XMOnKUUk8rnceeenIxQB&#10;7z42+Jkskpl1S9J54QHOOe4zxzj8u9fN+u+OdU1Bmg00eWp43ckk+3p/PvTdK8J65r826QPKWPVu&#10;eO/p/wDq7V9QfDr9m7VtaeKSW3IGeSRnr9enuf0oA+TdN8Laxq8oYpI5kI/L6/1+nvX0z4B/Z/1j&#10;WTE0tuwU9eo/PP6V+hvw/wD2Z9J0fZJdwCR8d1BwfT+n419V6H4E0zSkSOG3RAmB0H+FAHxX4B/Z&#10;ssrBUlurfkAdRjr1z619deG/AGmaPGiwwjjpgf5//VXpvk2NlH+92jA9axLjWZJnNvpcRkPTgcD6&#10;4oA01S1so8sVUAdPSsC51+a6drfTI2lY8ZHIHpzWtY+E9R1AiXVZSEOPkH8q7yw0XTbBAIIVU+vf&#10;8aAPOtO8HajqL/aNWchCd20e/Y969E03w/p2mqvkRAEd+5H1rWMoUDnH+TVSW9C5GcA0AaS+WmB0&#10;H5U17hVHy1z8+pInU1h3WuKM/NkHt09PxoA62S+UZG7H4/41mT6qig4PI4//AFVwN7ryJnDYA/Li&#10;uXu/FCKSWbgc9f60AelXetBV3BvfHr6VzN1r3BOcEZ78/nXlWo+KlydsnAPrj/P6Vxl94rcAnzMk&#10;9+o/KgD1+78SADeXxgHkYHbvXJX3ikrk7+Pbt2ya8hu/Ek82WVsgnP19x/U1gTarNJgu2DnOOOT+&#10;NAHo994pY5Ifpz6Y/wA+9cteeIJ5TjOM985rkWneTOOgPJPr9P6Vct9NvJWOVIz/AA+mO/f0oAml&#10;1KWTlmwRg4HQ/h2z6/yqmzyTPtRSS34/Q49eP8a6mz8MTyyAupIPTsfbJ5/D2+tdtp/hIJiQpk/0&#10;oA8sh068nYBlxk+nt3/n+VdDZeFZpDukGM9v8j0Fex2PhZQANuRj04GOuK66z8PwgAbMkdeKAPId&#10;N8IhcNswec//AK/f/PrXZ2fhdFwu3jj/ACBj+Veo2mh9AEwOvQfnXQ22hAY+XgdDgf570Aeb2nhx&#10;AQCmQMdu3f8Azn866a20BQR8mDx74H4969Ag0hUXlcE9f8/57VrR2CAD1oA4230cYAK/568nritm&#10;DS48jPA9MYrpBboMcYpk1za2qFpXCgfhQBVi05VA2gD+p7Vc2QwAliB9a8x8WfFrwt4Zhkku7uNN&#10;gzyw/Tof0r4U+Kn7buk6Qktto7l3AIDEgLk9+v8APFAH6N6t4q0fRoXluZ0QIDnJx0r5N+JP7W3g&#10;/wAKpLDFcK8qA8KwP6/0r8ePiP8AtZ+NfFLywJfyCIkghGKjHrj/AD+FfI2ueNNf1u4YPcySlweM&#10;kjr19aAP0g+Kf7b+v6uZ7TR5fIV+AY+uOOjEdCO+K+GfFPxZ8R+JZzNe3bvnONzZ9/6/4V5zbeHd&#10;b1dsLE7F/Y8HuPy/P8a9v8FfA7WdcmiZ4HZH7BeD2PHr/npQB4tCdVv5AqhmycZ7HI9Tnpnp/wDW&#10;rvfD/wAMPFOvY2W7kPjoMdPT8On/ANev0i+G37KiGKKa4tQ2SCdwAP544PrjrX3T4N+AOi6TGhNr&#10;GNuP4fzoA/Jr4e/so6zqTxz3luSevK5P5/j3/lX3p8Nv2VtP05YZb2LJGfl6d/r+oA/KvvHSPBWl&#10;acgEMCoR6ACugnutK0mI+cyLjPGQOn+e1AHm/hT4Y6LosaeTbgbAPf8AE/5zXqUVlp9lGCUVAK80&#10;1z4oabZKY7QgsOOvX/P0rx7WPidf3ZIWfAJxjPTPfH09+lAH0rqHizS9PB2sGI7A8cV5rrHxHY7l&#10;iITHp6e9fOl54suZsZmIPfnqfT6Zrl7jWp3Y7WwD09/1oA9r1Dxk8hJL5BzzyT37nt61x194okJO&#10;Hxj35Hb3+vavMpNTdzjJIJ6Z9uP/AK1J5s7gbQSCe46nHHP6etAHXTeIJ2fO7JP1GDjn/PXrWVJq&#10;c7Eszc/j/nis6PT7ydhgHAPbPJ7nPpjt/wDWrbg8NXUmGcc+/wBaAMv7UXcnkkn17jj8KfmeQeWi&#10;nHuD39v0rtrHwoePMTPPpjvnFdda+Fwij93/AI5/woA8ji0u7mJ4Izj2/AD9a2LfwtNPtJByCO3H&#10;vXtFr4XBx8mR+fP4+/euntvDiqo+TBH4fjQB4naeD93zFMEdfocf5xXS2nhJA3Ce34Yr2a28PgL9&#10;0fl69a2YNDAxhfwx26GgDyC18LhT0x+Hv37fjXV2XhtAB8mfavS4NGGc7eB/n/JrWg0kDovH8+KA&#10;P//R/YadYJx5UygEY61594i8GWeoIWkjWTvyM59+nWvYbjS0uEKkbXHesK6sr21UjG+MZ7dPpQB8&#10;A/EX4E6VqiSnyQMZ4x+Xb/Pbivz5+JP7Pl9prvNZQsACWyF6H3HTt+Hoa/dubS4L1iJFGTxg8/5/&#10;lXGeIfhxp2ooVktlYN1yM/kB9aAP5urvwxqGlytFeRFQPXt3Pr+tc5q2mQzqQ2AQOBgAD2z/AE/+&#10;vX7YfE79mvRdRilubS2VJCM8Ljnnpj16ivzo8f8AwL1/S55fKt22rnbgcD0JPGfpQB8O3+nS2kha&#10;H5gc/N06Hj6/hisWUy8ksABkDsTntj8f5duK9l17wtq+nM63MTgDPVemOuOB/k15peWOWCqc4OOx&#10;J45H4Y+nSgDgLtAASmCEyOOOPy5z+dZiXU0ZPOBx/kZ71011AUJ4wQePXp1/DNYMlsD82c+vsAO+&#10;cUASxao+Q02GJ7+vsP8APStOz1y5tJle1lMZBJBBIxj8a5p4G4XHIyDjnoew/wA81WOU+7x9efxH&#10;Y0Afbnwi/ap8Y/D+7gDXbywqwLLzjAPB6j3/AEr9jPgd+3H4Y8XeRYarcC3ncDh29e34V/NFbXYD&#10;DL7ST+A9O4x05rq9J17UdLuBPYXbRPGflKsR+I/z/SgD+zLRPGWl63bJPZXKyqwB4IOfYiuoi1EE&#10;Bgfxr+X/AOC/7afjDwReW0Gq3kl1bDgktxge3PIz7e9fsT8Hv2vPBXj+GC2kuxFcuPmV+CD/APrP&#10;/wBagD9Akv1OBng06ZYbpNkgyD7g9fXrXmmneI7S9iSWCUOr8g57V0EGpZB5wD3/AEoAydZ0G5tH&#10;+2aY5BHJUHuPT/61T+HvEiTSGz1Zdjjj5vWtxbxXGCcg/wCfaue1bR7fUQZYx5cg6Mo/U0AdFrOk&#10;Wdwhlg+b6d8ivKNe8KWt4j/aIldT/eGfT1q0dZ1fw+3kXm6WHIw3Jx9c/pXY6Xq+m67EVVgWPbGP&#10;0NAHwT8TvgFpWvRyNbW6B+uAOvFfnH8VPgFqOh+bNFbkgbsYB4BB5z75xmv321jw5hjKo3Jz0/nX&#10;kfijwHpmt28lvdwIQ3r/AJ+v6UAfzN+IPDV1ZyulzGyMMZJz0Hf2P9a83u7ZonZfugjPT8//AK+K&#10;/cX4tfsx2l1FLdaTbKX5OAo/+tmvza+IfwX1bQpn8yBox1x6HJ/+tn9aAPlBnYnYTwM9D29c8/lT&#10;Q5PPIH8s/l0rrb7wxcWty0TgjHqCMfyz1/xNc9cWc1qT5nIPTnOfT+VAFYHuRyP88HFI5zkE9Mdu&#10;h/L+dScKm3qf8e/5VEw5HoeO9ACR5ByGIPT65r0Pwl4817wndpdabdMhU7uGI/rz+nPPNefDYATu&#10;5PbP51OrKOQf545oA/Xz9nn9uC6sGh0rxJcFguACzcjHXPPPrxX7C/Dv4x+GvGthFdWd2siyAHqO&#10;M+vNfyDW9zLbyCa2dkcdGXjnPYjp2r6Q+Ef7SPi/4cahD5d9J9mVhkZOOM5HHH1yKAP62oGhuYw0&#10;RDD+dVLnSiSXh+UjnrxX5sfs/fto+H/GFjBb6jdCK4HBDNwemO351+jHhzxfpmvWyS28ysGA6HOf&#10;cUAOSaWH5Jxge/P/AOvpTplimX5cEf5/xrpJ7SG7jIOCD34rlLixuLKTepJTP1oA5LWvC1rqUTJJ&#10;GHzXyN8VPgTYarDK6W6qTnHHfFfedtLFKMNwf6Vlatp9vdRlHQEEf5NAH863xb/Z9nsppWhgwFyR&#10;8uAMf5/+tXwv4k8HaloFw5CEIO47Z6Ef4/8A16/qR8bfDLS9ailEtqjMQecD/I+tfnV8YP2coVWa&#10;aC2Qjn7o/Dgdf/r0AfiHeQI7HJKlecHjBHcd/wDPWsC8g2EuvQ8+uPQf4CvrD4gfCC80m6meGAoU&#10;7YIB+h9frXz5qelSWztHMh3Dvjp64/z2oA88ZSfp0oUnOQenPXHX2/z61qXNoUyVGV45HU96oMjA&#10;ttXIBHHpk9O/NAEkdy6DrgA9ueT36V3XhH4h654Uv4r3T7t4yjA8E9PwP0/KvPCMnpzTOjen/wCv&#10;t/hQB+0f7Of7cs1s1vpPiWXIG1fnJJx6j5v0NfrP4Y8f+GfiHpcd1Y3CSFx2IyP69a/kGsL+aylE&#10;sUnlkdxx9D1r62+DP7UHir4fXsSm7keBGGV3ZwCeMDJ9/f8AE0Af0q2uqXnhe7zktblh9AD/AEr2&#10;7RfEtlqtujxSDJHTP481+a/wg/al8KfEbTIbbUJQlwyqDuOQT069vxFe+DVb3SJBqGlSl4euAeP6&#10;44/D+VAH2eYGn+bAINcb4j8M2er20ltPEG3DH58c1yPgb4n2upiO2uXw5wCCe9e3Ri3vUEkZDA9x&#10;zQB+Y/xS/ZcstQa4u9Pj8stk8D27ECvzW+KPwY1bwpdOGiIjQ45Uk5z6/wCcdq/pP1DSIJ0KsqkH&#10;PYelfLHxc+DVh4os5QsC7zk5A68ZoA/nD1XQs/M6bWU7fu5Hpx/n8K8/msDCTlcHp17A9+P8mv0s&#10;+JfwEvfD4lkMG1TuOcZFfH+veFZoJnXysewHf/D6/lQB843eniTJb+EHknPXoT259Pp9a4i5sCMt&#10;9ec59wB/T+le/wB7oO0lVXjGDyOOeccf5/SuB1TSVQMVA4BGD1PHb/PrQB5Od0Snk4HX1PT8f857&#10;VbgvBEQ27BBHTORWxd2qqSHABGOgPJx+Nc/JbGM7kHI+mOOcevvQB6j4U8bXmjTJJHKwI9+ePof5&#10;1+kfwC/aq1PQbm0tLy5LwEhSWOSo/H0+n41+Q8EzxnKnBBGeuPqMV1ekeIbuxliaGUoVIwM55GMe&#10;3+fxoA/sQ+EvxZ0zxZpVvPFcK+9QevPT/wDXXvZmjuFDA53fyr+Wn9n39qTWfCN7Ba3F2xgBAKl2&#10;564Iz/n8K/dn4JfHrSPHGnW7C5VnKrlWJyCR36fmKAPpvVfD9pqUTLKoO6vj/wCLvwVttRtZpLaL&#10;a4yRj68A8c9/SvtK2v47hA0ZyCB+INRahpsF/EyyIDn6UAfz+fEn4QGyaVLmLBGecYH/ANb9RzXw&#10;f43+Gt1p80slvEdoySAucc+/v/kV/Sp8T/hTa6pbTbIFORx8vXvjP/6q/Nj4mfCQ6dJMn2fKHjOO&#10;/fj2+v50AfjNd2DwMQAVCnGQPwA/z+VZUsIDFmJAyeo6jvj+X5mvtLxp8LMNLJbxEHJ7deuR9fqR&#10;3r5k1rw3dabMQ8XCfL65x24GPwoA8mvoSrE4yP5jH/1jVe2mfPJIA6dBjnr26101/bk5cptI47D6&#10;e461y08Zic5HQ+3I7UAer+CvHN/4Yv4ri3lICMD97BGMc/8A6vfj1/ZT9mH9pGK+SDT7+5+cAbdx&#10;9O3UdTz3Oa/BKGYxnacZ69u3vXqXgLx/qvhbUop4JWjCkcZwOPbt160Af2D+EfF1vrFtGySZyOuf&#10;Xt1r0OWzS7h6cH/Cvxb/AGZ/2modRgt7O/uSH4yGbnPbH+fU1+s3g3xzaaxao4lDZGM+9AHEfEj4&#10;d22r2khEQLEHB9+evWvz68XeDL7w9eSgwkJu646569hniv16uVhvYzuGQfWvCviB8PrTWLZysS7j&#10;nr26/r70AfmQ1pFeQlmXGeD/AJ/r/keaeJfBVtfQMgiUgccjAB9T9K+j/FvhW+8NXzYiyhJ7HH88&#10;c1wpKS/KwyB1H+T2+tAH56+O/hkYxI6R7SNx4GM9Px/AcH2r5R8Q+GJ9NkfCEAY5x05+n86/X3xH&#10;oFtexMpUOCfQEjI/MY/n0r5j8bfDiG4R/LixnpnqT7fhQB+crW7xt94rtJ5HH+f/ANVfR/wO+N+t&#10;eANWgtzcP5IYcFu+ewPTFcf4p8FXmn3Eu+IBSevQjHXI/kRXl1zaXFpdCTbtYEngHn60Af1Afs9f&#10;G6HxfpsDPNucAZBYc9P8/wD1q++dG1aK9iTaQQef0r+U/wDZt+POo+C9Ut7S5uCEGPvMe56Hrgeu&#10;fc1+9PwY+M+n+KLGCWKfcSFyM98UAfaesaVDqNqUZckg+hNfC3xf+E7SvLeWsZDAHkD9RX3Ro2rR&#10;XsCcjJ6f55pmu6Da6rbOrICSD2z/AJFAH4h6tp89jctBcLsIJxkfrXEazp0V1Edw+ue30/zjNfe/&#10;xn+EzwebfWVvhkyflA/MY7ivim/gmtp3t5l2EcfUD37e9AHyd458DxXKSt5YBx0CjjB4/L8/rXyf&#10;rfha80i6E1sHUA5445ySOfb/AD6V+m+qaNHcIy4yT1xzz2z06V4x4p8EQSq4aNSSO/p3/wA5oAy/&#10;2a/jPdeGtVgtLqbaqsBgk8ZA4Gfz/Wv3h+F3xDtNe023milDFlGcEcf/AKq/mo1Pw7eeHdQF5a5U&#10;Kw79xznPtX3j+zV8b7mxe10q9uGXoPvZHHb0/PigD98LK8S6hChsj27+n515D8UvA1tr+mzlo8sA&#10;T+Q+n8qZ8P8AxbBqlpDIr5DgHrXtDRxX9sVPIIx/n6UAfi14u8O3nh7V5bdwVUN79s8f598VgjcA&#10;WA5Pv/Lt2r9FfjH8LINSglu7eIKxBOQM4/Dv/T86/P8A1iwl0q7lsZ0YGNsY6demTj+VAHPyyx8o&#10;WznOTjg+nP8Ah/jXOX+lwXRyUG4nORxn1JH58fjWpdqVOQ2ATxzjr36/gKrpI/qTzx9McfnQBH4R&#10;afRNSTnaobIwcZ57+nSv0V+FnjUSwW6+ZjoCM/1/nX5827KJAVOW4z3/AFx/9ava/AeuzafdRNk4&#10;Hv8Al/hQB+sWi3a39ou4jJHb8+teJ/GT4dWniHSJx5Y3EE9O45qfwB4tWeGJWcnOPf8AWvcZjb6h&#10;ZkMA2R+Y/GgD+fP4l+Brvwzq8qhdsZOen5Ejt09zXmlnqcsMoSXJOT/9cZ5r9UP2iPhet5BNfQR/&#10;MO6j1zn05r8rvENlJo+oyRTgxhSRyPfnn8c+1AHY2l/9oAH3geeox+f+f61BOsYkE0QxjBJ6e/v+&#10;nNcnp+q2448zA/3uv411PmI6kglu59uh5PHXtQB9PfB7xT9ikW2lfAHGM/TBz3/D8K/RXwRray+W&#10;2/IPv/n/AD1r8Y/DWuyWF9GuWIOPxxX6FfCbxl9rihBlJyo6kDI55+nb/PAB9v8AiOwh1TTmUANk&#10;exz9a/Hn9pTwTJo+rXF0g2xkknGOmeeSOuK/XLRdSF7ahc5yOmP5Zr5l/aH+H66/o1xNDFudVY9P&#10;rz6/j+tAH4kXEpjuCrEYAJ/z6D/PFWobkyAAHaTzkAZ+vHX8f6UvjOwbSNUuLWUFChIwQB07kf1/&#10;SuatrlsDa2M4HBA49M0AdlJtmVo2GR2GR+P6Y9PyrzvxHpXmsWjHUj+fb69eOveuvSfAAB65Iz15&#10;/n2qK6UTqUQYB/QHHf8AznpQB03wY8Sy6RqkdrIeAwP8unfn/PFftb8FfFsd3aW+992QODx+npx0&#10;r8FtFWXTdTjlTIII+g74HOOB781+n3wB8aFTbxu55A75B/L+tAH6sahCuo6Y4AyWU/yr8sv2mvAx&#10;t7ubUokwkncevJGP6V+mXhnU1vtOTcd2Rjrnn1NeA/H3wvHq2gXOIt7hSRgenf8AnigD8GPE8Zil&#10;8zPK/h6g8+vtWDaXYwN5wB154IxnIxXefEWxew1G5gdSBG2Rt+p659e/X0rx5ZWE20HGTjb75Hp9&#10;f880AeuabfxyQhFkyGHPbt0/A/WvpL4N6iYr5UB+9wo9en5D8v0r4msdReC5C5IRu2f88fWvoL4c&#10;eI3tdQi5woYHrj09f859aAP12+GWsslzFEz5De+fX6CvpbWLGPUtIcHkFT+lfBPw38QCeW2mV8Ej&#10;cOSM+nTHb/8AVX3Xod79t00ZO84/px/KgD8X/wBrvwSNNvpb1flOWPAyPcf5PXpX5p3+EcbgAw5G&#10;T398Ht/9av3f/a38HLqGiT3cSZIBycduvavwp8WRmy1GZJUKYJHUZ4HQY7D3/lQBgPOPmx+fOQc8&#10;Z7fzq7bzYGM4Yn0wffj+Vc0blWAPQ9OvJz+dX4ZcYcHBB+hGOB9aAP0B/ZqvIGvUt2YbcH64J9ev&#10;X1/Kv1e8CiK2uYGRsA+3uBx/P/OK/ED4Fa//AGfqyeY+3HHB9/1r9X/AHjJLiS0dZsh9uQfTP+f8&#10;80AfoXOou9HYD5gVzx9PpX4F/t3eHIrDxFLebSpkbB+nXnP6fWv3k8KXRvtICnn5cdc/5+lflB/w&#10;UG8LqbA3yR5IyM+/Yf8A1+uCaAPxOc5YMWyf4en4cf161UfazNubDL6YGfX/AOv+nSnNlJWXGc98&#10;dMc8j36fzqIhWBJJUn0PXOfp+FAEqgnGR8xzx1yBxyTX018D2A1BCuMFtuD29O+R/OvmWPlto4Hv&#10;jn6Z4P16V9J/BaQC/jXaMs3TPQY4Bz3/AP1cUAfsF8GZ0a8g4JAI5P1z1PUD0r9LPDUg/swYGMr/&#10;AEr8t/hHc+VdwNng4z+f8q/TzwlL5mkrnqVH/wBcj86APx//AOCkYeX7MyrjGMnsee+RX4uTRBSE&#10;UAEtxnHH+PTp9BX7m/8ABRjT2fTLeUJkbuMY6+p9hX4Zzq/mj5Dhc+mfbI79OooAzZ/vjIAznkZI&#10;6f54rLvhtG7bkfUHqf8A9X/662JTubqcDB/Dv+HOePesy/XKt3x/F7/59KAOQkT98cjkEdT/AF9e&#10;etfeX7MaPBFHgHBYY+nt9PpXwmyO10Bzyfz56Yx+lfov+zZpqmwSRcEgDpjjjGO9AH6W/C+Dz9Rj&#10;lY8J/n8f8Olfop4YiCaV8gxlc9v8+1fn18J4Nl7EhOQPp6//AFuTX6EaQxg0Tg8hTz26dfpzQB+P&#10;f/BQrWJINTtrRGLFsnaTx29Prx2r8lr+4aYO7d/Uk5z0x9a/RT9vXV3vfHZtC2BGAFPoSK/Oi6xs&#10;BU85PHc9u/8An+dAHE6upCk55PJ+uPb/AD+VcDcuFYoo6Ht6jr/IV6JrTZty3QDpyPxBNeaXjfvS&#10;4OCefoex/H/PSgC/pEJublY/72Ack4+n+fzr9RfgB4dW30lAib8L1Gf0z0r85/h3pxvdaiRkz6Z6&#10;ZHbpxn8vWv2F+E9hBpWiwrs5wPz449+nHI9TQB9X/BvQlm1mLzY+QwOOnXt7H6dfxr9QdBgSx0mM&#10;gbQFyfbiviD4E6SLy7S52ZDlewwO/H1r7d127h0fw/cTOdqxRH8MCgD8Gf8Ago745/tPx5BocUm+&#10;OyBLD0Le3c4/zmvyc1udgmGOT0/L1OMc+tfVH7T3i/8A4S34sa9fq5aJbiRV3nI+RsAA/gcf/qr5&#10;A1m5KSbecHPUYA9Md8fWgDKiIaUHJI6t/Mc9varhkHCkhgcD6+38vy+lYEd0VwWbBHT6/kePpVq2&#10;dZJUUk457/XOP89aAPSvDluJgBsOP854/D/9dfU3wt0D7XdK+MKGHBPbHPH8h6Y968S8I6Y32ZMj&#10;BYYOM456A8dcY+lfafw30NILeNwPmcr17YHJ9c0AfSHgbQVvL2CNxxuAGM44I7f1/wDrV+k3wv0T&#10;7JbRsiYQBe3t/nrXxv8ACDQN93FIRw2AM+9fpN4W02C002PCYKqPzxQBh/E/xvYeB/B1/q95II0t&#10;4XdiccYHA/E8V/I98dviVf8AxE+IWreJNRl3yXczMM54GflAzkAYAr9u/wDgo/8AGNNC8Ijwbpko&#10;FxqZPmANj92o4B7gHrj2r+c/VL83l08spIJJ6kdPX8/6ZoAz55VmJAPTn0/X6UyMlfnbgkevQZxw&#10;f6cVWRvMYqxxk884yPTHbp/Pjipy4Qjrz1PXJ+vb6daAOr8PWX2q/jTkh2Hfr9cf4V+gnguVNK0J&#10;EXAO3bxnt3HueM18VfDWyW4v0uFUYQkA5GGI9Pp/+qvry3ujHbpChwqADIGecc5P+e9AHWSXj3DB&#10;E5LnqM84P1x+HNfTnwd8K+XAmr3abBK21NwBwoHJPvXgPgfQbvWb+NjGdisGk9AuRjjr9cd8Gvsm&#10;0u1tbWHSLOI+dOQiL2CHq2PXnA9qAO48OaRJ4m18PG2be1b5BgYIHQc+p5P4e1fbPhazgsLKGBY9&#10;gCjt+ecd/SvKPhT4KNhZxyyoQ0p3bj6//XxxXtPiXVrTwxoVxqdwVjSJCxY8ADGT9aAPnD9qD4ta&#10;P8PvBtzNc3XlzSbljQNtZmxx0647/wD66/nb8W6nFq+tT6lvLtM29snkOSSc5zknuK+kv2tfjRN8&#10;TfG0iWt15mmWBKxICdvoWPufp/Svjaa93uFIAHXPHJ/rQBpRyrkJjcM547475/mPb0q9EyyYtkIB&#10;OSW649cAelc79sWJdsYBPHb1Pb356V6P4D8NS61qMUjglNwJAwMfUe+PyoA+nvgV4NSNhqV0MyOB&#10;jPG1QRk9D+VfUOs66trF9miIAVdoC44A715zoTW3h/RURCEeVR6A7PYc9K5+91prlztORkkY6/r+&#10;ZoAv6nqck7Hd85Pr3wee/wCNavh7TTcSi5nHyKAcnjr6GuW0q2e+ug5GQD7kHr37cda7e51FdOtl&#10;tbcZJwABgj3J9gaANPXNbkAXT7Dh5Bjg/dHqT3z/AJzzXt3wj8GHT0S9u0YSyYeUk4woPy575zzj&#10;OK8/+GvhOObUItW1394p/ebSM/J6kY6njaB2yegr738FaKNVtYjHapFEhDD+LI/hGcdB39TQB0fg&#10;jw1HOFuZotx525JIVTyee5buT24Fe/6XpVrYwiRgoYfOxI9Bx+XYHp9aydFtJLaPy4l2KhGeAMHH&#10;T+vtXgX7Tvx90/4N+DpbhpVN/d5it0JHzy7TyR6DqfyoA8a/bS/aatfAOiHwf4auSdd1FW27Tj7P&#10;EesrAHOccLnOeuDX4i6prs88ryYzLISS7HMhLH5mJOfmOeSenap/G/jnUPE+q3Ov6retf6nfNvd3&#10;O4DJ469AARtAGBwTzxXDwzKxEkxJLdB69uT9f8igDXJjjyx54znPU5+nPsf0r0H4d+EJvFWrw3Vz&#10;GRaRkAgdz6ewz7e5NcF4e0i88U6olpAMRZBbjgjjr+eeP/r192+EPD9l4X0qJY8I5XC54x65H19a&#10;AO2gW30GwSwsgNwGCcfpge3H51Rgjku5crlhkgLz/kelQqJbmbI6nHP9cfr/AFr2LwT4OluG82dM&#10;g44xnj2PSgDR8GeEN7pIUzyTyP1/D8/rX1NoGhxWsQ+TAB/Os3w5oENnCi4xj9AO306/hXocIWMA&#10;A9KALkSrGg7f54qC91GGzhMsrBETkkn09ap3upwWdu9zM4REGT6Cvkj4j/Eu/wDEWrjwr4blEZOT&#10;M+7aIkGSWb/a6YHYe5oAsfEj4nXuvamPCnhwsMnErohfYOwAz8zHsO3U4xXV/DP4cPZL5ssUxu5W&#10;DO6gkojdTk9XYdSeOwwATXR/DPwppGkWtrHY2cc9xKPMLEs7jcc73J5GT0B5PBIFfWHh/QFgtg0i&#10;LEWb5sdW4xnPb6H9KAI/DXh+00+FTFAVKDj5V+bHqTnp/wDqrs1kjijEaLn09/UmnCGGNG2cgnue&#10;D/n0FeV/E74l6N4C0S51HUZ0gSFSc5yVB6DA6k9AB9PU0AHxI+JGi+BtIu9W1W7WFIYzIzOcBV9T&#10;7HoB+A5r8P8A44fHrXPi9r00UE7x6JE/7qEkjzSBxJJzg452r2HUZ5rP+Ofxs8SfFzXZPtEslro8&#10;DHyrXf8AeweGl28F/ReQo465rw22SW5lEFuMEnggZ/zn1oAuQRtLL5MQZmY7eBj/AD/kV9ifBn4V&#10;7I4dd1iMIv3gH9/bnj/9dY/wi+EUKrHr2ugNnlQ3OPrk/wBP8a+j7zU4Y4hZWBCRR8fLxx36Z/DF&#10;AGnqetLGv2WyARF4/D6d/wAf/wBXOwxz3coVeWPoT6/1HPNMtLO4vpxGgLevf/P+FezeFfCIAR3T&#10;JGOMDn8f6UAVfC3hMvseVSTxz/Xn1/PrX0Boegx26J8mMfp9KsaNosVqoJA4Hp6dQa6+FAgC4wOB&#10;xQBNbQrCuF6f5PH5mrTShASx4HX09/8AJqm8wjXJPPp0+nH06fjXIax4gS3jdd+OO54+lAGzqWsp&#10;bKVBwe3+c9q8d8SeLEQOA+Dzg5rnPEfi8DKh85z+BzXj97qs95LyxJPTv+n+OKANjVddlvZW2MSB&#10;9SazYLYOhu7x/LiHPXlsemcAe56Cs281DSvD9q+o+IJRHFFgsucYJ6A8cn0Ude+K4fR7fxF8XNYj&#10;Aim0/wANwt8yruV7kA8BiOi4PIHH40AbkuseJfGN9/wjvw5sy8XIlvQP3cfYlWPDHjqeB2Hc+4/D&#10;/wCC3hzw05ubmA32qz/M8sjbmDdyM5P/AAI/hivXPBfhDTdI01NO0a0WFEUBmRBwOyg8/ie55OK9&#10;U0/RYrY7EgHmt8xPBJx/+qgDntH8OWtiqPsUdsKvyj1xxzz3PWuyt9LubhgucIT/AC7/AIV09h4f&#10;lb95ONoOOO/v9KyvGPjbw/4H0yW8vplQRqT9Pb60AbQaz0W28+6dUCDqe+O9fFXxs/adtNMSXRfD&#10;EgluMEFgcKvuTx6fp3r53+Mf7Ser+K7ifTtAuXtrQMyllYguOhI/xr510fQdS8RXPmTBzFkbmJO0&#10;gnoc53GgCa7vvEHjfWPMneS5nmOSxz+OCeAPUmvXPC3gW00uJLmcs7uo27R3zyU9f989B0711Hhr&#10;wxBpqJDbRDzATnueR/Ge/qAOB0PPFex6F4VkaQTTgyMcdeT7Y9B14oA5/RvDTzbF2bI1OVXrgn3P&#10;JPqxz+VezaF4ajhHI/z3/OtvTPD8MCghQAP8nj+VddBAsajjA/nQBHZ2aRAYGOntWsqhcEjA/wA4&#10;qAvtAyckd+uf6cVUuL9IhuZsA0Aab3Cpu3HGP881z+oa7FCjDdgjj/P5etcrrfieODPz4AyfqDXj&#10;+q+J5bhmVWIAz0Prxn9f5UAdzrnikHIjfIPH+H/1681u9WmumOCQORwT+nXp/WsU3E1ySzcg479h&#10;6n3/APr1r6fpE05CpnJ6Yz3OMEd8f/roAqQQTXTdwSOvv78cetdto/h6W4ZGKkjOR1/D6V1+h+FG&#10;4Mi7gOf89a9T0zQo4VBCAflQBzOh+Fki2nZkjv0PP+etelWGlpF2yRg/4/yrTtbJYwMDGc1qJGq9&#10;enH8v0oAbbWyrjcP8+1W2eKBCzsFA6/pyelcr4l8YaJ4WspLzVLmOKOIEsWbA9//AK1fmn8cf2zL&#10;m4MuifD8liWKGYfyA9unP60Afa3xY/aE8GfDPTmmvrxWnHCxqcsT7AV+WPxI/aF+IPxg1GWw0eV7&#10;LTCW4RsFlz0JHr7dPevGntdZ8Z6oNS8V30t7LLglWYnGT+mfQetfTHw1+Bup+Ilja2tTYWQwdxwG&#10;P5Y/zigDyPw94MuYRG7L9tunYcfez749PrX2D8NfgjrGqyQ6h4hzHEMYi9sd+1fRnw/+B2ieGkSS&#10;dBcSgfecA4HGOv8ASvfbXRooFEcKhP8APAoA870DwTpWhwC3s7dUHfAH+Fd5aaLFw0owB9e1bbiw&#10;0+Iy3EiqF5zx6V4V4++N+k6HHJa2JEkoGMAjgngZ/wA89s0Aemax4k0Pw/GWuHVSg/L8a+bPGfxi&#10;lvnbT9C3OW6FTg4+nYe/SvINR1zxN46ut07yJCckKMgsp44BJwPc81674L+FdxPFHJMgiiPJYjk+&#10;5B5Y+56UAeY2Hh/VvEVyJdRdrh5SMICSoPbIxz/L0FfRvhL4YpAiTammD/cGCfbJ/TivTtE8Mabo&#10;8YS1i+fABc43fmfr0FdfFGigDt0/PvQBQsNLtbKFYoI1RB2A/wAOv41sqqj/AOt0/lUTSIgAJwB+&#10;n51nz6lHCeDz9aANoyqnfp2rKutVSIcHjP8AWuN1LxGqZw3H1rz3VvFojyGk5/IZoA9F1HxCVJVW&#10;HfNee6r4pWMnMvJ/L8TnmvItY8dqWYJLt2Z6HnP9B715dqni65uQ21yCcn3+nPT09KAPW9a8apgl&#10;XyAO3qc+p/l0ry7VfFMkxKxPnj8SPr+H+etcQ1ze3Uny8f1B54xx+I710WkeGri6cSSLnPTPOcdc&#10;57YoAyTNcXrZ5OP88cda6LTPD1xcOhcbvqMdev8Aj0/GvQtH8HA7S0Y+u3pjp+dep6d4ciiAVlAA&#10;/M4FAHnWjeDxtUyDJPrzgfWvTNM8LRxYVl4+g79P1rr7LTIowNoxj+ldDb2wUDA4H4UAZNno8MQA&#10;2Zx+n0xXQQWiqAQM47fh2q1HGoG0Hn1+v5VNvVQFBHzdPYigB0UIUYx0q3wgw3TrWXLfRxjrxWNd&#10;63HEPvDBHY9/6+1AHTPdpHkg4J9elZdzqyRAgt14rgb/AMUJExG78f8A9defan4yVMgy/dz/AJ/L&#10;8/WgD1i+8RqiHa2Ae/8AUnrXB6n4u2ZYPgdc5OPrivFNY8cAb/n4BP8AFj/CvMNU8aTOSY2wDnvw&#10;B7c9OaAPa9Y8dqqMm/BOep//AFY9q8b1v4h3Mm5LeQjqM8n8e3/6/avDvFHxH03TEZZrnz5QD8it&#10;nntnsPwr59134i69rsjQWA8iBj/Dkjnrk9vWgD2nxb8SbS03rPc+a65+UZGSPp9OuK+e9a8da3rr&#10;Nb2CNFE+ANucnPp3+nr+FbGj+ANT150lKNIW6liSSfXHv7+30r6b8Bfs63V2UlnhCqTnleSfUH+o&#10;oA+M9M8Ca1q8xllDPv55BJ4656/rX0Z4F+AOp6pJGJYMJuHLD3yQeOD71+iHhH4B6PpiKZYFcqPT&#10;17dOf619C6P4I0+xjVYbdFIwPu4xjn/JoA+T/AP7PmnaW0Uk8WZBjsPxB4/pX1x4c8HWOmwiOKIK&#10;AP8APT8PpXVxWtpZYaQKCOf8KY+s7m8jTojIx6HH68UAa8cNvaxgsQoHv/SsG61qSSU29hEZX6cD&#10;+frWnbeH728Il1OUopOdgrqba1sNPQLbxqCvfAz9c9aAONtPCt9fETarKQnXaCPyrtbHStO04BLe&#10;JRjv159f0oe/jUHBweD6fWsi51dFyN3I/wA9cCgDp5LlVGAeP8TWdLqCjPPA964i414DID8e/wCV&#10;c3d+IgMnzMe46cdfyoA9DuNYjXdhsY/z1rAuNcVCxLYI/lXluoeKUiJzIAef1rhb7xlndulzjp9f&#10;SgD2C98QohJLD259xXH6h4oQEgPgnpz39zXj194paQn5y5HY8delczc6xPKDvkPPYn+nfPtQB6nf&#10;eLMM2188n6j8e3v+FcjeeJXfjecdf88981wz3Du3GTnB+uf896fFZ3N2xYBgNvHbB9emefpQBfn1&#10;KaUZZyFPQDJ/Meg5zVIzyynuT/Ln/J6d66Cy8NXEuHYZP44H4/54rsbDwkGxlM478HPv0oA80j02&#10;6nbIBGT19fQkdv8APrXQ2HhmeUgyryf89s9a9gsPCiLgFMAdv8f88V2Nj4aWIhguQenGP8mgDyGy&#10;8KRjaTHk/Tp9O/HWu4sfDEafNsxnHbBwP8+lenWmgAYAQAc8/wAq6S30QcDaPrz/AD9KAPNLTw0C&#10;VXZjHb/P55/HFdTZ+HgMELz+v/169Bg0hV524J9u3vWpHYKoJAyf89KAOOtdCVCCVyfoO/4Zret9&#10;JRQDt5HtXRLAkYqXcEPTNAGdBp6LjjHtj/PSrywInPAIz+v86jlvYYQC74A9a4LxJ8SdA8OwGa9u&#10;VQDPU/5zQB6M3lxjdnH61jaj4h07TIvNuZVRfcgV8K/EP9r/AETSUmt9Kcu6jhs4GfoM1+dnxR/a&#10;48S67K0MWosidlVj1+gx/npQB+uvjv8AaU8J+GEkSO7R3XPCkEj/AD/jXwZ8TP2zL+8eWLR5zGgz&#10;0J5/+t+tfmFr3xQ1nVpGa5uX2gnOWJPPb8+9cV/bd7ckhHeRz07jOMj8aAPozxv8afEXiCWSS5u3&#10;cNn7xPcdK+dtX1W91S4cl2lMnuTnj8q6TRPB3iTX3jjjidw+B1OM+v8AkfrX1J8Pf2YtY1TZJcwO&#10;xb1HHPHqP8aAPj3R/Auo644/dtIGOD16fl+v9K+gfA/7PmpancJvgcKPbv2IHA/Wv0/+G37Mthpi&#10;xNdW0ZK9QVB6dAea+uvD3wu0TSox5dtGMei9z+FAH53/AA7/AGXfLSOa5i2hsblIPGO3Ixzx0Ffa&#10;Xgz4IaLokcZW2UEY7dT6nP5174LTSdJjDSbEAHTjt6f/AFhXE698UNC0VClu4dx2BoA6+w0Cw09Q&#10;AixqMcdMY744x/nNJqHivRNEjPnSqSvv37fUV8ueI/i9q2oFxZuY17evPQH/APVXlt94g1K+cmad&#10;nLk4/HrmgD6V8Q/GJCWh08ggHqD7CvF9Y8c6hqUh3ysB+Pr9fxrz8rc3DYVTn+97fX+nWrUWh3Mx&#10;DZ6+pP6fnQA+81d5C2XPJORk9f8AP6VlNeTSj1Jzn6e9ddbeFHblwSTjjGf8+/rXT2fhBWCBk6du&#10;fTk9P/1e9AHlsdtez5QKVB79cHH5c9/z9a0rTw/dzgM4OSP69jj/ADzXttj4SQAZjwTjpj3rrLTw&#10;vEuCUGPp/KgDw2z8Ilvm2ZJx26+v/wCr+dddaeE9uMLg9e/p6cg17Pa+HEUYC4P4cV0EHh8DAYen&#10;/wCugDyOy8Ljumc8dOOua6W08NKSrGPntx/n869Vt9DUYO3j2FbMOjooBK80Aeb23hxVx8vB9P5/&#10;T2robbQAoHGRx/8AWrvotLC4yOa0o7BVwMAD6CgDirfRFHy7evf2/wA961YtICnOP0/z+FdYloow&#10;cVcW3HcUAc3HpiDjHTGPr0q6lgowQMf59cVtCFQDjn/OKftUcdMUAZiWeMf/AF6tRQgcAc1Zzzyc&#10;59u1LuA6dP8APegD/9L90QiSj5cEH8c/jUbWqEFWGQa/PX4JftneFfF0UNre3QinO0FXYD5iAOPo&#10;eK+9NB8XaNrcKy2s6uGHZgQf1oAq33h9JXMtsNren+PpWUsMkR8u6XOPX/69emxrHJjacj2NQz6f&#10;FOpVlyfXHXP1oA8o1LQbS+U+WuTzxjmvH/Efw/0y6ieG5gUk57Djjn+lfSM+lTWjF4huHJ4rmr/Z&#10;IcTLg/ngmgD8uvir+z9Y3cc95bWwBIP3R0HqPevzR+IXweutKnke3gLDcSQf6/z/AP11/Slf+H7a&#10;+hKbAc57Z6/4V8z/ABE+CWl6ukrLCA7A8YA7+49qAP5v9R0BrZik6FGHPTHfuOlc3Poi7GdTye3Q&#10;gD+WM1+sfxL/AGanXzXtICXGcAL1/wABmvirxX8K9a8PyO0tuwjBJPBHT09xQB8kX2nmEcoV25z7&#10;/wA/6Vhy2ySk8EMP8K9u1TQ2XKtGY2Jbg+/TI/r+navP7vR5Im/djIH1JIz0/wAigDz2a3aMkZyR&#10;6dqhWV4+MYH+e1dm+nFlbepyQMZHv36Vi3OmONyxjODgdzyfp0HegCpDcKXyeP8A6/0rrPD3jDV/&#10;Dd0l1p9zJG0bDbsY49DnoOR/kGuEeKSJiCCCDnp37U9XGQpPT/OPegD9PfgZ+3P4j8OTW+meJJ2m&#10;gHyliT6dfXJ9c8859K/W74ZftKeEfHtpHLZ3qLI3VSeh/P8AKv5YIucmM4I/l3+tdr4W8f6/4RvI&#10;rnTLp4ymD8pPQdh/jQB/XxY+I7a5CMsm7cB05zn3rpYb1GACnIwP1r8APgt+3LeWUkGm+JX3oQBu&#10;7qR3GcnHPNfp74D+PvhvxNbxTaddLIZFB27gSO/H+fWgD7DuVhu4ykyhlYY+lcBfaDdaZML3R3wA&#10;SSvOOO1SaR4tsb4LtlGTg9R1xXWLcxyYwck/iT/OgCnovjSCcCz1MbJhxz+VdNPotrqUBltSMkdu&#10;/fFcPqmi2moDdjY4OQy9QfrVbR9a1bw1dCG6zLbdM9Rjvk/5FAC6loEqMYrmLK5Pbt+NeH/ED4Qa&#10;J4ps5Fa3USFf7o5/yfw9uc19r2GoaRr1oAzrkj2/LnmsO/8ACAQmaAgj+76/SgD8Ivi5+zTcaVNL&#10;c2UDMoycjngemfYcdK+DfG/gK/0uVhNCVAz1z+uP0Jr+ofxF4Og1GForm33j6Cvjj4qfs4adrsMs&#10;kEG0spwNv49qAP50rq0ktmZWBBX26iqe7qwGAfbp7/jX3n8VP2cdW0WeUx2zFRk52kqee/0HbrXx&#10;3rPhHU9GlljuIWCpjkg459O57+n0oA5JWXBweBjFJ5mcDjAI6VaNpNuK7TtB9OmO+ff3qOWJlJzw&#10;Cfy9v8aABSDz0p5xwenX8KiAK4XOMmpAVYDJyTn17UAdBoPiTVvDt2l3pk7Ruhz8p649un49q/RT&#10;4Bfts614YeDTvEE7vChUEu3b0HGe3avzLY5xzkf4fhSlmQhkbaRg8e3/AOugD+tf4Q/tI+FvHOnx&#10;TwXiMXwCueRxnoe1fVFpqFjqsAaJwwcD0r+M3wL8VfE/ga7S4068kUIc43EZr9cf2eP26o5hBpni&#10;OfayEAsx7dvy/wAPSgD9rdR0d0/fW5OPSsWO4aMeXcA88fl1rnfAXxe8P+LLFJre6SQP0IYfr6V6&#10;ZcWlnqURaEgk+mP6UAc0bS3uDwMj+dcf4j8F2ep27KY1O4EfXP6/rXXS2l3p8uOqHOK0YZkmXB5P&#10;p60AfnL8V/gDp9zDPc20HPcADABHPH+fpX5l/FT4DSQGY29vh0Bxwc456mv6MNd0iC8gdWTJwR0r&#10;5k8bfC601NZQ0QJYHtng9OMUAfy/eK/Bmp6DPNHLGwA9OMY7n+ea89e1Kh1UKCP6/wCc1+5Xxa/Z&#10;zFwJZbe23dexz7dvrmvzf+IfwS1XR55ZEgKFWOeMY9On5j19e9AHyLLbhG29j+X+PH0qiY9pIxk9&#10;+1d1eaZd29w0F1GVKZ5I/wA/j/WsWbTmiAYfMRnj/wCuM9P8+tAHNcdfWnhyOnB789KvT2br82w4&#10;GeRx/n8aolSuFbqR6UAegeE/HeteFL2K60+5eMxfdwxzgHIB/rX6a/A79spv9F0XxLKXUgAlznHH&#10;bv8Ar71+RoxzznA/L+tWLe9nt3EkTlSpBGCR/n9KAP6ZdK8X2Goxxa/4buA5bDlVPJPoQO3NfWXw&#10;z+K8V+iWd1JskHXcfX0/+vX8u/wt/aG8R+B7qCOWd5bcFdykk4X/ABAr9PPhp+0BoXiuGK9tblYL&#10;tAMjOOT0xzk5/WgD937e9iu0V1OQffFJc2sMqbWAI/Wvib4WfHO3u2j0/Uptj5wC3GeeCCSK+xNL&#10;1i01S3WS3cODjkH2/wAKAPJviD8O9O8Q2M0csOdwPb+vb61+Xvxa/Z+udPnmntYgVGcH0Pfpx+P8&#10;+a/aqeNGXb1zXm3iPwra6jGyyoGB7fh3oA/nC8SeDprGVo5EII7j1HfGP1rxrWNBwrEjaCT2I9ev&#10;+ea/bb4v/s/f2ist5p0WHG44Az+A9D/+uvzu8b/Dq+0eeSO5iKlcjkdMevr/AJFAHwTqukumRtUH&#10;0x6Hqfp71wt3Z7M/eHfOcew/lX1VrnhV/LldVOOnTGO3H6HpXkep+HjiTj5wM8j8v58UAeMPbZdm&#10;B2Ee/wCvr0+lUWDAfMRjt15GfWu8u9LlhLHBO7HYHJxxnp/n2rDktFkJVhyGPPI7A/h+R9KAM+yv&#10;3iZXLEbTnrzgdc/5/IV9g/Ar9oDWvBOrW+26KxB1BGTgj9P8/lXxnNbtGw28qMnp+We9OtbuSKRX&#10;U7cAd/T/APX0oA/rI/Z6/aE0jx1psANwPNKruDHv9K+4bS4iuYhJGwYMB0Ofp/nFfx//AAV+OWr+&#10;ANVguYZyqrtyAWPAOT6Y6Dr71+8P7P8A+2BoPjG2t7G8uBHOVUHcRgHvnmgD9G7qyhulKOuc5zx1&#10;z1rwvx78KrDWbeVxCu85/n/P3r1vR/EdjqkSyQShwQCMY79/xrpmMEqFcZz/AJ6UAfkL8Tfg/wD2&#10;c0rJDkHOOvTvjJ7fX9K+FvHfw0hbzB5XByOOT/j09z61/Qt4z8F2msWjjygSQegzmvz9+KHwgubc&#10;zPBDvjOf4eg/+tQB+FPjDwNcWE0rRA4BPbgc8n1x/nGcmvDtS0yWBikiZP4+vp+Xav1o8XfDeSZn&#10;SSHYQCuevTueOn8q+V/GfwoeMy4Uhu3Hv+XagD4hNvtO/sfbjPH400swb5fmAznBxznv/n8K9U1r&#10;wfdWJYupAz1244HH05JP61wN5pzxlvl+VfbHagDt/AXjy98L6jFJDKyFT6/mMfj7d+1ftR+zR+0j&#10;DqUUFnez5bAHUd6/Al1KnAPQnA/l+J/zivSvAXj2/wDC+pxTxyMqhh0JGB6j9TgUAf2D+D/F1tqt&#10;rE6Sbg4GOe1eiSQJdxnIznHHavxO/Zp/aVhvoLWzvLkEHb36E44x0P8An0r9aPBHjiy1e0jZJQ25&#10;R75oA5n4i/Dy11e1kYRfMM9u/Xj6V+fnjDwjfeGb5w6Hy+2M4PoM/wCfev1suBFdxnuCPr/ntXg/&#10;xF+H1vrNrJ+7yTnt/KgD83NiXabRwwGMdMd/r05rldX0MOrMwB759c45r2zxP4JuvDt2+FIQsO3A&#10;Htx2/wD11xNw27dG4we4wM8/jnH6/SgD5F8beDIbgOypk8++eMj/AD1/Wvknxn4Ee1y0Y4DHnngH&#10;0HJP+ea/SzX7ESBkA49x2Pvj/PHpXiniDwtDdggqG656H+f8qAPzYNpPp1yJYyVdCOmex55/z+lf&#10;fH7LPxtn0HVYbHUJyEBUZJxx09hx6V5L4r+HL7HKxE/N0+o4x6ds14tDFqHhzUxLHuQxE5IyOB9P&#10;88UAf1b/AAw8dW2s6bb3MMgKsoPXpkV9JWV8k8YyQd2P8/jX89P7MX7R50822m6pOccLknnjkYGe&#10;cj/9VfsL4I+JWn61YRSwXHmAjsf/AK/86APcfEuhWmr2UkcqBgwPp1Nfm98Zvhc+mXUt5ZR4QnPA&#10;zjnuevpxX6T6ZqKXsOOvfHWuM8b+EYdctZAyBiVI5FAH4q3bCJmSQ7SPU/y/z1z61h3KQTZRxk/0&#10;6f8A1/5V9O/F34U3WkXMl3ax4XJOQDxn+n9frx8uXUbQsVcFSv8A+rufxoA868S+HIb2Njs6jpnH&#10;9Qfz/WvIrOwuvDepLPb5ARiR0/znvz1r6ULLMSJCCDknIwT9B+Nc3rGjw3EJ2rkHOc4HT3/pxQB9&#10;hfs9/GRpooNOvZiGAC8kkfrzgfqa/Tbwt4iF5bRvuBJGe34V/PV4Y1O68KasJI8iMknuOnfP9fxr&#10;9Tfgb8VYdUsILeeTDhQOT/PJ/wA+9AH35f2cOpWhSQZBH1zkV8G/HL4WBJJ9Vs4huHLYHYGvtrQN&#10;XhuYuWGCKf4l8Pw6zYyIUzuB980Afild2LRyvAeGRjyMAdvx/wA9DXNzboXKP0B+nQY7c9/89D9X&#10;/F34eTaDfy3kCExdOB09Cf8AP5V8v6tEHjaQMRsI6dgfUf8A16AIbcgkFQRt/ADPt2yevTvXY6Vd&#10;tA0bKduW9+CPb/69eZ296kEuxjkKcEfTvkV1dpdI6hkbJHIxz1oA+rfAXjGS1aJN+0e39T+vSvtj&#10;wb4lF9Ais+Rgfj2B9/8A6/FflroepfZnByRkjvyfr7n6/wA6+tfhz4mKmJDISdoOOvbt/n8qAPq3&#10;xTosGsWMilQ29cdOv5V+Rv7RnwsbTri5vbZCoLFh8vGT2r9ivD9xFqNsAx3HaK8k+MPw0t/EGkzo&#10;Yg5I4OM/Q4/LNAH87Msgs7popPl2tgdc8dc/1rq9P10Kgj3ZAyuevPuR/n1z1rsPjP8AD+68LatM&#10;XiwAxz9D/L+deGRah5PBBGD+ftjv+H6UAerDUI94kBycjoeRnv8A/Wr6Z+DnjRrW9SCV8B8Z5P8A&#10;nJ9+v5V8S29+rKilicA+3PoTx0Fd/wCFNcaw1CGQN0Izzz349vxoA/cnwPr4miQ7snGfX9a9N1/T&#10;4NX0yaJxnep9O4PH+e1fBvwf8dLdQQI0mSFUdcfpz/jX3R4f1Bb61EbNkED07j8u9AH4w/tTfDU6&#10;JrNxeW0eYzls4x1J5P8An9a+GILnbMRnkdwOM4yD+oGfxr+gz4+/DC28T+H7xmiEjJGxB+uevHt1&#10;r8Cvid4XvvCOvzwyKyKp4ODjr6fy9aANu2m3oApyTjHJ49c//X7VbW4xtDjBxn8QeOnTnjiuF0HW&#10;QxEcx2MGwuQOc8ZI9BXZO2QkoOAfpnnpg/5xQBohI5XRh1OPz9Djt/X8K+lPg/r39n30PzgMpyNv&#10;8hn/AD9a+XrWaNiOASMAD1/z/nFek+GNQ+x3MUinaMk9enr+HtQB+53wu8RpfWUIzgMo7/r79M16&#10;T4s0lNX0yWNwCZEI/Q18N/AjxkZI7e2kfngAHt/n/Pev0F06SLUNPByMEDt0HfpQB+Cn7Ufgu58O&#10;61c3MSbEdiepG4dv16j1r4Ou78peB0O3BHUkYxx09a/ef9rf4X/2/wCHbu5hiDuinHH9O49q/Afx&#10;Pp9xo+oz2MispibHIOQfyHFAHQRXEcqhskDgdeOvUDsK9L8J6n5E6Ev8zHDdT1OM/r/nv4NZakUc&#10;xg88c/TrwO+a7nRNUFtNFh/lzgA9Bnr29M+v8qAP03+EGvyyi3iZzmL36Dtk49e1fpv8N9R+12CC&#10;Q87Rx17/AF/Gvxn+DviWEm3UvyRjr+XH9Md6/TX4U+JA3lxb878Zx6Af4fzFAHonxu8Pw6r4avEe&#10;PduQ5+gHbHWv5w/jloz6J4ku7dl2qJD1+vA9eM88dDX9R2t2aappDbxkOp7+voRX4Jftn+ATpmpz&#10;3aRYAYngc8nkZ6+/6d6APzZWUq7fNw2MAjJxnvz+VakUgX5R1BH4e/v/AJ9652bEczADkeuevTn+&#10;lWI3bJ2rnGD3798fUj/JoA9s+Hmpm11SLYRjd17n6jtj1/wr9SvhJfGQWjtJkH8f078//W9K/ILw&#10;vqH2e+hkD4weTjB6j+Vfpv8AA/WxJbwtIRxj5SegUf8A1v6+9AH7N/DW7SfS1XuRk/jXyX+2t4YO&#10;p+DrmXZnCNk8/nx6etfQ3wc1aOSziTdnK4x19x6Va+P+hpq/gu9i2byY2wMZ59+vrQB/Jfram01O&#10;4RxgBsY6d+R+lZgcNGO2RjAwcgjr9B/+uvUfip4bfS/FGoxOu3ErYP64xxzXkDp5QCqPkGMj05x/&#10;ketAGnbDf+7ZefzxjGMf59OlfRXwfmWPVYtpyQyn6Z6HP+fxr5tt22uc8kYz6/4fSvoH4Ty41GJ8&#10;EjeAen4H8f8APSgD9dfhPLm5thGMklRj0Gf/AK/+cV+o3gNP+JSg6YX8+OvSvyq+D7obq2dz8obt&#10;7evOc1+rnw9kSTR4znI2jv7UAfnD/wAFEIIf+ETLNxtwc++eP5d6/AW6CGRmDZIJ4/3c5Pv7Y61/&#10;Qp/wUOs45vBjvnlRnp/tcAcdc4/DNfzzzlfPKnjBPI5xj279TntQBmuql/UHP4+mfr3PFQTIhHTB&#10;PJ7fyz69aszOGY7TkYzwMnA7Y/Cq69SucFcH0yP/AK/egDnhDGbpcjPzfjjqeRn86/Sn9nWxZNOj&#10;k24B7gcYz1I9+f5Yr88La382/jwcqSOOv4D1Pev1G+AmmGDQ4nxnIUY/Tj64/wA80Afevwhi36gn&#10;AyeSe45/X8a+8tq23h87zghD+YHTP+fWvjP4NWYe7DYwSefz6Afzr7D8R7rfw5K+cBY2Pp2/+vQB&#10;/Pv+2TqAv/idd/eOzj6DH9e/518QXYAyBxnjr0+g+n44719W/tNXcl58RtWYEhQcYPPPTOa+TZWD&#10;v8/XtzjAPXn2oA5rVYwYTkEk9OD0PUe/1/SvLL3AmI27dv07deP1r1rVMmMkHkc9ev06dOa8qvUE&#10;txyOcfzPXPf/ACaAPdPgjpj3usq+MhWHAz3OAR/hX67eBtO329tG2QAB15/D1PXvX5y/s6aH8y3O&#10;3IbGT7+uf1/Kv1D+HVs817DbHghgGHXv17UAfpH8DtDittOik2gYUep9xV79pjxdF4U+Gmp3bybD&#10;5LjOe5Bx2PPvXc/DHT/smixNjA2jH4etfBf/AAUa8bJpXgU6LFMFlu3UYzyV5JwM0AfgV4t1P+0N&#10;avbpjkyysxz3yxIx2yf8815BrcqkhlY5GcdhjBxn/P8AOu41ORXkkccgknoRn1IH+fSvNNalJJ6A&#10;49Ovbpx+VAGQJEXnIB54yT+ldT4dt3u50XbvbjPHI/w/OuLUMZBtPB79Og5/KvdPh9pDTTRSlTgc&#10;Zx3z9Ov/AOugD6L8AaCZmhVhnOB68e3ccj1r7q8DaGB5QC/KMcE45+n19K+fvh5orIqT7PTk8DA9&#10;a+x/AuitNexJ1AIH1/z7mgD6++EfhpVMUoQEA/rx6nmvq7VJU0nQ5ZZH8tETt245/lXD/DbSILKw&#10;RguSP54rwH9sv4tJ4H+HmoWtrOqXdzG0Ma7sHLA5PHtQB+F37ZPxLHjr4javdrMZbaGQwwjOQAhx&#10;kemfX6+1fnnO3myMSQCevfnqcj27V6z45u5bqaSSZt5diTz+hz1zxmvHp5AB02k8dfTHPv8ASgCa&#10;Jo0BJ6d+P6cen+TToT58yoy9Tgf/AF/rWfES7BSO30NdRolmZ7lFHO/BH4elAHvvw6sBDArIMEn0&#10;6fn7DuD6V73pkMl3dQ28IJJb65OemPXqPrXmnhW0Fvao8Qyc8Hpjjp7819e/B7wXNe38OrTjbFFJ&#10;uGRjLdwBz0oA9u8A+HE0PRjdXcR819vmZ5wxHAGfTr35r6Z+EXhe3vNdOrakmWHzLleg9F+v6CvL&#10;rKKTULqHToTmON8nAwNx6/l2r7L+Hfh37HbRHHIxn/69AHqE0lrp9vE0MmxI13HsPoPpX5i/t0/t&#10;KxaV4al8C6JcZu74bJDGxykQPOOnLf4mvt343fEXRvh/4OvdX1F1CwRtxxzx0HuemK/mc+KnjjUf&#10;G/jC+8RXmQLmRmRTzhM5Axn07igDib3UGJaYtkPg4545yRn1+nf8axoJtxMrckZAwcY9M+/0P4Vn&#10;yyeZLu2kg4wRx36kfT/PFWUEQwiYJPQDHOPx/GgDQtGeW6UqMh29vb6459K+vfhXpZgtxdXI64Y8&#10;Y+XtnHf6/wA6+c/CWiPe3kRUqQnzY9/c88c8/Tmvquwnj0vT1gjbDsATj07fh9PegDudT1zz5Nqk&#10;BSRx3AxwMH8fzqrYM13OAuWUntjt2965C2ea7mC7iwds+mf8PavSNJSOyiTDAOc4zjPqefT+tAHZ&#10;WpTTbUIv3jjPA+oHHUnoOP5iu18CeDLrxVqKz3gVLdFLPvyMIPT8x/h2rkPCeky69qMTbfNth2zt&#10;zzknPuOfpX154Y8J/bTBpkDbRckNJ5fZY+gJ9/T05oA9I8HeCdPiaC1Xyy6BXkbvt9OOM+vXtX17&#10;4b0uOztkt4htAHHoo+nT6ZrjfAng0WFjB5MQBC8Fh8x9ST6D9a9I1zU9N8G6JNqF9IkcUali8hwM&#10;DqST0xQBxHxZ+J3h/wCF3hK/13U5lgitUJbn5uR0+p6DAya/m0+PPxs8Q/F3xjc+INakZbVCVtrc&#10;sSsMQ5AA6bm/iOPx4r1b9r79qW7+Lni6XTdHdjoWmMyxheBNL/fI6YH8P0zxmvhMXM99KpnbJbgA&#10;n04Jz/8AqoA6SG+Q/Pgn+Lv1ByOf8889c1o6dBPrd5HDGjAPgYHTHTIPXp+PvXLQxvNKsUQOD8uB&#10;nPAI+nPr/k/TXwu8HFNtzdpgnGMntj9D60Aew/DXwhZ+HrFZZow0nBY+pXPGfQf/AFq9hh827dcg&#10;knoPfrx6e3WsGxgaRUiQcD5QMfr7j/CvbPBvhKa7lSaWPgYI4/zzxQBpeDfCJuSjzRHDkfz9PQ8d&#10;a+pfDmgRWiLmMZ46j9DVDw7oMNnEoCAHjnnjgV38SiMAgf8A16ANCIJGMgYA/wAioL3UraytnnuH&#10;CpGCST+fT37d6zr/AFO3sbd7i4k8tE5yeD0/n2A718peOvHOreMdWHh3w+TFArETSqfuAZyM9jjq&#10;T90e9AGx408dap411keE/DMhhUn97PglYVHUnrlyBwOQO9eufDj4Y+E9KjgW3s2utRlyN8ikuePm&#10;lc+/v9AB1rA+Hnhk6Vbw2OmWYEu3Mjv2Y873+v8ACD9T6V9ceEtCksLSMylQ0mN20fMT6Z64+neg&#10;DZ8N+HLLSIgLa2VCeWbbhiT1Pt+eT3Ndo3lxqWK5UD0/kOmKz4VCKPNckKeSMgMfRfYdzXh/xo+N&#10;3hf4XaHd6jq1+sZSP5RuyxY52oi9SzEYA6dzwKAL3xe+LXhz4aeH59U1u6ig8lC+WOAB6DuWJGAo&#10;5P61+Fnxl+O/iH4t+IHv5HkstKiLLBbljuAOcvJjje3twowBxnOH8ZPjVr/xd8QvqWpO8VlEW+z2&#10;4OVjBPJJ43SN1LdugGK8fiilvXEIQkZAUDPP1xnBz9cUAaAna6nS3t1JJwFwOSf6/h0r6v8AhF8K&#10;fKSHW9bUAgllUn0Ocmsj4U/DCODy9V1ZCAMMEYdOehHHOf8ACvpSa7QKLe1XbEvbp09vagDVn1GN&#10;VWzt/kiTpjPOO5/z9KXS9Mn1BxgYXnt69/8APHTim6Lo9xqc6kDIJ9PXr/8AXr6K8LeEkt0QyjJI&#10;B6cD0IoAz/Cfg9YVTeuSMfeHQ969y0zTI7WJFwAPb+fp+dJYWKQgDGOPTrW6uFAwcGgCwgCdOCPy&#10;/wA96jmukiQknBH+eKoXV9HCrbj0rzfxB4nSBSN+Bz9T/njNAHQ6z4hSBG+bA/8ArCvCPEni0MXV&#10;Xz26/wCTiuZ8ReLJLl2VH3D8fXkD3riY4ri6drichYQSCx6H2AGefpQBda4utSlCZLk/UY9z7duv&#10;+NUNQ1y30OaCxsIpL3VrnPkwxDMjdfuj+Ff9r8gea5xvEmoeINSfwp8O4Rc3aYE8/LQwnplmX7zd&#10;wBwPfmvrz4W/Daz+H+nJc37LPrNygeaZgGkLEZOCecc8dAOgBoA8h8JfAbWdTnTxT8Tpo2dDvhtC&#10;d8UAJztIGNz+/wBST2r6k0LwwGiiQRm2swAFjRQhKDpk8kZ9uldbY2Md3ItzcobhxkKpGVUHpx/X&#10;8a9D0zSy2DKm0DoOn45/woAxtL01I1WG2QxJHgDnHbPvx2967S3tYbOIySH0J/pmp7mfTNHtmnuZ&#10;FjQZ5JHXrx718HfHb9qCw0sXGg+F5/Nux8pZGBCnPc5xx34oA9o+Lnx70fwPaXEcdyBOg2hR1LHs&#10;P8a/Kj4jfFXxN4/v3l1GdzbkkpDu+UL2z/P+dcFrGvat4q1J767me6nlcjcee/Owc9u+K9M8FeCI&#10;/lvr1VcqeuMgMOgUH7x9W6D8MUAYHhLwbc6hPb3l2rFWyyqR1UHgkfwpxxnt0zX0voejSNElrax+&#10;XEB95QFb/gPHA/IkVt6F4Zkm8tPL2Ip4QZ69iTjk49a9o0jw/HbKhA6DkYAJ5/zzQBgeHfCscCod&#10;mQP5+3T/APV1r0+y0+KDAwBjn+X+eKmiiEYCkYx7Z6/561dBCdT+uev/ANbmgC4u1QR0Hp/kUjTh&#10;M54INZs97HCpDNyM/lXG6t4lSGNhuyPbHegDp9R1hLdDyPz9O/b6V5lrXipVV/m5H/1+n+elcbrn&#10;ilpmZVfJbHAHA9hk5P0FcM73NzLuJwScAHuff0oA07/WLi9YqpJT7vfHHQfT86is7J52JXJJ+pHT&#10;nGfSr+kaHcXToQhwfb/H6V69oXhLCq8qDJ68+vQ/rQBymieFpZ2XeOP8eOa9g0TwxHbhWdOR3z+v&#10;+NdDpeiRwqCRz/U9fyrsre0C4wMD9OtAGdY6dHEo2jJ/z/KuihhVMcdOfy7/AOTQoSJck4HWvPPH&#10;vxS8K+ANNkv9avY4BGM4Zhk+gwTnP9aAPRprqC1iaaZgiL1Jxivkr40ftWeEPhzFLY2cwvL8Ajy4&#10;8E7uRz2HP4+xr4m+MH7V/iz4gXUnh/wNHJFZMdpkXKu2SO/b61474b+EurahdjWdfkLys27y2ySW&#10;z3z1oAreOfif8QPjDqDz6jcSW9kW3LCG2og54x6+/wClaPgbwBc6rKljptmZZjkeY3v68D8M/wBT&#10;X1N4I+AWp6/sSS3W1tDyTt+Zh2Hv619oeCfhZpHhKBI7aANIn8W3nPqaAPnT4Z/s02umzQ6lrKrP&#10;KVDFT0U9cf8A1/rX2Touh22nWy20ESoF6BRjp0wa6zTrCeQHEWxCPpU2o3mm6HEJ7lwNg45xz/kU&#10;AMtbYWw3yHAHf2rlfFfxC0bw7CzTyKhUH2+n5cV4j8RvjzaxK+naIfOmBx8vPPoMdfYD8cV89R6X&#10;4o8dXwutRZ9pbOznPI6Mf4R7DntmgDpvG/xf1zxNcvp2hFhFk5YHHHue2frn6VgeE/hrqviCdLm+&#10;3sXIOccdckgHjB6lj1696938HfCe10/ZJegADleAD+AwcfX+Ve52Gn29pGIraMIox0/r6/WgDhfC&#10;3w40rRIlMsSySDGRj5QfXnqR79O1epQWyIoHQDGAABj6Dp0pFKJjb1/z7dqhlvUjXrgf1oA0w6J0&#10;FU59Sjiz8/Iz/n61yV/4gjiByw49/wDPNeb6x4tRCfnwPx/WgD0zUteEat8wAOf8/WvO9W8VoilQ&#10;+B9a8k1rx0vzgHPGeT34xx9ewryrU/F8lwzkMCM+p78Hvjr9DQB69rXjVV3BHyR656j0xXkGreJ7&#10;iY/M5OTj6ZHpnkeoP49q5WWW9vZShGAevfj/AD7Vt6b4aubh0Lqee5UjGcDn8PfNAGG015fPwTj2&#10;zxjp1rd0zw1NeHLrgZ78Hjj68V6bo3g9Y0G9Mkegz19K9G07Qo4VVdoYY59f8/jQB5/pHg6JSpIB&#10;I7kfnjnt2r07TPD8MAU7c8Dt/wDq5/GuitNOVOgx/wDX65zW/bW4j+YDHT86AKdnpiqBtG0//qH+&#10;c1vRWoDHC8/T/P8An8KfGoXGedvf0/pU/nKORjI+n4d6ALEaKvLD1P8A9arIlEeMtyf8+/8AntWG&#10;+oJHklun5Vg3evQw4AbJyfbp/wDqoA7Sa/jjHJwP/r1g3euxx4yePw9uP6V5jq3izaxbcAB+v05r&#10;z/VfGIkBVXJOPy4zk/X8KAPWtU8WImcSZIPTP9f8K4HUfGKlnUPkjsO3pk+n0FeNah4mklJKvyRk&#10;A88eowa5q5vriRHMkmxRnJyBke/PSgDvdU8XbmYBxng8Dg8kHNcFqevyT7skqBn5s478V5f4p+Iu&#10;heHg0fm/abjuqEHkjp/LNfOHiT4geJ/E8wtrIGCEnG1M7iO3Tn+ZI/CgD33xP8RtF0YvE0/2iYZ+&#10;UHPNeBa74/8AEniGQwWatBbvjhPTP8/5VP4X8AanrNwrTIxJbOSM5+vrX1J4O+BEt2yM8BAJBJIP&#10;b16f57UAfJGieBtc1h90ySOzYOW9/U/0r6Z8B/s86nfyJLNDycHn3PUevb/69fbvgX4IWWmJFJNF&#10;lgO4HB9Mf5/pX0npHhe0sI0WJACB7e+KAPmvwR8D9O0eOJ5oVLrjPHp2/wAa+idH8L2logVIwOg6&#10;V2yw28MZ3gKOPrWfNflj5VjGXPfuBn1FAFxLW2hQbjgD6fpWbNqUoIgsU8xvUc9evNXYtGnmxJqM&#10;pAH8Ix+APX+tbKy2tmnl24A/r+dAGDb+Hri9IudWkwB/B2/+vXUQR2Ngm22QKBx09PWsG71ZEJO7&#10;JHv/AJ965i81/vvwB/n170AegTakoyd3H6Vg3euIueew/D68j8K82u/EwQN8+McYrh9R8XRgFg+S&#10;evPpn/OKAPWL/wAQ7c5fAbPX8MVyN74mjALF/wBf89K8a1Dxd5oKK2cDoDn9a4+816eQAM+0cDPO&#10;fY/lQB6/feK1Uttbp9P8/wCcVxl/4t3ZKtknv/PNebS3s0uVR931/wDr9fT1pVhuJSAqEk5/Xoff&#10;8qANu81qS4Y5fA69RgfWsU3cskhVTzk9+ufzz/k1q2fh+4uGywyDnHBAz/n/ABrsdM8IAuNwzj26&#10;fj1/PmgDzpba4ulO1SAf15/l/Ktm18OTSuuQWPfj9f8AGvZbHwknHyAZ/P3/AB7V2dn4YVSrAYIx&#10;+A9CaAPHtN8GbiGZOme35c4rtrDwkp6r0x0/X9a9bs9AO0ZHJ+tdFa6KFUYH+fY+1AHnFl4cQBcJ&#10;0/H/AD7V1Nn4fjXGFxn8se9d9BpSrgEeg/D0rXhsUXt1/XNAHHWuhAEEDt6dT+Vb9vpUcYAIz+Fb&#10;qwgc44H9al4CjHy0AVIrFUA4/wA96upBEAKiadVyBz+n5VTl1CJclzgDjrigDX+VenHeo2uVX71c&#10;DrPjbR9HieW8uURFGeW6+vp0r5c8e/tTeHdGR4tNfz3HOen4jnPpQB9m3ms2lohaeVVA9f6e/NeH&#10;+OPjz4V8LK4muld0/hHJH4f5/Gvy3+J/7WWuan5q21yYojnbsLA57AV8R+KPixrWrvIpuJCSeM5/&#10;E5oA/UD4mftkynzINIfyEBKg5yemcj/AfnzXwl46/aB17xDMd13I4YH7ze/boCR/nivmZtQvr4+Y&#10;ztIckdC3Pv8A5/pWzpfg3XtduIvKt2wxPOOMd8cde/X/AOuAM1bxbfak5DSNKWyMemPYdz/nqawb&#10;Tw9ruvTgwxsQMg5zzn8Og9u/r0r618A/s163qM0Uk8TYB/u9yc+nr29Pavu/wF+zLaWaxPPByFB6&#10;fpQB+Vnhn4B6xqzhZg21+AAOueD/APrr7G+Gv7JhugjXlsAmcNu5z/n3r9NfD/wb0rTkXdbRpjHO&#10;3B9+v6161aaRpWjRg4SIKBycCgD5p8Cfs5eHtEtYgbZSVHp7en6da+jdG8F6PpEIjiiVVXnjjn8a&#10;ydc+JWg6JEy+aJHHZf8A6xrw3xB8V9d1djBpaGKM8A5x+OR0oA+lNR1nRNDiJldUIzwK8e8QfGqC&#10;3LwaWm4jgED09O/5fnXhEsOtatMX1B3csScZ/Mfr/nFatn4TkkxuTIPPfj1yfxoAo6x468Sa45Z3&#10;eNWznJzx2Fc2tjf3RDTBifz+n1H+c9q9dsvCOBjZg9enH445rqbLwsvH7vG7ntxQB4na+GppQdw/&#10;iHfjp/Ouns/CGADgls/X8ete32fhoIRuTr2+ldHb+HUByBwPb/8AVQB4za+EwMEpwM/lz165/wA/&#10;SumtPCqj+DAHQenHf/Oa9bt/D4Bzt6+3+ePxrZh0MbgSOf8AOaAPLbfw2nHy4z7foa6G18PiMDC9&#10;PUf55r0qHSFT+HJ/zitSHTEUDjH6/wCetAHnsGhA4IXjjPH/AOr/AD+m5BoiLj5cdPx/Ku1SyA69&#10;vbHSraWqDmgDlYdKQZwvStJNMUDJHPH6VvrCgPTpUihfoaAMuOxAPI/z/nmriW6qenH07fUVZLAe&#10;3401pVHPb6/rQALCuM1JsC9uvtVbzxjg9aha9Q4XPP1oA0Btyf8APFBdR1Of8/jWM16Mdcf5/wD1&#10;1Ue/XcRnpnPP6UAdC06DgHpULXAGef8AP+fauYfUFzndj8azJtYxuOf1z+tAHYvdqDnPpVZr4dzX&#10;DS6ymDg8/lWZJranBD8/X2/woA//0/yo0XxJfaVOk9nO0RU5BBwRj255z/8AX719r/CT9svxf4Pk&#10;ht726+1RLgHex4PoOa/PXJKjqQvbnH4jtUonZcdgSQBnGPzx/P8ApQB/TP8ABv8AbI8KeLraGK6u&#10;0incDKswHOOma+4dC8Y6TrMSyQzqQ4HfOa/ja0XxJqGkypNZTtE4wcqTjI/+t/nvX2t8Iv2yPFvg&#10;64gh1GVrm3yufm/h7nGO3/66AP6fAIphxgg1k3uh212rEjBP6d6+CPg9+2d4P8YWkUMt2scxAyrn&#10;qSOxwOme9fcGg+NNJ1qFXgmU7vf8s0AY11o9xpxJRdyj69M/hWUbWzvcidADyPrXroMM6nowNc/q&#10;GgQzZki4Y0AeFa94Fsr4NiJXz0OM49a+avHnwQ0rV4JRJABuUgcdz3Pr/wDrr7ilsrmxLeYu5B/K&#10;sq4tLPUcgAbj/wDq/wA//qoA/Cv4p/s2i1882UW1QDjaPU/T+VfCfjP4b6r4fmKMjEbjk7eAP0/z&#10;1Ff06eJfh9b3iMs0WQQecdAa+UviT8AdG1lJGMQVh2xncSP6jrQB/PVLo23eHyhPPI4H/wCv379K&#10;xbqxYM3OQfbqAeMcD9f6V+lnxH/ZhuLISz6fByM/NjgZ75/LB96+RPEfw41jQpCk9u2zp6jr0/ri&#10;gD5murJmLZAJPHXr9fw71iTWJDEKfUD8B1/IV7hPo8KschgfRuMfiP8APauN1XR9kp8lDhmJ657c&#10;5NAHmRRovvDg9z3/APrU0ylsKx7HnqcV2UtgHUCRMk8DHXHfn+grl7qxaNyVGAM+vr9KAIEmkjYN&#10;GxUnvn0969R8EfFvxX4KvI57C7couBjcRwB7EfjXlBRl+9ShgcnPTjGe2Pz+lAH64/Bv9shbgJZ+&#10;IJvKPAVyxH0z1B/Kv0V8C/H/AE/UoIWFwkkTY78+mSO9fzARzyWz74mKsPQkH35/pXrHgz4yeJ/C&#10;rxrFcM0aNypyeB6dcf5+lAH9X+heMdJ1uMNazKSD0yPSuoaO3uIwpAII9j1/w5r8C/hf+1orvCbq&#10;4+zzq2DztDY6HJ659Otfox8N/wBpnTryGGLVJVKPjEmeDkdcY/CgD7EawvdMlF1p5IAOduevNdRp&#10;vj6faLa7HI4P+cVxuheL9G8QWqS2U6uHHY9a1bvT7e4y4GHwDn8f6+tAHqmmXun6smWA3kdDwRWF&#10;ruiQksUAIOeMfhXC20lzp0gO7Cg/T8PwrtNN1sTDbdHOfXrQB4p4t+Hel65C0VzArE5GcD05/Cvz&#10;7+Mf7LtvOk93p0GScH0PHp+PpX7DT2FreA+V1FcZrPhI3KMWTK/Q/wCfegD+ZPxl8INR0GeXdbMC&#10;Cc8HnA//AF5r5/17Sp7ObaV+YNjHt9evv/8Aqr+l7x98FtH1yGRfs4Vzu6Ackjr/AJHrX5s/GT9l&#10;+5tGknsYPMUbjwOnYEY9qAPydK8jjnP5fWmHA78nt/SvY/Ffw31TRbhopYHUAnkDk9iB6fjXlN5Z&#10;T2zBXRgf0/LsfX8KAKm/OMnNO+XrjB5qDaV/4CD1GD9M00MVzzkAY7fnmgC0FBPHAPt/nNWLe6ub&#10;WTzbaVo3HcHB+lUlcN0Oc8dM/rmpd24Ejv6dsf5/nQB9UfB79p/xr8Ob6FPtTyWwb5gWPGOmMnGP&#10;av2m/Z//AG0dA8W2cEGo3iRXBwpVmAzxwc57/X+VfzXt93jk/wCela2j+INU0O5S5sJ2Qrg4Gcfj&#10;QB/aLoXi/RfE1qjwyo5cdiD2+tWbrTzETLbnIPav5p/gT+2p4l8G3MOm6zO9xBwvzEkjjGc4r9nP&#10;g/8AtX+EPHFnBG10qyyKMqxx759P8aAPrJbxGxFOMH3qhfafBOCxAI/A/UmpVu9P1qBbizkUkjqO&#10;nNVo5ZbRwsnKetAHn2u+ErW9V1kiBz7D8q+SPih8D7PVI5ZoYV3H04yO+SOTg/j/ADr9EPKguY9y&#10;gc4/nXK6xpEEoKsuSfX6ZoA/nq+J37Pr2N1czRwYOSflHQY6/wCPp3HWviXxT4Mv9GumXyiEBIOB&#10;69yB3x6V/Tr4y+GdjrSNmIAkE/jjtXwT8V/2dfNilngh69zn8qAPxSfSFlTLphR+P/1/wNcvf6SU&#10;ICDGOcdj068cf56V9keN/g9eaRLKIIjGAWz15xxz/hXzzqui3dnI0FynB6cHH9aAPG5I2iYqw5x9&#10;PX/IqHOMY6f54ru73RuPmXBPP1x0wO1c1c6c0OCpzn9PUZoAyS2G68f59q6vw34x1nw3dLcWFyyE&#10;EdCeg9uK5aSMqduck++fyxUZAOccdKAP0G+Gv7Sdy8kVvqcxWQtjduwR9T+Nfqf8D/2oYkEFjqN1&#10;vjbhXznjsDz6elfzXpLJG++NiCM8g1614J+KGs+HJY4vNZ4hzznjHQ/hQB/ZH4W8a6V4gtFmilBy&#10;M53DvXSyNFIc8MD/ACr+dL4MftcX+jmKMXRcHqpYAD8O/Pev1i+EP7ROj+M7eNJJhHMQMg8AnJ98&#10;/p/hQB9jXGi2d5bsJEBJ+nFfJnxc+COm69FNJHAN/JUhRkH39a+uNKv4ryBXRgwPpz+H1qxd2sVw&#10;u1xnPGOOvrQB/Pz8Q/hNqmgXssLwnYCeccdeg6/jXzXrXg7PmFkKsDnkAYPfr1yPT1r+i7xv8MNJ&#10;16F1mgD7s9h1Ir4K+KH7PktqJ7qwiyh5wo/+uMj/ACKAPxm1jw0wkcImCTuHc9fw79Pb0rzu+0V4&#10;myF5zx+X49a+5/F/w/u7G4kjmgwBnjGM+5z+P5Y7ivH9W8Irh8qAQenbgfz+v15oA+S57FvmGOM/&#10;jx/j/wDXrmZ7J0yV44HHX9K9+1bw00JfCkEdsHnP8iK4G80oqCrrnHXHf88f570AecxXEsTgr149&#10;j+J/w7V614G+JmreFtRjubScrsbPDEdP16f0rgL7Sj5ZaMfNgdAfUj6jr1wa57bJbuFY8n+vpQB+&#10;/P7MX7WMt+lvpWrXQyMD5m5+h7Y96/Wfwn42tdbtopIZQwfHcentX8c/g/xhfeH7+O8tpGQoV/Md&#10;Px+n0r9Xf2dP2sJ7S6tNP1G5BVuDk9Bjj8u9AH9B8Mi3EQzyD+tcp4j8IWeq2z5jBJ9q8x+G/wAU&#10;9M8T2UUsEwfcoI5z+de+Wt3FOgIIINAH5z/Fb4VNamae2iwMH5cce5yM/SvivxL4SMxkikiAPI5A&#10;yTn+tfuV4l8OW2rW7IyAk57D0r4z+JHwSZkmu7SPnngdz/k9KAPxw8WfDg3TSLs3Zzzj29h+FfN/&#10;i/4bS26l4YzhckDHp6d/x/Cv1E8UeGrrRbmSG8iwUyOh/wAnHftXjGt6DbagjqqgE+/J9+aAPyk1&#10;fSZLQvhCMdfTg8g9M/59q55oXTA6Edxzn34r718ZfCYXKSPFFyfbHfPr+tfL/iTwLqekyNIw+U47&#10;Hj1H5DtQBS8BeNtS8KalHLFKURGB4P5Dr/Ov2N/Zl/aTjvvs9jez4JA6tk579/qPavxCls3X5FXL&#10;pj14J7jPpzXW+DvFt/4X1CO6tpWAT09AecmgD+vvwd4xtdZtY2jlDhwO/wDL/wCvXok0Ed1EMjPH&#10;tX4Yfs4/tSl/s1jf3PAGDknP5e/vzjpX7CfDzx5p3iG0R0mUlwCOf/1HnrQBieO/AttqcEn7vJwf&#10;8/8A6q+FvGfhC50O7fYp2ZPYH/P+frX6zS2ltdwngEH8fzrxLx98P7XVIH2x8kH/ADnNAH5Yapam&#10;RTuGScf59eP5Vw9zYL5gDccn9e596+mPHPgi90K6fbEfKz6dAenP868bv7JclyOQfQZz+Z/KgDzX&#10;UvD1tdWxV0yTn0HTv/8Aq7183eNvh4srl4k6E8gY9/X+VfYKPGNyycH88H09e3Tnv7Y57UtNtbss&#10;rpkDJ/x//V/+ugD87zpOpeHL5LizLoVbPHGeO57c19n/AAT/AGhdX0iWGz1CVjtYA7m9Dj8DWX4n&#10;8CRTxlwmcg52jn34/Hivn/VPDVzpF0bu2DALg9x0+v6UAf0JfCb4u2Wv2MTrOCSBnnvxx6+9fU9j&#10;qMGoQj5s5HrX88fwL+K15ot9DFPJgLgY9DwOntjPev2J+GHj+31fTonRw+QCcH16Y6/lQB6h488H&#10;W+t2Ug8sEkdOvT6ivzD+LvwzudCv3lhjKx9flHTn+VfrtaXcN7EBnJ9yfTuMV5Z8RfAtrrljKhTB&#10;dT26fWgD8T54zbMWf5CMcYHvnJHpVE3IceXu4HHIJ69R2r2/4tfDjUPDt/LJEjeVk5yDjgfT8M18&#10;5SzNbyMkgIwCfpz/AJ9vpQBNd6cLhR5Qwefx9eP8a7b4d+J7nw3qSZdlGRwCOmewxj39eorlbe5h&#10;mxydxzx+OePp0zVprQkiVRgDB4x19c/4jP1FAH6x/C74hxanawnzOdo69/wz/n+X1vo+qRXtuASD&#10;kV+J3w58bXWjXCIZCFGDznpxn/PSv0T+HHxCiv4IV3/Mex6g9vTrn8qAPX/iH4Jtte0+ZUjDZH1/&#10;AcV+S/xb8H3/AIV1OcFCkQdip5zjPGDX7aaVcQ6jaLnByPpXzx8cvhLaeJ9JuDDEDKQdrAZwfc0A&#10;fiZJqOWOThi35fr7+n8zW1pmuFdvPI49en41n/ELw1qXhHWZ7S8j2rliCR1H+P8A9avPYdR2uHHy&#10;HrjjjPoOnfn+tAH0bpurphecN39/Qfl2/XmvdPA/iU280ZL5P5ZIPHtz/k18Yad4gQldzY7fkeAD&#10;6V6b4f8AEjQSI24jGB0wCP5+v86AP1y+HfitZFjUtkYGOf8AP8q+hJPs+p2RGAwK9P61+YXw48fB&#10;TEPNwDt7+vr/AI/WvvDwR4njvrdAG3Agc+/pQB8gftOfB2LV9OuL22iw4BOQPbv/ACr8TvE+iXWi&#10;ahLBNHjY2MEY9vyxX9T3ijQrfXdPeJ03Er/n0r8af2pvgg9i9xqdlCFzu6DGOv8AnP4e9AH5rQXo&#10;DnlQwOMc8Y6DPtmus03VVjIcvgjI68nHv6cfnXlWr+bp129tLxtPoenY/wD6qm0nVQzLGxJzz836&#10;5z/k59KAPuj4TeOXtL6BQ+AxGQucY9ffiv1W+G3isXUEWHzlR+P6/wCfavwU8NapPp91FN1IwTj0&#10;96/Ub4GeM4rmCJHkUEKMEnnHpn/P+IB+lN1aw6zprKRuDKeP51+Qv7YHwU2yTaxaRffyx2rjt6/S&#10;v1c8La3FNCsRbhsfQHHT8q5b4seDrTxRoM8EsQk3KffPv/I0Afyx3DTaNqBWRtpDHtzkev09vzr0&#10;HR9eivLcK7ZIKn15Hcc9K739pP4aS+DtbuZYosITyO3WvkvTdae1nBVsIre+Px/GgD6KW5eJ89hz&#10;xjoOmP6V0eka08UyqOC3J/zz+H9K8h07XftKRq+CxA6c/Wty2uyJg4bpz747f/Xz+XFAH6IfBPxk&#10;bW9hVXwNw5z1/H8/8a/Wz4a+JUv7OMM2Syjvke9fz6fDjxJ9i1CDcxG0jJHbnj09Of61+vPwK8Xr&#10;cW0UW/J4zz2x0/8ArY4oA+sfiP4fh1zQLi3ZAwdeeATzyfav52v2rvhzJ4Y8Q3NzboYwXJ6dsg4P&#10;+f0r+llTFqOnbM8lRz61+X/7YvwqXVtKudQjTLgN/Dx2OfY9v/rUAfgIt6Vk+bqTj04HXP5cc10W&#10;n6rtK7XY8jkjt9eOe/61zPiLTptI1Oe0kRleNiOV6Y6457//AKqy7W8ZdoJPHH+fp7dKAPs34SeI&#10;mXVYrfdwWz+R54zj61+sHw01Lylt5c/3WByeeOnfGO1fhn8PdbWw1m3m3EDJHXIz0Gfav1d+E3i+&#10;G5soNkh3DGcHoP8AIxkUAfrJoV/Hf6YEzkFffP4V+dv7ZPgUano094sWWAPPQ9G5x/OvtT4Z6ot3&#10;ZrHnJwMe4z6fU1h/HTwqNd8MXcax7nMZIHqQpxQB/Kb4gs30zUp42BBViefr356j2/8A140Mjcqc&#10;c9Pfr1/p+HpXvXx68Ly6D4nu1aHaTI2B1xg47en/AOqvnNnkQttySOeT698df8/kAdlp9ziVJM9M&#10;fgQe3Pb9a++/gVrm5YlBxnAHI5GeP1yPxr85bG8AdA3GDx7e/wCHSvsr4G6qVkSB/kUfrk9Rn2Hr&#10;70Afub8BtRZvKjZ9xA5//VX1b410z+0vDk0bch0Pb0HH+FfA/wAANYEdzGrPkEAjuOT1/wAa/Rhn&#10;W90XjnKfz7f40Afy2/tb6GfD/jq7bbtBdh/ge34/rXxJJcO0ryu3fnv9M9/r+Ffqt/wUR8LC217+&#10;0EBUAliex49fb1r8j3bDuynO72ycdM+3YUAdNHL8mWPC564+9+P6V7j8LrgDUY2X5iGAGT0zjnOe&#10;n/1vpXztb3CYOc8+pJ/zxXtHw0uVj1mJ8lRkfjz1H/1+31oA/ZD4PzhBA5PB2g4/MAe46E1+qnw0&#10;uBLpaAHI2r7ev/1q/Iv4Q3SvDa7uCxX35z+Hr6+9fq38KJfMsU6duPagD5H/AG9bJ7nwTcSHkIhO&#10;Md88V/OlMT9qaNT/ABYyB6HoB14r+mr9tKxFx4AvSwJHlngD8cf59q/mV1OUR6vcRA4WNjn354JH&#10;+c9qAM27jHOeAM+n54x68n1NUUwCFPzNjntn39M1o3OHQsAO3TvxxnI61mgqpZG5AGAevHp1/wAn&#10;PtQBt6OhfVLdw24Bx69+SOO3+eK/VH4OjytDjiQcce2fpj/PH1r8xvB8StqkTkYIYfjxyM1+pHwv&#10;RV0iE4wMdfb09/w9vSgD9Afgmm/bxkk8dvyGP1r6r8anyvCtxu7RH+XTH5181fBJFEUT45LcHsfp&#10;/hXtfxY1hLHwhdse0bHr9fz5oA/nQ/aBuYpvHmrtuBPnN+HofWvmllGCVTr79fT6Y9vX61618YdS&#10;F34y1W5yQPOc49OeDn3/AM+leQSSjyivUDGSeevfr34/nQBzepyZBwQCqkdc8Ht1/wA+leezQiS5&#10;RVOT+eDnr+HtXeXzAls8Yzz0PHp0z/jisXS7FLvVY4iud5GeOnJ/KgD77/Z70eO20iCVhgt94nj6&#10;dPyP61+kvwi0tZ9UilZcAbeuB39uOmK+Jfg/pS2mhwBl5wMcE9O4/pX6UfAvRvPljkK5B4+n+T/W&#10;gD7+8LyR2egxk8YQe2OK/Cv/AIKLeNk1XxlFoyvvFuhbGc888Yz6dc+1ftp4huV0TwtPMeAkRPpx&#10;tJ9K/mJ/af8AFh8TfEvWbkvlUmZR6DBx+eOoHT8aAPli/mGcA56/r0/pzXnOr8udx3H/AGhkkd//&#10;AK/eu3nYFm3nr0/p+X+ea4XVWDOduRkd+Pu+p/8ArfXmgCppSCS6jA45xjt6Dufx/wAcV9a/DjSw&#10;xiQKAcA88AZ6/pXzR4WtPNvY3IyE78jrjHpnivuj4V6JJNJEwHAwPxOO3PJNAH1f4L0iOytogPvE&#10;Lk459M/h+lfZnwl0Ga9vo3xlC3TsMev15x/Wvmnwzp7ExRbPnb0z1Pb/ACDX6M/BbwrJHaRTsRgf&#10;l07c/wCeKAPojTxFo2ib2G3Yp/PHrX4L/t2/EP8A4SPx9caVa3JaCwGxgrHl8nPHOP8AIr9nfjp4&#10;yg8C+AtQ1GVghhhfbnuxBwB681/Mb8V/EVxq+qX+sXb75bmSRj143E9+v+c9xQB8xeJr8tcEAgks&#10;Q3XnHGfb/wCtXnkvzdTn/PXrW7rdxmc5wRzzyM/4/wCea50t0LHkj+VAF61j3uFUYAHp0PY/1/Cv&#10;W/BOjG4u4piMhsc/TjBz6e3vXmnh60e7ugFzknr/AD5/GvqbwrpS20SxJy77VwDngfy+n15oA9e8&#10;IaGb++traHkIy44zk9D65PP59K+7/DNlcaJpEVlavtIOc+5GCc9f88V4N8K9CjsLZNSlXlshAeQC&#10;Ov4nNfU3gyyn1/UkiEZKoQB15+vv65+lAHs3ws8FPK6TXJzvYHp/OvsaOxh0jSXnyAIh7dcda5jw&#10;D4ZWwt4pGiwFGT/P/OK8A/a7+NUPw28B339nShL6VHihGekjDgke2c0AfmV+3n8f77VPEDeA9Lvc&#10;2kDFrgJyGdRgA49O3vkjpX5dXmpSTZnlbJfOegOR04/WpvE+s3esa3c6jqMplmldmdmJPzHqRn9P&#10;wrkrmcu+FJJAPHpn/P0oA04rhpGDSFTx3HUe565/z9d2yhN0x+bAUgjtn2A/rXLWpYlcnr25ySP5&#10;e38q9I8NWzTXCRKvyhhn+mcen60Ae0eBtK+zQpI55J3cYHUcHt3J/OvVkaW6kKE5HHf9CeK5PSU8&#10;q3SIbQTjpx9eenTtya9D0q0CgvIOvtx0yTQBvaPYxwoGdcAkYzjnp/h/kZrpLS0GozrAzfJ/Ec/K&#10;OeFH9ap6cjXk0dtGcO2SD2VepJGOvcZ/lXrWh6JFCIRDHvdwVjHUjjqfr2z9TQB6b8P9Dt4jbW1k&#10;gnmCj1GCe5HHyjHAPWvvT4deDxp9vHPcxKz4GTgjJI5+mTycV5l8G/BQsbeG7uoD5rJkrjpzwPwz&#10;yfxr7C0jTkjtluLg+VEi5G4/mSKAHxXi6ba/aLmUIkPUDowxwB/hX4uft7ftWHX7m5+E/hK/2QRs&#10;PttwjdVP/LEc/wDfRr6B/bp/ahtfhzoZ8H+GLsPrd6rqMN/qUbK7zjuegHXoema/nz1XU7y8upbm&#10;7l82W4YyM2SdxYnnIJ9ecUAad/PEZpPJl80Lgcjg+vT6+5qSPesSByCTnAAHHOD+tYNtNjJOFHYj&#10;p2Knn36D15PFeheGNFbUrmNmRiCwyOOmcg/U+npQB3Hw+8KyaleRXFxHhEb5VPOTjBzx2/z7/ZPh&#10;7SltoktoAMgDOMc/h0/SuC8FaELSKJVXaSoGPw6H/Of519T+B/CLXciSSIQCeuMY55470AbHgvwp&#10;JcypK4zkdMevft2r6s8NaBFZwI23kKO3P19c1leHtCisUT5eQMdPbg/5/wAK9EhKRjnoPc9KANSA&#10;CNeDj/DsR/n61BqGqW2n20l1cyBI4xlieB7Dvn8OtZeo6vb2Nu91dPtROO3JPQAd8kcf5z8reMPG&#10;d74513/hHtIuPs1tFua4nwW8uMcOqY+9IwPAHIPAoA0fG3i7xF441A6H4Uid0RsSSLnCKOvPd8dT&#10;n5R05r1f4SeAbuyItLezCO5A3YXI4BJYnPTrg/jk1oeAdP0m6tIdN8NxMBJsi+VDugQ8lCT1mbq3&#10;ZAecHmvs7wj4dsdAsEhjHzjBcgd+wHqP/wBdAFHwx4Uh0yNHuOq5LFgBuY9WPB/DvXcF4VVdgGE4&#10;PXIH5d/zp8uRngAHPfkD1x6/Wvl347/tF+FPg94emvtVnUOuUhjRsyyt/djGOWJ6noOp7UAbnxz+&#10;OPhX4S+HLnUdYvFjMceAqnLHPRVXjc7dlH48A1+AfxX+MniT4v8AieXXtYdorWPK2tsHJWCPPBPY&#10;yN1Y/QDgVhfFT4teJfjD4pl8Q+ICY4kLi3tgTsgQ4wByMsf4mPfPbiuDtlklZYFBDPyFHHXHP05/&#10;wzQBagaWe4SOEEy9NoGepx9PqfYV9U/C/wCG5WGPVdYVSRhgu3gcdSPX8jmsv4Z/DpYNuqX8YMpw&#10;QGByvuR+H/1q+k7VA0awW65C8cdz784/zmgDUQqiCC2UCM4wMfnnvk447duBXXeH/Ds2pOruvB74&#10;6j+n1q54W8I3F4yyzIQM+mOOwP6+vpX0l4f8NRWVugKYI9cd+9AFLwz4UgtUQmP7o9uufTj8e/Fe&#10;p2losKBVHAFRW0SRAKvT/wCtVoyKoJYjj3oAvBtg6dv8/wA6z7zUo4VwzcY+tY2o6xFbKfnxx/n8&#10;h/OvF/E/jVInaKJsHr6k/T8aAOq8SeMIoFc7+ce3T/I6V4FrviiW+lkWN8qcfj61h6lrF1qk+0Bi&#10;T/CvJ69qoF/sskdvaxNe6hOwWOKIZctkD5Rj8Cx4+poAty+RaRPe6xIIooxuIZtvA5ySf59emBWN&#10;p/h/x78W7oWfhuJtN0Bjta6bKvLH/F5Q/u+pP1JPSvoXwb8C1uZU8T+Pp/NMGPLtQN0KucnAzy7D&#10;jJPOe2K+lrHSJ2VLSOLy7ZQoCKoXKjsQOcY7fhQB5L8MPhTo/geyg0vTD5kkZLSSKvyGTHLMf4z6&#10;Z6dh0r6E0zQIrdwEBd3G5yfm5PHBPT3Nbel6ZKyLGkKoOOnOP0ru7WyitYwWxkUAYlhpPlLmQFiP&#10;yHPSqvinxbong/S5r/VZVhSJctuIHQe56V598V/jp4Q+GWnSzanfRJLjCJnLMfRQOp/ya/Hf4wfG&#10;7xF8UNUke4nYWKsfKgXIAB6FyMZOD3/CgD3H47/tTap4tnuNF8Iy/ZLHcUabPzNzj5T+FfJljp+p&#10;eIruVQd4cjcz98+vc59PpVvwh4LvtfmEtypSFhngZcg9znhR6mvqjw14LsbVEj06DaUwDJzn32jn&#10;r/eOfagDifC3w8tLAlZ4/OnbHy8DJPdj2X/ZHJ74r6M8PeEvmEkgyV4x0wB0AHQcdBW/oPhqG1VS&#10;6YJ5PT35PU/1zXotvbJHhU4xjmgCDTNLhtVChQCPpnjp/nNdDGqgAgY/w/xNQRhQR6cn/HtxUEt2&#10;sannAHvjrQBomVIxgHBHfoOen1rIvNWht4i5bB/nj/Oa5rVtfggjba3I/wA8/wAifWvKNb8UO7sk&#10;bgknsenqfwoA7XW/FAVXVWwT/n6815bqGr3N8x5x059ecf41lMZ7qUMx3E9gfX2xn6+ntXR6VoNx&#10;dtllwBjpj8uvNAGRb2klxKNo3EnHNeiaH4TaRhvXAJ54/LPtXXaH4S8nbuQE9R68nk+1ep6dpCRb&#10;QBj8j2oA57RvDUduqkrk+nQZ9ce/0rvbLTkjAVRwM+/er9vZhACBjHtx17/StL5IE3scAY9vp2oA&#10;W3t0QDHII/DjFR6jqllpcDXN1IsSIOpOOB1rxr4ofHHwn8ONNnuL67QzoPljDAsW7f8A1/1r8tfi&#10;V8dviF8ZNQksNBZrbTTldqEruDHAye/HpQB9i/HH9sHRvDEc+jeFHF3f52/LyoOSM8E557AV8AXk&#10;3xB+MGqG/wDE91IYHI+RsgbPbt0xnNaXhX4M6rd3caSxm8vJWGR1xkZyeoH0r73+Gf7Pk1iIL3Wz&#10;hlx8o7A9vT60AfP/AMPPhDGpjt9Ms9zuTmUjpxzjj8MmvtzwB8ENKtvKub9fPnyGyw4z/nvXtPhz&#10;wjp2nIsUVuFC4wOx/wD1V6Va2KRABBgD9BQBlaZ4ds7CFUijHHHyjHH0q81vBbfPKAiD1rK8SeOd&#10;A8K2Mk93Mu6IZIzj374r4Z+In7Q+reIrg6f4VRuc5cDkD2H9SfpQB9Q+PPjNoXhK3aGOVXmGflXk&#10;8Djj/GvivxJ8QPFvxFvpI7V3gtHIGADt6/8Aj3Tp09elVfD/AMPNZ8R3Iv8AWS08khBw3IPvnv8A&#10;yGfSvqLw14C07SYk81AWA+6Pb39sdKAPG/BXwqkmk+0XAO9sFmcgkDPQ8YHfpzX0po3hnTtJiVIE&#10;BYd8cD0wO2PX/I140jiUKAFA6ADgDsPanvdBR04H+TQBdBVeSeT26/gPQUx7pEBG4DH698Gucu9a&#10;hiyd2CO/WuE1fxWkSOxbAHr6mgD0O/1yOBeXzgHuK891fxZHCDiXpnOOv5V4/r3jpFYqr4HOOR1+&#10;mfbivHtX8YzXIz5vBycZ9Rx7fzoA9i17xyUysT44OO30FeS6t4suJ3YB8Fj3Hc9R9OMA+meua4kz&#10;Xt8528KcEZHr1JJ/Ouk0vw1LMwedSe55wefTvwev50AZBuLy/lAQkk8ntzjt/j2rpNJ8MzXBEshL&#10;Et1Y+3XOP/rda7nSPDCQEuwy3t/T39K7+w0cIRhMDjqc9Op7cH1oA47TPCkcRDKvII6f5Fehadok&#10;KlQEyRxn0+n4/wCPat2009VA4yM/nW9BbKuOg/z+VAFO206NQFKDH0HJzz/+utyC2jXGO3t3PFEe&#10;F75570/7QkZHr/njpigC6oUAYpS8YYMTnH4YxWJPqKJ1OP8A61c3f+I4LdThxxn8COBn/P8AOgDu&#10;5NSVc84I+grBv9fihDLnpnv0P+NeQap40VsqCcj1B/8A1nj29q8/1Dxa85wr8jp6dPX8M4NAHsmo&#10;+Lo1JIkwP1/DrzXm2p+LpGc7XIH+ePT6V55JqV1df6pS+7jgHJx6/wAqEsJ2Uy37iKMd2IHA57nt&#10;z/LpQBeu9bubqUhXwTn1Hbj24rKk+0S/vp28tQAdxPTrwD/U5rhPEfxQ8LeGt1tasLy5XgYGVB78&#10;188eIfHnizxTIERzBAcqEThc/XPp7dfTsAe8+JfiR4d8MrJDHL9suUB4XnBA/wA/56fOHib4leMP&#10;E8jw2263gc/dTdyO3I61p+G/h9rOuzI3ksxfHJ79cEn+tfYPgH9m+a5WKW8jKnAPTsDnH48DtQB8&#10;Q+Hvh/rviCYOYndmxz35POa+uPAH7N99dATXkQAJ6EH8e3J7197+DPgxp2kRrsgAPHbr9K900zw3&#10;a2CAIg4Hp29hQB8v+DPgdpOkJE0sKsUx/D0I/wAK9+0vwhYWKBY4gAMdq7iSCKBSzfKB7jpWO+qK&#10;rGK1Xex6cEjPbpQBowWFvbxFjtAHfoagnvEx5dom9+fpWed0gzfyYH90dvXIqvNrMFsm23Gwc/5z&#10;QBc+w+YA9/Icf3e/0qU39pZKVgAQD09vWuDvvEarkb/Xr3/zx0ri9Q8WxRg5f1xQB6td+IlUFgec&#10;9O9cnd+KMZJfgDHWvGNQ8ZgglX7469Mjv/OuF1LxZLMDGrc+o5I9u34/lQB7bqPink4lIA/T8q4H&#10;UvF3lHaJMg8bfTHHXt/nrXkc+s3DMSXwcZx/h/Os5riaZs4LZ/Ujj6ZoA7W/8Vyzl+eBn68dgf1r&#10;nrjUZ5yDvLHoR/L+v0qrDpd3ctkg++QenOfTr3rrdP8ACTSOGlJPPb9OPSgDlU+0S5C5O7OOvpzW&#10;tZaFd3LncDgYPPbJ9f8A9fNeq6X4Rbj5CAcf07V6BZeFlj2jy8Yxjj8KAPGdP8Hvv5UkAjH17+mA&#10;K7zT/CMSKvy4+vOPbH9e9et2Xh9BjEef6dK6O20MLg7f6cUAeZ2PhlQwyuc+w6+39M119j4fC4Gz&#10;p9efWu8t9KRfupz7fnWtDZogAx0P+e1AHI2uhLx8vT/Htx9a6K20mJMZAz/n+VbaRquMDH6D9etT&#10;AKB+n+f8/jQBUjs0UDAFW1hAxjj1pjXEY4J6/wCf8/nVR9Qxk46devSgDUyo5/8ArU1polHXkf5z&#10;iubuNWVchjjH6+1cxq3iux06NpbmdUA9Tzx7HB/p70Aehy36KOv+f8Kx7rWoIFLPIAPc18n+NP2j&#10;vDOgxtFbz/aZSGwFPB4yO3PSvjnxv+0/qmo70iufs0RbgKcnB6c//W/A0AfpJ4p+Lfh/w9Exu7td&#10;wH3c5J4/X/PrivkD4gftaJGZLXRiqDkb2PTHfvn/ADmvz+8T/Eq51RHZZmk9yT+ZBP8AhXz34i1m&#10;9u3OZGJPXk4P09s9+/40AfVfjn4/6zrYkMl80yDoN3TPU4z+uM18z614+v79nkeckE9ORx7c/p17&#10;dK5S10zWNScCCEuTwOCD19Pw616x4W+BPiPXriNpbdtnBwenJ6Ht+f8A9agDxG5urzVJWWLdIZD/&#10;AC/zxXY+GvhR4m1yYK1u6B8NnHGPr6nPav0Y+G37JkkeyW5twpPzfNg/z/p/jX274I+BWk6L5bPC&#10;HK4wSOB+XX8fegD81Phx+ynd3qxS3VuWJJbkc9s4AH+ea+4/AP7NekaQkTz2qkr0wo4x26V9l6d4&#10;c0jSYV3Kq7fbkVm6x4s0bR0P7xSRk4Hf6UAZWheANJ0qNdsCLgegHTt9PSuoub/RdIh3tIqBeO2R&#10;ivF9S8eatqcrR6XGQACAW4BHbHt/SuWbSNV1iTfqc7OG/hBwPwoA9F134sWNuWi01PNfHY559M/5&#10;5ryLVfEPizxCx+doYs9BkEDP+e1dxp/hKCMfc5P8/Tn+XNdXbeHEGMpj09qAPCbXwlcTsZbktITz&#10;ljnPPvXZ2HhGNFDbMDsMcH6V7FaeHxkfJx7HvXQQaDt52YGaAPKbXwug/gznJ6eh+vf/ACa6W08O&#10;LgAICOMdvy4r0630ZVIyvPSta30pA3Tp79KAPOrXw6uNpTBOO3QVvW+hIuOMkfyz/n613MemovYf&#10;/rq6tqqjAGR70AclBo+0g49PetSLTFXHy8V0IhRfw/zipPkHuen1/GgDMSwUY4wB7e9W0tVVcent&#10;71YLoB1/+vTTKMf5NADhAg6j+lSYRe2MfkapNdqBnPT+VVXv0B5NAGuGQDj/APVUZlUDtx196wH1&#10;ADJB/wA+1U31NcE5JoA6droAHBziqz3q547469q5GXV1XIzj9cY4rNm1kDOH/L9TQB3D3wAPOD/n&#10;6VTl1NUA5/r9K4CfWxgnPH/16yJteGM7gB9f/rcUAejvqQ5XOcE1Ql1QdN2QTXlk3iJeTuwefy/z&#10;3rHufFKgctj8cZ+nr/8AXoA9bk1naPv5I7ZrGm1zbn58fyPrXjNz4sUA4lBYds8c/wCetYF34wLK&#10;cOcH+negD3GbXsA5Yfy/zmsWfxEi5y3J4x9PSvB7vxa4zg8Z7dzj/OcVgT+KpJAV3biw98jHp2x/&#10;+ugD3e58UoXOHxjrz0z0xWDceLF2k7+/r7fT868Km8QTu3XB6e/P+NY76pcSDkkg/XnHp7/n70Af&#10;/9T8gZVHOTgv07+3H/6qpSR7flYZxz1IBX1P/wCqt02yNITEc9hjt3/Xrn+VV5onVNyrkLjOP/1j&#10;/PNAGJxGQOeBnH4+3FOjuSQq546AdTx/+virIXbncuTntnn1x7d89aotHtHI5GO3fn8vpQB1mi+M&#10;NV0SWK50+donXDZXIPpk+vr/AEr7S+E/7aXjXwfLFbX87XMCHozDt/jX55zMQwXHI9umf84/wojv&#10;ChGT8w5/r7/lnpQB/Tt8GP21fB/jGKGCa7Ecz4BV2wc/j+Qr7s8P+ONJ12BHgmVi47HrX8ZOleJ9&#10;R0qZbiznaJkOflyOn/18/jX2P8HP2xPFfgq4gt7+7kmtl65yccc45/z+lAH9TjLbXaYOGBxXL3+g&#10;bX8624IxwOPyxX55/Bv9uDwj4pSC1v71bedsDEjBRnv3r738O/EXQdfgSW2u433gYIZWyPbBoAz7&#10;uS5hUxTjj6Y7etc3d+HI9TRigzu7EetexSpZX0fO0gj/ADzXL3emXFmTLajeBzj6daAPnnxF4DQx&#10;Ok0O4HPavk3xx8ENN1jzQ9vtJznAPP69D+Z6V+jV1fq48q7jxzjpXN33h22vAZIEBBwf1/8Ar0Af&#10;gl8T/wBnt9KMkmnwnIORhc8Z7/yr5L1bwjfaZM6XMBxknOODwQRj296/pG8VfDm01CN/Ng5I64//&#10;AFZr4++I37Odrqm9rWDZnd7fXJ7Z9+n5UAfh1qmjhvuqRjt3znp1HP8AOuNm0Tcu4/Mfu9PzJ/LF&#10;foV4/wD2eNX0vzDbW7c88Dg8+nbHr+Br5g1XwbqWjzPDeQuCAcHGOhxzwPX8O9AHgkuixEdMhuMj&#10;9OfeufvtGe3OYgSDnt/kfjXsGo6JOrnyxt29fbnPp6+tc9e2rIu2eLtzn37DufX9KAPJcEZz1PbH&#10;/wBekIHJB6V115paybmjGQB255H9PSudns5YTjHT/wCt+o70AQw3M1s4kgcqQe3HT/GvXvCPxh17&#10;QNkTyvIgYcdQB3614wwwf8ilBGBjkfX/ADzQB+nvwt/aon06SIwXjxlcZQnHPUkAD1r9Nfhb+1Xo&#10;PiGGC11aVUlYAbs8E+v51/MpFPJC++JiCPQ9K9L8MfEjWdEZU8xig6HPIGRnJ/l/TmgD+uTSdb0n&#10;XoRJayrICM8Efpj1rVW2aPmE8D8eP8/0r+fP4R/tc6t4duIYpb4hFAwrNnPTIAPSv1W+E/7VXhbx&#10;fbQQ386RXDgA5YYz370AfYdvcTQtvjYqR+uK7XTdYhukEN0AGI/z17157puq6Vq8IuLKVJA/TawO&#10;c9OnWthIgehwfagDX1rSoZgXhC859f6c15L4j8JW95C63EYJbrkfXnp/ntXpkU1zbsN/zL9e3f1q&#10;5MlvqMe3GHP0oA/OH4p/ADTNfhd7WACUZxgZHPqeMV+cfxJ/Z01HSHlkW2+UZAwM8+/UdK/oQu/D&#10;boSWTcOfw9/SvPPEPgDTdWtTFPArEgjkevXrQB/L3rvg650tzHIhBAAAxjBB4Irz+eyaNhHj6n61&#10;+6vxb/Zft9RE91p1vlsZC4z+HQV+bfxG+COs6BNOj27ADOOPTPt2/wA+4B8fPGEB4245/KmCQqdu&#10;c4z/APW4rrdU0C50+R/MQgL7fn/+rpXHzwPHKQ2Sinr6n8u3YUAO84enp+tO8xWA44PNZzFl4HPt&#10;7Y6/55pVnA98+3XigC5uIbeuQenFegeEPiT4l8HXaXOmXbp5eMfNke/H+ea88WQE+h/Pr+n601vm&#10;6HOc+n+RQB+xHwB/bxubTyNI8RSkgYG4t+Y+ntX6weAvjh4X8dWKS2tyjuQpK5GRkf8A16/kWV5Y&#10;WDREoRg5Bwf8fwr2n4ffHTxj4Bu0msLxiqYOGbpjtmgD+teDUDEBLA+UJ9vyrctruG/wkhwfT3/O&#10;vxx+BX7dljq1pbad4sKxzHC+Zu6jPcE9v8mv0U8M/E7QNfgW8028jlB/usD+meP60Ae+XOkxspI5&#10;H0rzzX/DFrexPFJFknP+c10Gk+MrWUCGVwCc4Of1Bro3+zXqbomVgf0NAH5+/Ej4M2V8JZY4Bv5/&#10;HPX6dK/PT4j/AAPaB5MQ7QMZO3+gz61+8+p6DHOpDLkHnp3rxTxV8NrXUUcSQggjnjt+vegD+cnx&#10;P8OrvTmYQxk4z2PbsP8AP5V5BqOiSRSlHXac4bPr3A9R659D7V+4fxD+B6kymOHg5I4//X+NfEHj&#10;b4QPGZENuUJ74549fyz/APXoA/PC/wBL25+XOCT/AIGuYmtJIixK8D2/zmvqTxL8PbvTi8qxbgpw&#10;Dj298A+n8ua8hvtLeImNoypGfqTnn0/+t+dAHluB39fxqROMYHI55ro59HYE4U554x36D/63581l&#10;PYyxFcLgk/TqePagCzYanc2Uoa3cgj8s5FfTPwr+POs+EryCRZ2UpjvgEZyQRXy9EMqUPBGcEc44&#10;7/X1qQRFRuj5OOMf4/5/rQB/Sb+z/wDtk6L4jgt7HUbhY522j730yD+fWv0c0DxZZa7Ak8EgYOM9&#10;q/jC8PeLta8OXC3NlM8bIV5HqDx39v8A9ea/VP8AZr/bTutL8jS/EVxlSdoLMBxx2J4x60Af0JhA&#10;+e5P6/5xWFrXha01G2cNGDkHPHUYryL4ffGPQfGNlFPYXayBx6jPTjjJ/wA9q9xt9TWaLk5B75B4&#10;oA+Hvif8EbfUY5ZbSLLjJHyg/QH/ADwK/O/x58M7/RbiVWtyEXvjH1/Cv3mvrS2vV2uAcj8//wBV&#10;eFePPhTZa5bS/uPmYHnA4PbH+f0oA/AfWfDe4Mnl88+304yfTv8A4V47rvhFkcsi7gBjOM9uB/Sv&#10;1S+JXwN1DS2lkgtyyA9VU9PX68/T618l634Umid45YSCOuRjkcYGR+ZoA+GtQ0GaAnCkjjI56fUe&#10;3T09+lcLqGlAPu8sk5OT6+vPp/8AX5r7f1HwTFcQswjO4+x5Hpg/r+PtXhPibwhPbzSSrH/+vPp9&#10;M8D+VAHzo0LwEtt6HHpnPHH0rb0TxJcaTcpNbvtw2cc8f0PNbeo6W+8goVI4zjv7+n071yc1hIpL&#10;KOfYH9R2oA/Sj9nf9qm+0C7trO/nJRSOW6gflntzj8a/cP4RfG/SfGOnwzQXCuzgZGeRwM/rX8iV&#10;heXOnSq6EhlPGB6DP0/zivsr4HftD6t4M1C2eS4ZUVueTtI+vtzj+VAH9YFjq0F2gYHg/SrF3ZW2&#10;owtGVBB/H+dfnp8Ef2mdC8VWltHNdIsxUdXH+PX/ADivt/QfFljfIGjlBB96APC/il8HLTWYJZ4Y&#10;sPhsY9SP51+ffin4eXvh2+cTRHYp25PIOPXtiv2mcwXkW1hkEV8+/Ev4c2+rwuYogST/AEP+eKAP&#10;yyudHsbqAwuuD/ieOP8AIrxPxl8ObW5R2MQYk8Y6/wBTX2P4v8Aanok8kjQkxAnsen0x09/06Vwc&#10;Fmt5uil+Vj7frgigD8tfFvw1mt3leFMDr7f55/pmvDdR0K8sXIliIz09M+x/z2r9jvEHw2W/UyBO&#10;Tz06A9v0/wAmvmzxn8HzIHZYcOBjPT8+D/n2oA+DPDniW+8NXkc0DlCjduhHv75r9Xv2av2mXhEV&#10;ndTcDaOT+H5Y/Kvzd8WfDzUNMkcrAQq88LgfT8fWuQ0TVtQ8MaktzCWTaQSOmPwzz9MUAf1vfDz4&#10;l2uvWMUizB94z7jIr25Ghv4fXNfz4/s6/tJG0eCyv7nZhlHJ7jqPmPuf8a/Yv4afFLTdfso3iuVc&#10;sB0I4z179KAOh8d+AbXVIH3RZz6DuOn+RXwX8RPAd1okryRJlOecY6D/ADzX6qQzW9/BlSCDj05J&#10;ryfxx4LttShfbEDn0GTz780Afj1emSCVkKHcD0PHrxn26/8A16wfPYyBVGM9/wDP/wBevqT4k/C+&#10;fTJpbi1hOBnjHbPQ9q8GfRghZXXDfUDHb/P+FAGWFWWELIMlwcZ5z6+uDmuK17wtb36O5iGSDnPf&#10;27Y/L3rqrovaOVPA9iMjPpj9Pf1q9Z3EVwSjjeSDjt+A/wDr0AfLt74ck0O+FzagqQwYgdT79fXr&#10;X2l8CfikbARWl1IFIIB7YHfnn6DFcDq/h6DUFbja5HXv/Xt2Pp6dfLl0rUdFvBcwEoFPY8Y7f4Gg&#10;D9vPBnjK3vYkdJAQQK9phkh1G2OOc8V+O3wp+K9zYTxW15IcjHft2zn61+lvgHxtbalaIfMBPc5o&#10;AyPiX8OLLXrORWiySDjp1r8pvi18NrzwpezSRwtsGcdwR+Ffuc/2e+gwRksP8a+fvif8NLTXrKZf&#10;IBJBx6njp/8AXoA/DiK6EM21yUP17+uPfNdRaagkgKg5IH8v8O3bFdf8X/hZqXhfUJZ4IGCEnouA&#10;MdMdP0rwC01drG48txhh6n/IoA9ghuvIkDqP59vp6fzr6I+G3j6SxuoleUgFv59yf8/hXzDpl9Bq&#10;MIKtk9+McjvjP+e1dJYzy2M3DcDB7/jQB+z3w28dJdWkfz5PQnP+cV747Qapalcbww+tflJ8IvHX&#10;kvFDJOAQcfeIPTv/AD5/nX6EeDPE0d3DFiQEEDvQB8w/tI/Au28T6dcXlrDtuUB2kDGeuB3P/wBe&#10;vxL8YWGp+DtYlsb2NoxE5XnPUHn07V/U7qGnW2r2ZRgDkH07jof/ANVfl9+1R+zbBrsNzrGnWmJR&#10;nJQAfj09aAPyS0/xDsdcHCnr+tejaXr+8bo2BABHPUZOM/T2r5z8X6RrXgrVJ7G8jYIuRnaRkdOc&#10;49f85o0HxUI5lBOQeoyfb8fagD728JeK3t5Y2UnkjPOcn1r76+Efj4SGKEvxx37d/evyV8LeIYWU&#10;MpBIwPQ+wJ9eTX1F4D8YNaTxusu3b0Hf6knmgD9uPDerw6hbKrHJI+teZ/F3wBp/ibSJ45Yg5ZT/&#10;AJ9fpXkPwv8AiD9rSJDIAw75Bzn/AOselfWNvcQ6rabThsqfyoA/mc/aR+FF74U1m7njhKIWZhge&#10;p68Yx34+tfGFveCzn2y8EcHH069f1+lf0t/tK/Bi18VaRcSRQZlCnnA/nX88vxY+H2oeEdauFmgZ&#10;U3N/CcZ7c8cAd6ALuh6/ERHl94PfPPAwc5/Hivrr4UeN5NKvIWWQlABznggdv/rV+cFlqptn+cAY&#10;+v44/U17p4N8ZGF4978pg9xj8/6/jigD93Phx8QRfLD8+QSvTt2zX1nY3qavYbMgkjp+H61+Mvwi&#10;8eD7RDtk+XgMM/TP/wCuv08+HniWO5hiXdjj/PNAHyz+1t8HIdf0W6v7aEM8as3TOff6/wD6q/n/&#10;APGPh+58M65LZyJtVHYDI6jPBA4x/Sv69PE3h+28QaRLBIm8SKwI4OeOR36V+GP7XnwAk029l1Ox&#10;tiFG4jj36Dg+n+c0AfmTpmptDIHLc8dMjIHX/A/SvSNL1lLg7X4xnnPPseeOh4zn1rzi50mWydo5&#10;gVYHGDx9e/XNV4r6S1lAU4xk/meP17fSgD6M0LVjaXUe07cMOnqPbA+hr9GvgL46eCe3Bkzkr3Pq&#10;MY+v86/JPStZ3bMtkj+X1B/SvqT4R+MDZ3kSNJtIZepzwfT6dTmgD+jj4fa+up2kahtysOPp2xWP&#10;8YPB8PiLw/d2/lBzIp6jPPb/ABrwj4EeM4buyt1LrnjnP07f54r7UuIE1PTCo53L/PH50AfyrftN&#10;/DaXw54gnn8raS5U45GO38q+MpGETYJORnHoR/n1r+gD9s74Rx3un3d9BanJBbKjv1zjvX4TeItG&#10;m07UZLZ0KFGPGMZA7D8cev8AgAVdG1FrWeMq2dhyB9Pyx+HevvT4G+NpTNHBK+AMHrk/ge4Hf/61&#10;fnijMjEKAFX36c9M/wCfrXvHwk197PUYkVsAdB69z+n68d6AP6Ivgd4hMsESs4yB2PXvkf5/WvrX&#10;WrKHUtHdCoO9SD+Pc/hX5b/A/wAVBBbtvOCAfvZ79q/TDwxrMGo6X5anPy+x/HP+fxoA/Cf9tn4e&#10;Gwv7jU4ovlD7sgf/AKuO3NflJfxmOZoiGXBwB6+uR0r+kz9sHwCNb8PT3cSbnHt2weO/09a/nZ8c&#10;aVLp2r3EDpjDHHHr0H86AOUglKvvC4PGOOn5evtX0f8ACLWhDqUSMeA348dAD6f/AF6+ZE/duNow&#10;TjBznv27e9epeAdSFvqcQzzuHPI4/T3PGfwxQB+3nwL150vbc7uD3P8AFwMCv1f8G3S3+ioAckr+&#10;lfiR8GdT221pMp5GD2yQRx/+s1+vHwe1f7ZpkSM2dy5GcdOfSgD88f8AgoZ4Ia90KW9iTIRWyQTn&#10;FfzxajCYLqRGGPmP5fX1x1/Cv62f2ufCS694EvR5W8iNj0Pp0z24FfyqfEXRzoviS8s2GCjtgc8g&#10;MQf/AK/FAHEQzKGXHHXouCMc5565r1rwFdFdQg2nG1s8jOMdP5cfXpXjpYqQvY/jXb+EL3y9Vhx2&#10;IHX16f1/zxQB+zfwYuk+xW8nP8J64I7AY6e9frH8G70PaxbnySv5H8/0r8bvghfk2VuznPKlemMD&#10;1/ya/WP4K3gmiiCt+XbjH+e1AEH7W1pFdfDzUCRkiJ8c96/lc8WMbXxFcoDw0jHGORnJ689Biv6w&#10;/wBoyylvPAN8kYJYxN+Gfy6V/KJ8UbdbHxVfRYx++k6jkc9PTkZz/jQBmLL5kYPIBByCe/8Anjr/&#10;AIVB5yuwwOPTHvwc/wA/xrLs7hPLMeQrEewxzj8/U1pOcsXVRkH1x6n2x9cUAd54Qdf7RQY43DI9&#10;OPX6Cv00+GNwo0yBDxjb7/8A6uf88V+ZPgljLqUaqMnfgDjn05+lfpv8N7VV0+AZzgAcEYJPOR64&#10;5+v4UAfpH8ElQwRAH8R9T/Oul/aJnMHgS+cuQDG3547e/pWP8DbILZweYckd88evej9qdxD8P707&#10;gMI2M9uD/KgD+cT4iSr/AMJFfOhyTKxz6kdeOB/+vvXm8lwAgHfHXJIH+Irf8Z6mtxrN4kfI3so9&#10;+T0/x/nXASXG4HZ37Dt6dz1/z60AS3DA7gByT27k/rz3x065rrfh7pS6jr8OxDt3Dj3J5x24xXEf&#10;acDd1I45HIxyf8+le/8AwR0wT6rDI6bwDk54AGf/AK1AH6L+A9H+zaZbDGNwHTnvyCev8q/SX4D6&#10;XGtrA2PmGOvXj/PSvhXwgsZt7e2jPzAL6ZOfYV+lHwb0w29jE7ADODx7/nQA39o3xTH4Y+HuozE4&#10;Pkuo46kqQMZ+uK/mH8fzC+1W+1F23ebIz8+7cfQkV+9X7dXiu303wRPavMEMmV7cZHev54PGWuRz&#10;uY4W3AE//WwOf/rUAcFdSpuIwCehyOnPQ98d+Oa4i8O6XKdTnA9c/wA/8810UsxbLH5mPI7euRis&#10;ZIWmufnPB4Oc/h+YoA7/AMDaaXmiCryeefz/AAzntX6QfCrRFtLBJGQKev0zjt/9fBr46+EmgpeX&#10;cTgbSSMd8j1/+sBX6M+F9KEFtEkS7cDntjnvQB7r8ONDm1TUoTt+XcPXr/n/AAr9Q/AeirpWlIeT&#10;8o/L/D/9dfGPwQ8OF54naPAzjp+eM4619x6zqlt4b8NzXMzBVijJJJ44HX86APzP/b9+IzQ6db+G&#10;LaXaZG8xwD1CdBgdfXFfg3421Xz5ZEl7EnkDPPp+dfaP7S/xDvvGfjbU7+4l3QrIUi54CqeCPxr8&#10;6vF1+Jnk+bIOfbJzQB5zf3TSTE5yAT75/wAiqAbj2/z/AJ/zmkOWzkZzToE82UJ1LY9/5UAex/D7&#10;TQ0glfGBg++c9fwHNfZfw58J3WvXsOxflDL7YXPOcevOPwr5x8B6SZ44YYwSG25yBjtnjt6V+pfw&#10;Z8O6ZomiQ3V1F+9kCkgjGMDA/wAelAGxpnh37BElmq4KAenYe2c9Pz96+u/g34OmWaKeVcIG7Dr3&#10;HPpXknhvRm1fU1eBSyFxjA5/D+v1r7p8DaUNIsUd49m3v9O/SgDpPEesWnhPQZbmRhGI0Y5PYAZJ&#10;z/Wv5qP2x/2hb34ifEC7srSXNhYu0Mar0P8AeY/n34xj8f0+/b2+Pq+GPCM/hnSLpUvdRDxlVb5l&#10;Q5BPBzzjHr9OTX88+o3Ju7mW8lJZnYuT3yf89P8A61AGLc3DSBnYZY9/XjkVDFCZM7gSG569P8+t&#10;OcocKgzjPOOnvx0+lXraIySBUAOD7D34/wA9qAN7SbNNxLDIbv0B7ZI/zjNe1eFtLSJ1mxgD/D68&#10;8/SuL0KwjON6Y3HHJwecZ4P04/SvZ9EhCELjJGAOg9+vTtQB3mkW4+Vn5IIwO2D689Bxmu6t4zLi&#10;CMbskDAHUnoB/UCuT0lSsojUEMeccHAI557/AIflXtvhbQkk8u4ljw5AKD0HqD1/r70AdL4M0SC2&#10;Cy3TBpZW+Y4PPoMd/wDOa+ufhf4DuNYvo9RuYyIUYeWhxnp1P9PyFedfDvwPda3eQBoS8aMG55PX&#10;06f/AFq/RzwF4Pg0q1R3Tlvm6fLntxwOOwoA6Hw7pcdpCLZIggXAPH8jXhv7U37Qnh/4KeAbu/eV&#10;TfSDy7eLOGklZTgf7oxya9m+JvxL8MfC/wAJ3mu61dpaw2URlZmYDA9ueWbsB3Nfy5/tJftAan8Z&#10;/G19rV88kdgjlbSAtnyk5xnn7zYy3pnGKAOA8e/EK/8AHPiK88T+IGkvb68ZpCSdqg54CjPAHQd/&#10;T1ryiS4NzOzvyGBxjjH1+nPSqsszXGWkPJGRgkj8D+ldBoWlTXs25kYJ0xwfoMf4/lQBs6BpT3cg&#10;whBPGOv1PH+c4r6w+H3hGJER1iBx+p9T/SuN8D+D2Z408neARuIHXHTB/wAivt/4eeBXmERkjwo5&#10;6Yxz/n+VAG94D8GPcPE7x7hnAHXp+XXtX1z4c0SGyhQFMMB34wawfDuiwWFvGqqAVH5e36dePzOa&#10;7+CVYkDHII6+wH+fegDbhMcS9ckgVHe6vBZwPPcPsiQcnjP0HuegFYeo6tb2Vu1zcviJOCe5zj5R&#10;3JOeB/8AXr5q8YeLta8a6guk+H1YW0bhJJY8/Jkj5UIH3zyOPoO5oAueOfG2seML250XRHEVtbD9&#10;/MW4hU5GBj7zt0wOnIHPNZ3h/wAJeIotRg0HTtQmkuVZVZYGUJCX5wzAcyYHTPy98mrej6NPHcf8&#10;I3oFgwuUkwpDeYYhj5snO3zTnluq9Bg191fCH4VReHtNSWe2Jd1UkswLPzzjjAyepoA6v4WfD46J&#10;pVunmbDHG0ZCkcN1J9ye7euT1r3GG2NqgDnYgXHXkAd8989yahtw1vGPk2IMBQMDp1/L16V8uftH&#10;/tJeFvg/4fle5vEa9kUiKCMjzJZMcIvORz1bt19KALX7Rv7QvhT4ReFry8vrsi4ClI4ov9ZI5HCR&#10;g9/U9AMk9MV/Pp8TviprvxT8Sv4m8Vz7Uxsgtw25LeMncBjHJPUkcn6AVkfFv4sa/wDE7xPc+I9c&#10;n+0yvuEa5OyOIkkIi84AyDnqTknrXmumabdarcIiIcMeT6Z9fwoA24NRkvrmO00+H5TwMdT2O7sc&#10;5zj8+1fUfwy+H4Rk1PVk8ydxld3Yevbn0GOnTFZvw3+Ha2ZhvLqIGQAEKwHHuff/AOt6V9T6Ho7s&#10;FggQ5/A5z1zQBdsLT5RBbptBG3Hrj+tex+E/B3nYknTJzxnv34rW8H+CGUrJcJ6H6/hXvWl6VDaI&#10;FCgY70AN0TRIbSNBjkf1HIFdlEgjXB9fT+f+NU0Owcj/ACPT+VRT38cOdzYI6/l6UAaklyIwMnGM&#10;/wCT/n+Vctq2vpao53YC/SuY1zxVFbQviRV/z7enqK+f/EnjSW6Zkifrn1HfnPPPP/6u1AHX+KPG&#10;Z3NHE+evI5+leVy3M+oSNI2VXqS33R/nqKyTcq+bq+fYuMnJwxHsDgYBxzx9Oldv4O8C6t8R8PbO&#10;9hpBYxiUKyvJ/eCZXgdct+oFAGZothfeIL99E8MwGWZMCaYqxSPPTfjv3Cg5OeSBX0v4I+E2meBj&#10;Hf6o41DXZzmSRuWCnpGo/hA6HHHYZxXTeDvANt4PsrfQ/CKeYtoNzyYzucnmRmI5PoeT6V7Dpvhi&#10;aIhpVBcsHZjyWY9Mn+nX1xQBlWPh+9umSe9nCsn8CgbFU9FUdP6n1r0fSNG8nC5yBzn0Pp0ycfpW&#10;tYaTFbxFpF35IPT27A8VHrPizQvDVpJc6nKttFGu7czBenfJI9OpoA6AvbWMPmykIFGSa+Mv2gf2&#10;qtD8AWsuk6JJ9q1F1ZQidF93PYD07183ftE/tlS6gZ/Dfw4mManKPeZ+6eQREvUn/aIx6Z61+fOn&#10;2WqeKdTZ5mluZZmLvIclmJ65JyO/JzQB0/irxn4m+IOutq+sXDXVy2dvmN8sY/2R0Hp0rvvBfw5S&#10;Z0v9S+cgKUBX5ATzlvf/AGe/cYrtvBnwt03ToopZ0me5OGK5wTk9+OB3yefQd6+ktB8LeUoeVcAD&#10;IGDtGOoXPb17+tAGDoPhhjEIRH5UAwduOWPq3PP04A9K9i0zSIraI/Ljj9f5elWLO0SFcKgBAxkD&#10;/P5itePagPTA/TNAFqJAq+mf09c+1WGlCjd3/wA8fnxWVJdoi8HB5/z+lc5qWuxW0ZckEcj047//&#10;AF6AOruNUjhBGfvfp/n/ADxXAa34ohiVkVyxx65zj0H0H6V5/q3itpZCkDdz6Z+mM9BXIEzXku5g&#10;SW/PI6//AF6ANm/1m5vpGUN8pPr69KhtLCe4woDOD9efU/zP0rW0Xw3Pdyjepx0xg/lmvZNC8JrE&#10;qnYMnHUZ6f4UAchonhJpirOpAHPT8enavYNH8ORW4GF/T8q3tP0eOLG0dMfp7dq6iC1VUGRQBStL&#10;BYxnH4c/r0rajiRMn8Ov86ilnhs4zJMwRBkkk449ya+X/i/+014S8A2c9tZXC3d+qsFRCCNwHfB4&#10;9OaAPpDXvFOi+G7GW+1W5S3iiUsSxAAA7dv8+tfnd8ZP2ykaWXQPAh82Qkr5oB446gdz+nFfLniP&#10;xh8VvjpqR895YNOlJITlYwO2Oece/FeleAvgrBZTRWvkJd6hMckn5yOeAeOMZPp+PYA8hg8PeIvH&#10;V+NU8XXBcSsCwZ8sW9D9O2K+pfhx8KL3VDHDplsLa2GBu2nPPX6cc/419MeA/wBnywEsF9q8LSun&#10;zbeiL7Bcfqa+u/Dvguy0+3XyIliAGOgOaAPHvAvwg0zQFDxoolkwzPgklvf6e1e52uhwRxiIqWC4&#10;64/wFdILaGwAdnAC8+mK8n+IPxi8L+CrKSS8u0Mo6KCCzHjgAHJoA76VtN06Fri4fYsfctx/P1r5&#10;h+K/7Ruj+Fo5bDR2+0XfKqq889iTzXy743+Nfi/4k3cth4dWS2smYLu5HGRjOPX0HPrir3gj4QzX&#10;VwL3UEaaUnLM/G3kcnP3fxyevAyKAOVa48b/ABQ1BrvV5ZILSRs7AMD2xn69T+Ar3/wT8K7Cwhjk&#10;kjwDyWIO48cdeW755AHavTdD8M6ZpESxpGpZe+OAfUfSujNwqcnnAzz2/wA9aAJLSwtbCIJboFHH&#10;OBuOP89qtNOsaknoMf8A1/8AOKxLnVY4VJ3dP0/z1ridY8WwWqn5+nI6dB689qAPQLvVYbdck5J9&#10;88fjzXE6t4tjiDLvxjFeLa78QUUPsccH16/j/PFeLa145muyVjfcSfXPQ8fT/wDV1wKAPbvEHxA2&#10;nbG+SD1J/l/L/CvINY8ZzXDcOVPOMdB6fz9K84nvrzU5ApBO7p1AB9T7Vt6foMrOjTD5Ce5/yRQB&#10;HNe3epEAkgf07d+Sa2tO0CSbDSL1/l7D2zXUado8YKKqcr+nXr1rubDSm2pkDsB7Hscn8KAOd0rQ&#10;oUwSoJOMcYP49M16Hp+mDbjZkHn8P6e/etLT9ORQPl5HHoOvQZ/l+ddNbW6RKRgY/Lp2NAFa0sAC&#10;GAwK37WCKMhduMfj+Xb61AjKoUbs8j/D8KU3kUbYzk/y/DrQBtqwXsP8aPtUSkDr1/l+P6Vy1xq8&#10;UOWZ9oP5EmuS1LxZBA5VZAD7HPbt9T+PbrQB6JPqaQ5GcHrjr3965fUPEsUAO1+OwOM9s4rxzVfG&#10;hbIRsE+hB56c157e+IppmxGSWxx6nPY/5/pQB7Bq/jkKfkbcMcEdsH6155e+Kp5XOXIJA+X+n+en&#10;6VykUGoalJ8qsyH29+9dNbeGobKFrrV5FgRcFizAYHfqfpigDGZ7u+lxGMA9AePx49K3LbQTsNzq&#10;TiCPgktjAA6kn2/LmvPPFHxo8HeE0ez0BBf3acZX7ue/r+dfMviX4heNvG0rrNI8ULkHy4zgY7cf&#10;5/xAPpzxT8W/B/hMPbacBfXa8HaMru6AZ9PoP15r5k8QfEfxd4uuTG8rwQSZ/docAD06de3X0+tM&#10;8K/DHxBrcqAQOS7ckg5P1OP8+1fYvw8/ZwYSRy6lDg8EjG7OOvUY/L0zQB8l+G/h/falIkjRM5cj&#10;k56n69fxr68+Gv7PwvpFkvYiynnpjHPp78V9leFfhBpGmworWyjA/ugdq900fw3a2UarHGAB7Y+l&#10;AHjvhH4O6RpUEe23AKY+bnOe3evZ7Dw/BaKFROBjB/z6V1J+zwR4YhVHPbp71z13rEXK2o3HJ5/z&#10;6fSgDXV1t0IbAAH+e9ZU+rAEpAN5/wA+tcxdanHGS97OD/sg/wCRXLah4thhBS3IRCO3Xj9aAO6u&#10;LrOWvpcD+6Ov5dqxLvX7W3UiABBz8w789yea8g1TxoFJ3SDr1Jz14/DPp+tee6p43UK3z7SO+emf&#10;yoA9xv8AxYgLDfwR+NcLqnjJI1JEnJ6Y/wDrV4PfeK55iRvIznuPz5/z9M1z0uqzysQzkk57/wA/&#10;0/wzQB6pqHjBzlVfce3rj2Ncbd65JOWIYr29M81ziW91PyilsjPCnv2/D69K6HTvDd3dEboyPwJ5&#10;PNAGJNdTSHKkk8+h6cj9f/1VPHZXNzkKep9/5fh2/LmvTdP8EneG2EjjI2/p9P1rvLDwls27ojkY&#10;xjp6f/roA8ZsPC9zNhplPP4fj3z9B/hXd6f4NT5W2Y/AD6Z/nzXsdh4a2kYT3/L/AB/z2rqbTQ0U&#10;DKcf5/zzigDy+w8IwoBsTnvxjp6D8enX3rsrPw1GuP3fH+etd/b6ZGmAV46f/qrWjtVUDj8KAOZs&#10;tDVUGVAx+PPrXRwabGpBIx/T/P4VpJEB3/xqyCvQ/wCP+fSgCKK0jUgYxV2OFR6HNQNPGpGTjHH+&#10;TVSXUEQnB4P6UAbQAHBHH+f8/wCeUaaKPk/0rl5tXVM/Pz/n86xbjXolc5fj/PvQB28l8qZKnp/W&#10;s6XVACfmA/wry/U/GVnaIXmmVAAe+PwrxTxZ8ddB0aN0ScTSjOApByR7g46daAPp6715IiTIcAZP&#10;UdOa848Q/E/QtEiea9vVQDtkEn6d6/Pzxv8AtF6te7khmW1gOcHdgkfmTn07V8v+J/il9qEjNcNc&#10;uT/eJH+T6UAfoH40/aciiWSLQVLckBzgdeBj69ea+NfHnx51e+8xr69dgc/IG+XPX/P618van4x1&#10;C68yNpdqdflxxnr05P06/wBObEF/rDFIImclvm4PGenqMUAaviX4qancmSC1JRT/ABZzn9O31/Gu&#10;Dg13VNQuDIxaQEkZPzZz/n+le2eE/gX4i8Q3CM1o+CQclSRg+2P8/lX2x8OP2QJJVjmvoQjMOcrw&#10;M9ODjFAH596PofiLWgIo42Bcehzz347f/Wz2NfRngX9nDV9feJ7yByhwxJHckZ796/UHwh+zXo2k&#10;pH5kAfaoB4xkjjvgj/PWvozQ/AWk6NCqqiIqe2KAPhbwB+y5p9ikbXNuuRt6jrjGAc+nUY6V9d+G&#10;vhVomlRqqWyrgADj0r0S81XR9JQr8uV/un8yB+H4Vw194xvbsmLTIiTzzjtQB262+j6Up3lRj3rl&#10;9X8e21opis1Duc425ycdO1cq+javqb77yRgp6qM/lnP6V0Fj4WggOUi59SOfrmgDh7vWPE+uy5X9&#10;xEfUc++PzpbXwn5riS8LSuf73P1A6V65baCEAGzGf8gfj2rettGUDATA/wA/5zQB5hZeHY4lGxAA&#10;Pbn3966K20DH3lyB2OP1r0KPTQo+bg+2OOlaMVioB4GTnmgDjLfRVAGVwR+g+tbUOkKMYGMc/wCf&#10;8a6ZYUQYx0qZVVBhecUAY8OmovIGeAM8c1pLZIB0/QVKZkQ896Y11GPb/P8AntQBOsEQ7dKfhRx/&#10;nms175T82ePqOtU31BR1bBH9KAN3cOn+RUZnQfX6VzTapGCSWrOl1dMfeGTQB2TXSDGSKqyXyjqc&#10;VwtxrAIO2Tke3Y1jz66ACGfJ5yeKAPRpNSRR97g9v8az5dXUA5PHvXmlx4hjRcO+R9RWLc+JoQm4&#10;tj8f5j2oA9Wk1cHPzYP0+tZMusD727/9deQXPitBnMgP05/rXO3fi9VyyyYHfp178ZoA9tn1wDvj&#10;v25xWRceIsBtsnPt/X0rwO68ZL1L4PsR+GPT0rmbnxoAHCycnj8O/cdfbNAH0BceJ41J+bI5/wA4&#10;rCuvFwTI34/w/wA9a+e7jxaZGLI2CDjOfpkY9fesa71+eQkBiOO/P9f8OaAPebjxoAx2uCQTx9eu&#10;R/k8VgXPi9jnD5znH0zxx6ivGG1K4aTqcjnp7dOPxqPzJZcLhiSe/T3P8qAPTJ/FxOEV8E7j29ew&#10;9K5+78SznhSxA+ozj271zKWdzMQqIcHj6+3+fz7Vfj0K9fdkc4x0z0/nQA59auH4znH6ckkfXH5V&#10;Va+lfvg5z/8AW6d66G38M3L4XYSTzn17E/hmtu18GyH5nHPTp29v/rcnpQB59IZZCQMtkA9h1zj6&#10;1PHZ3LYkxuHI6HPTnJz+v+FevweCl4IQtjrnt/8AXrp7LwhhgywkjjoM8/560AeFQ6JdSEjaQOvI&#10;4Hp+fvx/TZg8L3EuF2Y+gwa+gYfDUEC+bdMsa9yxAz6/lWDrHjLwN4XjIuZ0klTOBken4/0oA//Z&#10;UEsDBBQABgAIAAAAIQDTWGQT4gAAAA0BAAAPAAAAZHJzL2Rvd25yZXYueG1sTI9Ba8JAEIXvhf6H&#10;ZYTedLORSI3ZiEjbkxSqhdLbmh2TYHY2ZNck/vtuTvU0M7zHm+9l29E0rMfO1ZYkiEUEDKmwuqZS&#10;wvfpff4KzHlFWjWWUMIdHWzz56dMpdoO9IX90ZcshJBLlYTK+zbl3BUVGuUWtkUK2sV2RvlwdiXX&#10;nRpCuGl4HEUrblRN4UOlWtxXWFyPNyPhY1DDbine+sP1sr//npLPn4NAKV9m424DzOPo/80w4Qd0&#10;yAPT2d5IO9ZImItQxU9zvV4BmxxxvEyAncOWCCGA5xl/bJH/A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AqXPphWQoAABMuAAAOAAAAAAAAAAAAAAAAADwCAABkcnMv&#10;ZTJvRG9jLnhtbFBLAQItAAoAAAAAAAAAIQDbpb7RUBEQAFAREAAVAAAAAAAAAAAAAAAAAMEMAABk&#10;cnMvbWVkaWEvaW1hZ2UxLmpwZWdQSwECLQAUAAYACAAAACEA01hkE+IAAAANAQAADwAAAAAAAAAA&#10;AAAAAABEHhAAZHJzL2Rvd25yZXYueG1sUEsBAi0AFAAGAAgAAAAhAFhgsxu6AAAAIgEAABkAAAAA&#10;AAAAAAAAAAAAUx8QAGRycy9fcmVscy9lMm9Eb2MueG1sLnJlbHNQSwUGAAAAAAYABgB9AQAARCAQ&#10;AAAA&#10;">
          <v:rect id="Rectangle 17" o:spid="_x0000_s1027" style="position:absolute;left:-4474;top:97900;width:77755;height:10702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lC9wwAAANsAAAAPAAAAZHJzL2Rvd25yZXYueG1sRE9Na8JA&#10;EL0X/A/LCN7qxoBpTV2DBEQvHmpDobcxO02C2dmYXU38991Cobd5vM9ZZ6NpxZ1611hWsJhHIIhL&#10;qxuuFBQfu+dXEM4ja2wtk4IHOcg2k6c1ptoO/E73k69ECGGXooLa+y6V0pU1GXRz2xEH7tv2Bn2A&#10;fSV1j0MIN62MoyiRBhsODTV2lNdUXk43oyAuxmU8HHerz6/ivI+S2zWPKVFqNh23byA8jf5f/Oc+&#10;6DD/BX5/CQfIzQ8AAAD//wMAUEsBAi0AFAAGAAgAAAAhANvh9svuAAAAhQEAABMAAAAAAAAAAAAA&#10;AAAAAAAAAFtDb250ZW50X1R5cGVzXS54bWxQSwECLQAUAAYACAAAACEAWvQsW78AAAAVAQAACwAA&#10;AAAAAAAAAAAAAAAfAQAAX3JlbHMvLnJlbHNQSwECLQAUAAYACAAAACEACsZQvcMAAADbAAAADwAA&#10;AAAAAAAAAAAAAAAHAgAAZHJzL2Rvd25yZXYueG1sUEsFBgAAAAADAAMAtwAAAPcCAAAAAA==&#10;" fillcolor="#f2f2f2 [3052]" stroked="f" strokeweight="1pt">
            <v:textbox>
              <w:txbxContent>
                <w:p w14:paraId="4EF5CCA5" w14:textId="77777777" w:rsidR="00AD1B2C" w:rsidRDefault="00AD1B2C" w:rsidP="00AD1B2C">
                  <w:pPr>
                    <w:pStyle w:val="BlueBoldText"/>
                    <w:jc w:val="right"/>
                    <w:rPr>
                      <w:rFonts w:ascii="Aptos Narrow" w:hAnsi="Aptos Narrow"/>
                      <w:sz w:val="16"/>
                      <w:szCs w:val="16"/>
                      <w:lang w:val="el-GR"/>
                    </w:rPr>
                  </w:pPr>
                </w:p>
                <w:p w14:paraId="46B8BBEB" w14:textId="77777777" w:rsidR="00AD1B2C" w:rsidRDefault="00AD1B2C" w:rsidP="00AD1B2C">
                  <w:pPr>
                    <w:pStyle w:val="BlueBoldText"/>
                    <w:jc w:val="right"/>
                    <w:rPr>
                      <w:rFonts w:ascii="Aptos Narrow" w:hAnsi="Aptos Narrow"/>
                      <w:sz w:val="16"/>
                      <w:szCs w:val="16"/>
                      <w:lang w:val="el-GR"/>
                    </w:rPr>
                  </w:pPr>
                </w:p>
                <w:p w14:paraId="380E0861" w14:textId="77777777" w:rsidR="00AD1B2C" w:rsidRDefault="00AD1B2C" w:rsidP="00AD1B2C">
                  <w:pPr>
                    <w:pStyle w:val="BlueBoldText"/>
                    <w:jc w:val="right"/>
                    <w:rPr>
                      <w:rFonts w:ascii="Aptos Narrow" w:hAnsi="Aptos Narrow"/>
                      <w:sz w:val="16"/>
                      <w:szCs w:val="16"/>
                      <w:lang w:val="el-GR"/>
                    </w:rPr>
                  </w:pPr>
                </w:p>
                <w:p w14:paraId="0D643B32" w14:textId="77777777" w:rsidR="00AD1B2C" w:rsidRDefault="00AD1B2C" w:rsidP="00AD1B2C">
                  <w:pPr>
                    <w:pStyle w:val="BlueBoldText"/>
                    <w:jc w:val="right"/>
                    <w:rPr>
                      <w:rFonts w:ascii="Aptos Narrow" w:hAnsi="Aptos Narrow"/>
                      <w:sz w:val="16"/>
                      <w:szCs w:val="16"/>
                      <w:lang w:val="el-GR"/>
                    </w:rPr>
                  </w:pPr>
                </w:p>
                <w:p w14:paraId="593FAB5A" w14:textId="77777777" w:rsidR="00AD1B2C" w:rsidRPr="00305138" w:rsidRDefault="00AD1B2C" w:rsidP="00AD1B2C">
                  <w:pPr>
                    <w:pStyle w:val="BlueBoldText"/>
                    <w:jc w:val="right"/>
                    <w:rPr>
                      <w:rFonts w:ascii="Aptos Narrow" w:hAnsi="Aptos Narrow"/>
                      <w:lang w:val="el-GR"/>
                    </w:rPr>
                  </w:pPr>
                  <w:r w:rsidRPr="00AD1B2C">
                    <w:rPr>
                      <w:rFonts w:ascii="Aptos Narrow" w:hAnsi="Aptos Narrow"/>
                      <w:sz w:val="16"/>
                      <w:szCs w:val="16"/>
                      <w:lang w:val="el-GR"/>
                    </w:rPr>
                    <w:t>*Συμπληρώνεται ό,τι ισχύει (ΚΥΤ/ΚΕΔ/ΕΔΠΦΑΑ)</w:t>
                  </w:r>
                </w:p>
                <w:p w14:paraId="7A9D92C1" w14:textId="77777777" w:rsidR="00AD1B2C" w:rsidRPr="00AD1B2C" w:rsidRDefault="00AD1B2C" w:rsidP="00AD1B2C">
                  <w:pPr>
                    <w:jc w:val="center"/>
                    <w:rPr>
                      <w:lang w:val="el-GR"/>
                    </w:rPr>
                  </w:pPr>
                </w:p>
              </w:txbxContent>
            </v:textbox>
          </v:rect>
          <v:rect id="Rectangle 5" o:spid="_x0000_s1028" style="position:absolute;top:8055;width:68580;height:1475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LOtwwAAANoAAAAPAAAAZHJzL2Rvd25yZXYueG1sRI/BasMw&#10;EETvhfyD2EBvjZxC2uBENiEQWugpbg7JbbE2lhNrZSTVdv++KhR6HGbmDbMtJ9uJgXxoHStYLjIQ&#10;xLXTLTcKTp+HpzWIEJE1do5JwTcFKIvZwxZz7UY+0lDFRiQIhxwVmBj7XMpQG7IYFq4nTt7VeYsx&#10;Sd9I7XFMcNvJ5yx7kRZbTgsGe9obqu/Vl1VwbldV86bHSx+G+haWxw8z+lelHufTbgMi0hT/w3/t&#10;d61gBb9X0g2QxQ8AAAD//wMAUEsBAi0AFAAGAAgAAAAhANvh9svuAAAAhQEAABMAAAAAAAAAAAAA&#10;AAAAAAAAAFtDb250ZW50X1R5cGVzXS54bWxQSwECLQAUAAYACAAAACEAWvQsW78AAAAVAQAACwAA&#10;AAAAAAAAAAAAAAAfAQAAX3JlbHMvLnJlbHNQSwECLQAUAAYACAAAACEA33izrcMAAADaAAAADwAA&#10;AAAAAAAAAAAAAAAHAgAAZHJzL2Rvd25yZXYueG1sUEsFBgAAAAADAAMAtwAAAPcCAAAAAA==&#10;" fillcolor="#1f497d [3215]" stroked="f" strokeweight="1pt">
            <v:fill color2="#548dd4 [1951]" rotate="t" angle="90" focus="100%" type="gradient"/>
          </v:rect>
          <v:rect id="Rectangle" o:spid="_x0000_s1029" style="position:absolute;top:99168;width:67856;height:38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BHlxAAAANoAAAAPAAAAZHJzL2Rvd25yZXYueG1sRI9fa8JA&#10;EMTfC/0OxxZ8q5cqFEk9RQpKX0T809LHJbfmorm9mNua+O17hYKPw8z8hpnOe1+rK7WxCmzgZZiB&#10;Ii6Crbg0cNgvnyegoiBbrAOTgRtFmM8eH6aY29Dxlq47KVWCcMzRgBNpcq1j4chjHIaGOHnH0HqU&#10;JNtS2xa7BPe1HmXZq/ZYcVpw2NC7o+K8+/EGTt+TYvT1uanlstrsZbl1h27tjBk89Ys3UEK93MP/&#10;7Q9rYAx/V9IN0LNfAAAA//8DAFBLAQItABQABgAIAAAAIQDb4fbL7gAAAIUBAAATAAAAAAAAAAAA&#10;AAAAAAAAAABbQ29udGVudF9UeXBlc10ueG1sUEsBAi0AFAAGAAgAAAAhAFr0LFu/AAAAFQEAAAsA&#10;AAAAAAAAAAAAAAAAHwEAAF9yZWxzLy5yZWxzUEsBAi0AFAAGAAgAAAAhAJ8wEeXEAAAA2gAAAA8A&#10;AAAAAAAAAAAAAAAABwIAAGRycy9kb3ducmV2LnhtbFBLBQYAAAAAAwADALcAAAD4AgAAAAA=&#10;" fillcolor="#1f497d [3215]" stroked="f" strokeweight="1pt">
            <v:stroke miterlimit="4"/>
            <v:textbox inset="3pt,3pt,3pt,3pt"/>
          </v:rect>
          <v:group id="Group 2" o:spid="_x0000_s1030" style="position:absolute;top:22642;width:68548;height:70136" coordsize="68549,70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<v:group id="Group 1" o:spid="_x0000_s1031" style="position:absolute;top:146;width:68549;height:69987" coordsize="68549,699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<v:rect id="Rectangle" o:spid="_x0000_s1032" style="position:absolute;left:731;top:658;width:67818;height:6932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7S7wQAAANsAAAAPAAAAZHJzL2Rvd25yZXYueG1sRE9Na8Iw&#10;GL4P/A/hFXabqUX86Iwig4EnWdWLt3fJuzaseVOa2Hb/fjkIHh+e7+1+dI3oqQvWs4L5LANBrL2x&#10;XCm4Xj7f1iBCRDbYeCYFfxRgv5u8bLEwfuCS+nOsRArhUKCCOsa2kDLomhyGmW+JE/fjO4cxwa6S&#10;psMhhbtG5lm2lA4tp4YaW/qoSf+e707B5hS++sHevodbfilXurzrhT0p9TodD+8gIo3xKX64j0ZB&#10;ntanL+kHyN0/AAAA//8DAFBLAQItABQABgAIAAAAIQDb4fbL7gAAAIUBAAATAAAAAAAAAAAAAAAA&#10;AAAAAABbQ29udGVudF9UeXBlc10ueG1sUEsBAi0AFAAGAAgAAAAhAFr0LFu/AAAAFQEAAAsAAAAA&#10;AAAAAAAAAAAAHwEAAF9yZWxzLy5yZWxzUEsBAi0AFAAGAAgAAAAhAI83tLvBAAAA2wAAAA8AAAAA&#10;AAAAAAAAAAAABwIAAGRycy9kb3ducmV2LnhtbFBLBQYAAAAAAwADALcAAAD1AgAAAAA=&#10;" fillcolor="#1f497d [3215]" stroked="f" strokeweight="1pt">
                <v:fill opacity="13107f"/>
                <v:stroke miterlimit="4"/>
                <v:textbox inset="3pt,3pt,3pt,3pt"/>
              </v:rect>
              <v:rect id="Rectangle" o:spid="_x0000_s1033" style="position:absolute;width:67856;height:693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lsfwgAAANsAAAAPAAAAZHJzL2Rvd25yZXYueG1sRI/disIw&#10;FITvF3yHcATv1lTdFalNRQR/LvZirT7AoTm2xeakNFHj228EYS+HmfmGyVbBtOJOvWssK5iMExDE&#10;pdUNVwrOp+3nAoTzyBpby6TgSQ5W+eAjw1TbBx/pXvhKRAi7FBXU3neplK6syaAb2444ehfbG/RR&#10;9pXUPT4i3LRymiRzabDhuFBjR5uaymtxMwo24av9nf1UeCDah+3usvtu1kap0TCslyA8Bf8ffrcP&#10;WsF0Aq8v8QfI/A8AAP//AwBQSwECLQAUAAYACAAAACEA2+H2y+4AAACFAQAAEwAAAAAAAAAAAAAA&#10;AAAAAAAAW0NvbnRlbnRfVHlwZXNdLnhtbFBLAQItABQABgAIAAAAIQBa9CxbvwAAABUBAAALAAAA&#10;AAAAAAAAAAAAAB8BAABfcmVscy8ucmVsc1BLAQItABQABgAIAAAAIQDuHlsfwgAAANsAAAAPAAAA&#10;AAAAAAAAAAAAAAcCAABkcnMvZG93bnJldi54bWxQSwUGAAAAAAMAAwC3AAAA9gIAAAAA&#10;" fillcolor="window" strokecolor="#1f497d" strokeweight="1pt">
                <v:stroke opacity="19789f" miterlimit="4"/>
                <v:path arrowok="t"/>
                <v:textbox inset="3pt,3pt,3pt,3pt"/>
              </v:rect>
            </v:group>
            <v:rect id="Rectangle" o:spid="_x0000_s1034" style="position:absolute;width:67856;height:38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LOvwQAAANsAAAAPAAAAZHJzL2Rvd25yZXYueG1sRI9Pi8Iw&#10;FMTvwn6H8Bb2ZtMt+IdqlKUget0qordH82yLzUtpYtv99htB8DjMzG+Y9XY0jeipc7VlBd9RDIK4&#10;sLrmUsHpuJsuQTiPrLGxTAr+yMF28zFZY6rtwL/U574UAcIuRQWV920qpSsqMugi2xIH72Y7gz7I&#10;rpS6wyHATSOTOJ5LgzWHhQpbyioq7vnDKLjGfMD87C77BR51NsuGps9Lpb4+x58VCE+jf4df7YNW&#10;kCTw/BJ+gNz8AwAA//8DAFBLAQItABQABgAIAAAAIQDb4fbL7gAAAIUBAAATAAAAAAAAAAAAAAAA&#10;AAAAAABbQ29udGVudF9UeXBlc10ueG1sUEsBAi0AFAAGAAgAAAAhAFr0LFu/AAAAFQEAAAsAAAAA&#10;AAAAAAAAAAAAHwEAAF9yZWxzLy5yZWxzUEsBAi0AFAAGAAgAAAAhABFws6/BAAAA2wAAAA8AAAAA&#10;AAAAAAAAAAAABwIAAGRycy9kb3ducmV2LnhtbFBLBQYAAAAAAwADALcAAAD1AgAAAAA=&#10;" fillcolor="#1f497d" stroked="f" strokeweight="1pt">
              <v:stroke miterlimit="4"/>
              <v:textbox inset="3pt,3pt,3pt,3pt"/>
            </v:rect>
          </v:group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4" o:spid="_x0000_s1035" type="#_x0000_t75" alt="Background Image" style="position:absolute;width:68580;height:230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I/WxAAAANoAAAAPAAAAZHJzL2Rvd25yZXYueG1sRI9Ba8JA&#10;FITvBf/D8oReSt1YRCR1FRWU0FahKvT6yL5mQ7NvY3Zj0n/fLQgeh5n5hpkve1uJKzW+dKxgPEpA&#10;EOdOl1woOJ+2zzMQPiBrrByTgl/ysFwMHuaYatfxJ12PoRARwj5FBSaEOpXS54Ys+pGriaP37RqL&#10;IcqmkLrBLsJtJV+SZCotlhwXDNa0MZT/HFurIDP51/ts95FN3tpOXsz+qR2vD0o9DvvVK4hAfbiH&#10;b+1MK5jA/5V4A+TiDwAA//8DAFBLAQItABQABgAIAAAAIQDb4fbL7gAAAIUBAAATAAAAAAAAAAAA&#10;AAAAAAAAAABbQ29udGVudF9UeXBlc10ueG1sUEsBAi0AFAAGAAgAAAAhAFr0LFu/AAAAFQEAAAsA&#10;AAAAAAAAAAAAAAAAHwEAAF9yZWxzLy5yZWxzUEsBAi0AFAAGAAgAAAAhAEVMj9bEAAAA2gAAAA8A&#10;AAAAAAAAAAAAAAAABwIAAGRycy9kb3ducmV2LnhtbFBLBQYAAAAAAwADALcAAAD4AgAAAAA=&#10;">
            <v:imagedata r:id="rId2" o:title="Background Image" cropbottom="32544f"/>
          </v:shape>
          <v:shape id="Round Same Side Corner Rectangle 14" o:spid="_x0000_s1036" style="position:absolute;left:2721;top:8055;width:8858;height:8572;rotation:180;visibility:visible;mso-wrap-style:square;v-text-anchor:middle" coordsize="885825,857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0tdwgAAANsAAAAPAAAAZHJzL2Rvd25yZXYueG1sRE9LawIx&#10;EL4X+h/CCN5q1kdLuxqlKIIHD9U+zuNmulmaTJYkrtv+elMo9DYf33MWq95Z0VGIjWcF41EBgrjy&#10;uuFawdvr9u4RREzIGq1nUvBNEVbL25sFltpf+EDdMdUih3AsUYFJqS2ljJUhh3HkW+LMffrgMGUY&#10;aqkDXnK4s3JSFA/SYcO5wWBLa0PV1/HsFNx/WBNO+/eu0mFrX85Pm2k/+1FqOOif5yAS9elf/Ofe&#10;6Tx/Br+/5APk8goAAP//AwBQSwECLQAUAAYACAAAACEA2+H2y+4AAACFAQAAEwAAAAAAAAAAAAAA&#10;AAAAAAAAW0NvbnRlbnRfVHlwZXNdLnhtbFBLAQItABQABgAIAAAAIQBa9CxbvwAAABUBAAALAAAA&#10;AAAAAAAAAAAAAB8BAABfcmVscy8ucmVsc1BLAQItABQABgAIAAAAIQC/s0tdwgAAANsAAAAPAAAA&#10;AAAAAAAAAAAAAAcCAABkcnMvZG93bnJldi54bWxQSwUGAAAAAAMAAwC3AAAA9gIAAAAA&#10;" path="m142878,l742947,v78909,,142878,63969,142878,142878l885825,857250r,l,857250r,l,142878c,63969,63969,,142878,xe" fillcolor="white [3212]" stroked="f" strokeweight="1pt">
            <v:path arrowok="t" o:connecttype="custom" o:connectlocs="142878,0;742947,0;885825,142878;885825,857250;885825,857250;0,857250;0,857250;0,142878;142878,0" o:connectangles="0,0,0,0,0,0,0,0,0"/>
          </v:shape>
          <v:shape id="Shape" o:spid="_x0000_s1037" style="position:absolute;left:5442;top:10668;width:3392;height:4572;visibility:visible;v-text-anchor:middle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1WhxAAAANsAAAAPAAAAZHJzL2Rvd25yZXYueG1sRI9BawIx&#10;EIXvhf6HMEIvRbP2ILI1ighFoZe69dLbuBk3i5vJksR1++87B6G3Gd6b975ZbUbfqYFiagMbmM8K&#10;UMR1sC03Bk7fH9MlqJSRLXaBycAvJdisn59WWNpw5yMNVW6UhHAq0YDLuS+1TrUjj2kWemLRLiF6&#10;zLLGRtuIdwn3nX4rioX22LI0OOxp56i+VjdvoNq75lz/DCf+5K/2NRzjcn44G/MyGbfvoDKN+d/8&#10;uD5YwRd6+UUG0Os/AAAA//8DAFBLAQItABQABgAIAAAAIQDb4fbL7gAAAIUBAAATAAAAAAAAAAAA&#10;AAAAAAAAAABbQ29udGVudF9UeXBlc10ueG1sUEsBAi0AFAAGAAgAAAAhAFr0LFu/AAAAFQEAAAsA&#10;AAAAAAAAAAAAAAAAHwEAAF9yZWxzLy5yZWxzUEsBAi0AFAAGAAgAAAAhAEjfVaHEAAAA2wAAAA8A&#10;AAAAAAAAAAAAAAAABwIAAGRycy9kb3ducmV2LnhtbFBLBQYAAAAAAwADALcAAAD4AgAAAAA=&#10;" adj="0,,0" path="m3655,12003r10020,l13675,11242r-10020,l3655,12003xm3655,16329r7186,l10841,15568r-7186,l3655,16329xm3655,7708r10020,l13675,6946r-10020,l3655,7708xm18192,13618r-1068,792l16056,13618r-739,548l16385,14959r-1068,792l16056,16299r1068,-792l18192,16299r739,-548l17863,14959r1068,-793l18192,13618xm16221,2346r,-975l12648,1371c12648,609,11827,,10800,,9773,,8952,609,8952,1371r-3531,l5421,2346,,2346,,21600r21600,l21600,2346r-5379,xm10800,640v575,,1027,335,1027,761c11827,1828,11375,2163,10800,2163v-575,,-1027,-335,-1027,-762c9773,975,10225,640,10800,640xm20327,20625r-19013,l1314,3321r4107,l5421,4326r10841,l16262,3321r4065,l20327,20625xm14783,6306r1150,853l16631,7677r,l19424,5606r-740,-549l16631,6581,15481,5728r-698,578xm16672,10937r-1150,-853l14783,10632r1150,853l16631,12003r,l19424,9932r-740,-549l16672,10937xe" fillcolor="#1f497d [3215]" stroked="f" strokeweight="1pt">
            <v:stroke miterlimit="4" joinstyle="miter"/>
            <v:formulas/>
            <v:path arrowok="t" o:extrusionok="f" o:connecttype="custom" o:connectlocs="169596,228600;169596,228600;169596,228600;169596,228600" o:connectangles="0,90,180,270"/>
          </v:shape>
          <w10:wrap anchorx="page"/>
        </v:group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A6316" w14:textId="77777777" w:rsidR="00EB379E" w:rsidRDefault="00EB379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609DE"/>
    <w:rsid w:val="0000170D"/>
    <w:rsid w:val="00020D61"/>
    <w:rsid w:val="000358D6"/>
    <w:rsid w:val="00037281"/>
    <w:rsid w:val="00037E33"/>
    <w:rsid w:val="00086DD4"/>
    <w:rsid w:val="000A3D72"/>
    <w:rsid w:val="000B5C44"/>
    <w:rsid w:val="000E6724"/>
    <w:rsid w:val="000F7CE7"/>
    <w:rsid w:val="001042DD"/>
    <w:rsid w:val="00110721"/>
    <w:rsid w:val="001255FA"/>
    <w:rsid w:val="0012572F"/>
    <w:rsid w:val="001257F0"/>
    <w:rsid w:val="00164132"/>
    <w:rsid w:val="00171E9D"/>
    <w:rsid w:val="00190543"/>
    <w:rsid w:val="001A199E"/>
    <w:rsid w:val="001B6A7B"/>
    <w:rsid w:val="00243F81"/>
    <w:rsid w:val="002511A4"/>
    <w:rsid w:val="0025130C"/>
    <w:rsid w:val="00256391"/>
    <w:rsid w:val="0025722E"/>
    <w:rsid w:val="00260796"/>
    <w:rsid w:val="002633EB"/>
    <w:rsid w:val="00265218"/>
    <w:rsid w:val="002D3842"/>
    <w:rsid w:val="002D5D96"/>
    <w:rsid w:val="002E241D"/>
    <w:rsid w:val="002F35E6"/>
    <w:rsid w:val="00305138"/>
    <w:rsid w:val="00315A3C"/>
    <w:rsid w:val="00334AFE"/>
    <w:rsid w:val="00337C0F"/>
    <w:rsid w:val="0034396F"/>
    <w:rsid w:val="00365E05"/>
    <w:rsid w:val="00374ABF"/>
    <w:rsid w:val="003777BA"/>
    <w:rsid w:val="003B176F"/>
    <w:rsid w:val="003B3EDE"/>
    <w:rsid w:val="003B504A"/>
    <w:rsid w:val="003D6ED4"/>
    <w:rsid w:val="003E0129"/>
    <w:rsid w:val="00435E8C"/>
    <w:rsid w:val="00450D1C"/>
    <w:rsid w:val="004609DE"/>
    <w:rsid w:val="00462804"/>
    <w:rsid w:val="00463B35"/>
    <w:rsid w:val="004800FD"/>
    <w:rsid w:val="00482917"/>
    <w:rsid w:val="00483E2E"/>
    <w:rsid w:val="004B6C92"/>
    <w:rsid w:val="004C2F50"/>
    <w:rsid w:val="004E55C6"/>
    <w:rsid w:val="005236FE"/>
    <w:rsid w:val="005310BC"/>
    <w:rsid w:val="00560AF4"/>
    <w:rsid w:val="005A47CD"/>
    <w:rsid w:val="005B53AF"/>
    <w:rsid w:val="005D124E"/>
    <w:rsid w:val="005E3B8F"/>
    <w:rsid w:val="006365F9"/>
    <w:rsid w:val="006A0906"/>
    <w:rsid w:val="0071089C"/>
    <w:rsid w:val="007209AF"/>
    <w:rsid w:val="007B52D2"/>
    <w:rsid w:val="007C1F7D"/>
    <w:rsid w:val="007C3C5D"/>
    <w:rsid w:val="007D38AB"/>
    <w:rsid w:val="007D5858"/>
    <w:rsid w:val="007E0A1D"/>
    <w:rsid w:val="007F0CC8"/>
    <w:rsid w:val="00800834"/>
    <w:rsid w:val="00824C97"/>
    <w:rsid w:val="00872197"/>
    <w:rsid w:val="00877905"/>
    <w:rsid w:val="00893C21"/>
    <w:rsid w:val="008C3021"/>
    <w:rsid w:val="008D3EE1"/>
    <w:rsid w:val="008E7141"/>
    <w:rsid w:val="009007DD"/>
    <w:rsid w:val="00947077"/>
    <w:rsid w:val="009963B2"/>
    <w:rsid w:val="009A4E41"/>
    <w:rsid w:val="009B4D22"/>
    <w:rsid w:val="009D442F"/>
    <w:rsid w:val="00A156DA"/>
    <w:rsid w:val="00A16B79"/>
    <w:rsid w:val="00A27214"/>
    <w:rsid w:val="00AB4962"/>
    <w:rsid w:val="00AC7198"/>
    <w:rsid w:val="00AD1B2C"/>
    <w:rsid w:val="00AE3FB7"/>
    <w:rsid w:val="00B0160A"/>
    <w:rsid w:val="00B01E5F"/>
    <w:rsid w:val="00B122BA"/>
    <w:rsid w:val="00B55506"/>
    <w:rsid w:val="00B77157"/>
    <w:rsid w:val="00BB087A"/>
    <w:rsid w:val="00BC1B68"/>
    <w:rsid w:val="00BE4820"/>
    <w:rsid w:val="00BF5A49"/>
    <w:rsid w:val="00BF61B5"/>
    <w:rsid w:val="00C05036"/>
    <w:rsid w:val="00C115F4"/>
    <w:rsid w:val="00C2249C"/>
    <w:rsid w:val="00C25964"/>
    <w:rsid w:val="00C60FE8"/>
    <w:rsid w:val="00C94D12"/>
    <w:rsid w:val="00CA3268"/>
    <w:rsid w:val="00CA50DA"/>
    <w:rsid w:val="00CE2502"/>
    <w:rsid w:val="00CE2D76"/>
    <w:rsid w:val="00CF0238"/>
    <w:rsid w:val="00D4436A"/>
    <w:rsid w:val="00D96930"/>
    <w:rsid w:val="00E42164"/>
    <w:rsid w:val="00E46618"/>
    <w:rsid w:val="00E5006D"/>
    <w:rsid w:val="00E50729"/>
    <w:rsid w:val="00E53AFF"/>
    <w:rsid w:val="00E64DE7"/>
    <w:rsid w:val="00E73277"/>
    <w:rsid w:val="00E7439A"/>
    <w:rsid w:val="00E751C8"/>
    <w:rsid w:val="00E8166F"/>
    <w:rsid w:val="00EB379E"/>
    <w:rsid w:val="00EC1CC2"/>
    <w:rsid w:val="00EC5D80"/>
    <w:rsid w:val="00EC7D62"/>
    <w:rsid w:val="00EF65EB"/>
    <w:rsid w:val="00EF6AAA"/>
    <w:rsid w:val="00F15206"/>
    <w:rsid w:val="00F155A2"/>
    <w:rsid w:val="00F20A6A"/>
    <w:rsid w:val="00F2705F"/>
    <w:rsid w:val="00F27B67"/>
    <w:rsid w:val="00F30142"/>
    <w:rsid w:val="00F32FB7"/>
    <w:rsid w:val="00F37EA1"/>
    <w:rsid w:val="00F51B61"/>
    <w:rsid w:val="00F90B59"/>
    <w:rsid w:val="00FA251D"/>
    <w:rsid w:val="00FA4360"/>
    <w:rsid w:val="00FD5C0F"/>
    <w:rsid w:val="00FD660B"/>
    <w:rsid w:val="00FE4D85"/>
    <w:rsid w:val="00FE73BE"/>
    <w:rsid w:val="00FF5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D37C73"/>
  <w15:docId w15:val="{8002257C-96BF-4992-AB76-917AD6B9C0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Franklin Gothic Book" w:eastAsia="Franklin Gothic Book" w:hAnsi="Franklin Gothic Boo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F35E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BC1B68"/>
    <w:pPr>
      <w:tabs>
        <w:tab w:val="center" w:pos="4680"/>
        <w:tab w:val="right" w:pos="9360"/>
      </w:tabs>
    </w:pPr>
  </w:style>
  <w:style w:type="character" w:customStyle="1" w:styleId="Char">
    <w:name w:val="Κεφαλίδα Char"/>
    <w:basedOn w:val="a0"/>
    <w:link w:val="a3"/>
    <w:uiPriority w:val="99"/>
    <w:semiHidden/>
    <w:rsid w:val="00E53AFF"/>
  </w:style>
  <w:style w:type="paragraph" w:styleId="a4">
    <w:name w:val="footer"/>
    <w:basedOn w:val="a"/>
    <w:link w:val="Char0"/>
    <w:uiPriority w:val="99"/>
    <w:semiHidden/>
    <w:rsid w:val="00BC1B68"/>
    <w:pPr>
      <w:tabs>
        <w:tab w:val="center" w:pos="4680"/>
        <w:tab w:val="right" w:pos="9360"/>
      </w:tabs>
    </w:pPr>
  </w:style>
  <w:style w:type="character" w:customStyle="1" w:styleId="Char0">
    <w:name w:val="Υποσέλιδο Char"/>
    <w:basedOn w:val="a0"/>
    <w:link w:val="a4"/>
    <w:uiPriority w:val="99"/>
    <w:semiHidden/>
    <w:rsid w:val="00E53AFF"/>
  </w:style>
  <w:style w:type="table" w:styleId="a5">
    <w:name w:val="Table Grid"/>
    <w:basedOn w:val="a1"/>
    <w:uiPriority w:val="39"/>
    <w:rsid w:val="00BC1B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Title"/>
    <w:basedOn w:val="a"/>
    <w:next w:val="a"/>
    <w:link w:val="Char1"/>
    <w:qFormat/>
    <w:rsid w:val="0025130C"/>
    <w:pPr>
      <w:contextualSpacing/>
      <w:jc w:val="center"/>
    </w:pPr>
    <w:rPr>
      <w:rFonts w:asciiTheme="majorHAnsi" w:eastAsia="Times New Roman" w:hAnsiTheme="majorHAnsi"/>
      <w:b/>
      <w:color w:val="FFFFFF"/>
      <w:spacing w:val="-10"/>
      <w:kern w:val="28"/>
      <w:sz w:val="32"/>
      <w:szCs w:val="56"/>
    </w:rPr>
  </w:style>
  <w:style w:type="character" w:customStyle="1" w:styleId="Char1">
    <w:name w:val="Τίτλος Char"/>
    <w:link w:val="a6"/>
    <w:rsid w:val="0025130C"/>
    <w:rPr>
      <w:rFonts w:asciiTheme="majorHAnsi" w:eastAsia="Times New Roman" w:hAnsiTheme="majorHAnsi"/>
      <w:b/>
      <w:color w:val="FFFFFF"/>
      <w:spacing w:val="-10"/>
      <w:kern w:val="28"/>
      <w:sz w:val="32"/>
      <w:szCs w:val="56"/>
    </w:rPr>
  </w:style>
  <w:style w:type="paragraph" w:styleId="Web">
    <w:name w:val="Normal (Web)"/>
    <w:basedOn w:val="a"/>
    <w:uiPriority w:val="99"/>
    <w:semiHidden/>
    <w:rsid w:val="00265218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paragraph" w:customStyle="1" w:styleId="Text">
    <w:name w:val="Text"/>
    <w:basedOn w:val="a"/>
    <w:next w:val="a"/>
    <w:uiPriority w:val="1"/>
    <w:qFormat/>
    <w:rsid w:val="00265218"/>
    <w:pPr>
      <w:spacing w:after="240"/>
    </w:pPr>
    <w:rPr>
      <w:color w:val="000000"/>
      <w:sz w:val="22"/>
    </w:rPr>
  </w:style>
  <w:style w:type="paragraph" w:customStyle="1" w:styleId="BlueText">
    <w:name w:val="Blue Text"/>
    <w:basedOn w:val="a"/>
    <w:uiPriority w:val="2"/>
    <w:qFormat/>
    <w:rsid w:val="00265218"/>
    <w:pPr>
      <w:spacing w:after="120"/>
    </w:pPr>
    <w:rPr>
      <w:color w:val="1F497D"/>
      <w:sz w:val="22"/>
    </w:rPr>
  </w:style>
  <w:style w:type="paragraph" w:customStyle="1" w:styleId="Contacts">
    <w:name w:val="Contacts"/>
    <w:basedOn w:val="a"/>
    <w:uiPriority w:val="5"/>
    <w:qFormat/>
    <w:rsid w:val="005310BC"/>
    <w:pPr>
      <w:jc w:val="center"/>
    </w:pPr>
    <w:rPr>
      <w:rFonts w:asciiTheme="minorHAnsi" w:hAnsiTheme="minorHAnsi"/>
      <w:color w:val="1F497D"/>
      <w:sz w:val="20"/>
      <w:szCs w:val="20"/>
    </w:rPr>
  </w:style>
  <w:style w:type="character" w:styleId="a7">
    <w:name w:val="Placeholder Text"/>
    <w:uiPriority w:val="99"/>
    <w:semiHidden/>
    <w:rsid w:val="00E53AFF"/>
    <w:rPr>
      <w:color w:val="808080"/>
    </w:rPr>
  </w:style>
  <w:style w:type="paragraph" w:customStyle="1" w:styleId="BoldText">
    <w:name w:val="Bold Text"/>
    <w:basedOn w:val="Text"/>
    <w:uiPriority w:val="2"/>
    <w:qFormat/>
    <w:rsid w:val="001A199E"/>
    <w:rPr>
      <w:b/>
      <w:bCs/>
      <w:color w:val="000000" w:themeColor="text1"/>
      <w:sz w:val="24"/>
    </w:rPr>
  </w:style>
  <w:style w:type="paragraph" w:customStyle="1" w:styleId="BlueBoldText">
    <w:name w:val="Blue Bold Text"/>
    <w:basedOn w:val="BlueText"/>
    <w:uiPriority w:val="4"/>
    <w:qFormat/>
    <w:rsid w:val="005310BC"/>
    <w:pPr>
      <w:spacing w:after="0"/>
    </w:pPr>
    <w:rPr>
      <w:rFonts w:asciiTheme="minorHAnsi" w:hAnsiTheme="minorHAnsi"/>
      <w:b/>
      <w:bCs/>
      <w:color w:val="1F497D" w:themeColor="text2"/>
      <w:sz w:val="24"/>
    </w:rPr>
  </w:style>
  <w:style w:type="paragraph" w:customStyle="1" w:styleId="Notes">
    <w:name w:val="Notes"/>
    <w:basedOn w:val="BlueText"/>
    <w:uiPriority w:val="6"/>
    <w:qFormat/>
    <w:rsid w:val="001A199E"/>
    <w:rPr>
      <w:i/>
      <w:iCs/>
      <w:sz w:val="20"/>
    </w:rPr>
  </w:style>
  <w:style w:type="table" w:customStyle="1" w:styleId="4-31">
    <w:name w:val="Πίνακας 4 με πλέγμα - Έμφαση 31"/>
    <w:basedOn w:val="a1"/>
    <w:uiPriority w:val="49"/>
    <w:rsid w:val="00F37EA1"/>
    <w:rPr>
      <w:rFonts w:asciiTheme="minorHAnsi" w:eastAsiaTheme="minorHAnsi" w:hAnsiTheme="minorHAnsi" w:cstheme="minorBidi"/>
      <w:sz w:val="24"/>
      <w:szCs w:val="24"/>
    </w:rPr>
    <w:tblPr>
      <w:tblStyleRowBandSize w:val="1"/>
      <w:tblStyleColBandSize w:val="1"/>
      <w:jc w:val="center"/>
      <w:tblBorders>
        <w:top w:val="single" w:sz="4" w:space="0" w:color="92A0C0" w:themeColor="accent3" w:themeTint="99"/>
        <w:bottom w:val="single" w:sz="4" w:space="0" w:color="92A0C0" w:themeColor="accent3" w:themeTint="99"/>
        <w:insideH w:val="single" w:sz="4" w:space="0" w:color="92A0C0" w:themeColor="accent3" w:themeTint="99"/>
        <w:insideV w:val="single" w:sz="4" w:space="0" w:color="92A0C0" w:themeColor="accent3" w:themeTint="99"/>
      </w:tblBorders>
    </w:tblPr>
    <w:trPr>
      <w:jc w:val="center"/>
    </w:trPr>
    <w:tblStylePr w:type="firstRow">
      <w:rPr>
        <w:b/>
        <w:bCs/>
        <w:color w:val="FFFFFF" w:themeColor="background1"/>
      </w:rPr>
      <w:tblPr/>
      <w:tcPr>
        <w:shd w:val="clear" w:color="auto" w:fill="1F497D" w:themeFill="text2"/>
      </w:tcPr>
    </w:tblStylePr>
    <w:tblStylePr w:type="lastRow">
      <w:rPr>
        <w:b/>
        <w:bCs/>
      </w:rPr>
      <w:tblPr/>
      <w:tcPr>
        <w:tcBorders>
          <w:top w:val="double" w:sz="4" w:space="0" w:color="52658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FEA" w:themeFill="accent3" w:themeFillTint="33"/>
      </w:tcPr>
    </w:tblStylePr>
    <w:tblStylePr w:type="band1Horz">
      <w:tblPr/>
      <w:tcPr>
        <w:shd w:val="clear" w:color="auto" w:fill="DADFEA" w:themeFill="accent3" w:themeFillTint="33"/>
      </w:tcPr>
    </w:tblStylePr>
  </w:style>
  <w:style w:type="table" w:customStyle="1" w:styleId="5-31">
    <w:name w:val="Πίνακας 5 με σκούρο πλέγμα - Έμφαση 31"/>
    <w:basedOn w:val="a1"/>
    <w:uiPriority w:val="50"/>
    <w:rsid w:val="00F51B6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FEA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2658F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2658F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2658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2658F" w:themeFill="accent3"/>
      </w:tcPr>
    </w:tblStylePr>
    <w:tblStylePr w:type="band1Vert">
      <w:tblPr/>
      <w:tcPr>
        <w:shd w:val="clear" w:color="auto" w:fill="B6C0D5" w:themeFill="accent3" w:themeFillTint="66"/>
      </w:tcPr>
    </w:tblStylePr>
    <w:tblStylePr w:type="band1Horz">
      <w:tblPr/>
      <w:tcPr>
        <w:shd w:val="clear" w:color="auto" w:fill="B6C0D5" w:themeFill="accent3" w:themeFillTint="66"/>
      </w:tcPr>
    </w:tblStylePr>
  </w:style>
  <w:style w:type="paragraph" w:styleId="a8">
    <w:name w:val="Balloon Text"/>
    <w:basedOn w:val="a"/>
    <w:link w:val="Char2"/>
    <w:uiPriority w:val="99"/>
    <w:semiHidden/>
    <w:unhideWhenUsed/>
    <w:rsid w:val="001042DD"/>
    <w:rPr>
      <w:rFonts w:ascii="Tahoma" w:hAnsi="Tahoma" w:cs="Tahoma"/>
      <w:sz w:val="16"/>
      <w:szCs w:val="16"/>
    </w:rPr>
  </w:style>
  <w:style w:type="character" w:customStyle="1" w:styleId="Char2">
    <w:name w:val="Κείμενο πλαισίου Char"/>
    <w:basedOn w:val="a0"/>
    <w:link w:val="a8"/>
    <w:uiPriority w:val="99"/>
    <w:semiHidden/>
    <w:rsid w:val="001042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37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4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793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65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613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021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01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80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746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068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248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404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01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551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27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669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901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964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34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310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50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69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516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1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192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939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443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92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42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4117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822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.tsouka\AppData\Roaming\Microsoft\Templates\Patient%20progress%20notes%20healthcar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5B61182AC0E4F5AAB8ACBF6DE0CD22F"/>
        <w:category>
          <w:name w:val="Γενικά"/>
          <w:gallery w:val="placeholder"/>
        </w:category>
        <w:types>
          <w:type w:val="bbPlcHdr"/>
        </w:types>
        <w:behaviors>
          <w:behavior w:val="content"/>
        </w:behaviors>
        <w:guid w:val="{BECF1E26-F76B-4BE2-BFCC-2D7F5650AA18}"/>
      </w:docPartPr>
      <w:docPartBody>
        <w:p w:rsidR="00353F94" w:rsidRDefault="00216B49" w:rsidP="00216B49">
          <w:pPr>
            <w:pStyle w:val="05B61182AC0E4F5AAB8ACBF6DE0CD22F"/>
          </w:pPr>
          <w:r w:rsidRPr="000064D1">
            <w:rPr>
              <w:rStyle w:val="a3"/>
            </w:rPr>
            <w:t>Επιλέξτε ένα στοιχείο.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16B49"/>
    <w:rsid w:val="001255FA"/>
    <w:rsid w:val="00171E9D"/>
    <w:rsid w:val="00216B49"/>
    <w:rsid w:val="00353F94"/>
    <w:rsid w:val="00405B16"/>
    <w:rsid w:val="005138B0"/>
    <w:rsid w:val="0069643F"/>
    <w:rsid w:val="007209AF"/>
    <w:rsid w:val="00847B02"/>
    <w:rsid w:val="00872439"/>
    <w:rsid w:val="00A156DA"/>
    <w:rsid w:val="00A27214"/>
    <w:rsid w:val="00BE4820"/>
    <w:rsid w:val="00C115F4"/>
    <w:rsid w:val="00ED4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05B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216B49"/>
    <w:rPr>
      <w:color w:val="808080"/>
    </w:rPr>
  </w:style>
  <w:style w:type="paragraph" w:customStyle="1" w:styleId="05B61182AC0E4F5AAB8ACBF6DE0CD22F">
    <w:name w:val="05B61182AC0E4F5AAB8ACBF6DE0CD22F"/>
    <w:rsid w:val="00216B4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heme1">
  <a:themeElements>
    <a:clrScheme name="BUS_Activity Based Cost Tracke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F7F5E6"/>
      </a:accent1>
      <a:accent2>
        <a:srgbClr val="333A56"/>
      </a:accent2>
      <a:accent3>
        <a:srgbClr val="52658F"/>
      </a:accent3>
      <a:accent4>
        <a:srgbClr val="E8E8E8"/>
      </a:accent4>
      <a:accent5>
        <a:srgbClr val="000000"/>
      </a:accent5>
      <a:accent6>
        <a:srgbClr val="8A8A8A"/>
      </a:accent6>
      <a:hlink>
        <a:srgbClr val="0096D2"/>
      </a:hlink>
      <a:folHlink>
        <a:srgbClr val="00578B"/>
      </a:folHlink>
    </a:clrScheme>
    <a:fontScheme name="BUS_Activity Based Cost Tracker">
      <a:majorFont>
        <a:latin typeface="Constantia"/>
        <a:ea typeface=""/>
        <a:cs typeface=""/>
      </a:majorFont>
      <a:minorFont>
        <a:latin typeface="Franklin Gothic Book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67000"/>
                <a:satMod val="105000"/>
                <a:lumMod val="110000"/>
              </a:schemeClr>
            </a:gs>
            <a:gs pos="50000">
              <a:schemeClr val="phClr">
                <a:tint val="73000"/>
                <a:satMod val="103000"/>
                <a:lumMod val="105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4000"/>
                <a:satMod val="103000"/>
                <a:lumMod val="102000"/>
              </a:schemeClr>
            </a:gs>
            <a:gs pos="50000">
              <a:schemeClr val="phClr">
                <a:shade val="100000"/>
                <a:satMod val="110000"/>
                <a:lumMod val="100000"/>
              </a:schemeClr>
            </a:gs>
            <a:gs pos="100000">
              <a:schemeClr val="phClr">
                <a:shade val="78000"/>
                <a:satMod val="120000"/>
                <a:lumMod val="99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hade val="98000"/>
                <a:satMod val="150000"/>
                <a:lumMod val="102000"/>
              </a:schemeClr>
            </a:gs>
            <a:gs pos="50000">
              <a:schemeClr val="phClr">
                <a:tint val="98000"/>
                <a:shade val="90000"/>
                <a:satMod val="13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Dark" id="{D39323B7-B2D6-4C10-818B-A5CD4ACE85BD}" vid="{15FD9199-0511-4D87-8BFB-2FF3F0C5B55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Έγγραφο" ma:contentTypeID="0x01010065628612E93D1244B06C9518096CC766" ma:contentTypeVersion="20" ma:contentTypeDescription="Δημιουργία νέου εγγράφου" ma:contentTypeScope="" ma:versionID="c6d3232ed5d26cf6828d6ed9f96267ec">
  <xsd:schema xmlns:xsd="http://www.w3.org/2001/XMLSchema" xmlns:xs="http://www.w3.org/2001/XMLSchema" xmlns:p="http://schemas.microsoft.com/office/2006/metadata/properties" xmlns:ns1="http://schemas.microsoft.com/sharepoint/v3" xmlns:ns2="b21e8101-1029-48dc-9d33-92bdf86164df" xmlns:ns3="ccdca2c6-f5ac-44a6-92f9-2f08495de659" targetNamespace="http://schemas.microsoft.com/office/2006/metadata/properties" ma:root="true" ma:fieldsID="cb3e7e69f9cf1c8f833a256283cc44a5" ns1:_="" ns2:_="" ns3:_="">
    <xsd:import namespace="http://schemas.microsoft.com/sharepoint/v3"/>
    <xsd:import namespace="b21e8101-1029-48dc-9d33-92bdf86164df"/>
    <xsd:import namespace="ccdca2c6-f5ac-44a6-92f9-2f08495de65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1:_ip_UnifiedCompliancePolicyProperties" minOccurs="0"/>
                <xsd:element ref="ns1:_ip_UnifiedCompliancePolicyUIAc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Ιδιότητες Ενοποιημένης Πολιτικής Συμμόρφωσης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Ενέργεια περιβάλλοντος εργασίας χρήστη της Ενοποιημένης Πολιτικής Συμμόρφωσης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1e8101-1029-48dc-9d33-92bdf86164d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Ετικέτες εικόνας" ma:readOnly="false" ma:fieldId="{5cf76f15-5ced-4ddc-b409-7134ff3c332f}" ma:taxonomyMulti="true" ma:sspId="71ffcd1c-9fc4-4600-a7bb-478e76d53e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dca2c6-f5ac-44a6-92f9-2f08495de659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Κοινή χρήση με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Κοινή χρήση με λεπτομέρειες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4dad8be-8546-4006-9978-4074164928dd}" ma:internalName="TaxCatchAll" ma:showField="CatchAllData" ma:web="ccdca2c6-f5ac-44a6-92f9-2f08495de65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Τύπος περιεχομένου"/>
        <xsd:element ref="dc:title" minOccurs="0" maxOccurs="1" ma:index="4" ma:displayName="Τίτλο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b21e8101-1029-48dc-9d33-92bdf86164df" xsi:nil="true"/>
    <_ip_UnifiedCompliancePolicyUIAction xmlns="http://schemas.microsoft.com/sharepoint/v3" xsi:nil="true"/>
    <TaxCatchAll xmlns="ccdca2c6-f5ac-44a6-92f9-2f08495de659" xsi:nil="true"/>
    <lcf76f155ced4ddcb4097134ff3c332f xmlns="b21e8101-1029-48dc-9d33-92bdf86164df">
      <Terms xmlns="http://schemas.microsoft.com/office/infopath/2007/PartnerControls"/>
    </lcf76f155ced4ddcb4097134ff3c332f>
    <_ip_UnifiedCompliancePolicyProperties xmlns="http://schemas.microsoft.com/sharepoint/v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1B0D312-68DB-4456-942C-BC4BD60A63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21e8101-1029-48dc-9d33-92bdf86164df"/>
    <ds:schemaRef ds:uri="ccdca2c6-f5ac-44a6-92f9-2f08495de6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9F0A5FD-A9AA-4904-B6C7-709EEA20DDA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436D21E-18B5-4F7A-A2FE-92B458DE8BB5}">
  <ds:schemaRefs>
    <ds:schemaRef ds:uri="http://schemas.microsoft.com/office/2006/metadata/properties"/>
    <ds:schemaRef ds:uri="http://schemas.microsoft.com/office/infopath/2007/PartnerControls"/>
    <ds:schemaRef ds:uri="b21e8101-1029-48dc-9d33-92bdf86164df"/>
    <ds:schemaRef ds:uri="http://schemas.microsoft.com/sharepoint/v3"/>
    <ds:schemaRef ds:uri="ccdca2c6-f5ac-44a6-92f9-2f08495de659"/>
  </ds:schemaRefs>
</ds:datastoreItem>
</file>

<file path=customXml/itemProps4.xml><?xml version="1.0" encoding="utf-8"?>
<ds:datastoreItem xmlns:ds="http://schemas.openxmlformats.org/officeDocument/2006/customXml" ds:itemID="{45ACF82F-5A82-4C81-A1EC-26A21DD9C0C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Patient progress notes healthcare</Template>
  <TotalTime>1</TotalTime>
  <Pages>1</Pages>
  <Words>161</Words>
  <Characters>870</Characters>
  <Application>Microsoft Office Word</Application>
  <DocSecurity>0</DocSecurity>
  <Lines>7</Lines>
  <Paragraphs>2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1029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POLKAS Georgios</dc:creator>
  <cp:lastModifiedBy>Κυριακή-Αγγελική  Τζιβραΐλη</cp:lastModifiedBy>
  <cp:revision>6</cp:revision>
  <dcterms:created xsi:type="dcterms:W3CDTF">2024-10-18T12:18:00Z</dcterms:created>
  <dcterms:modified xsi:type="dcterms:W3CDTF">2025-05-20T10:03:00Z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0x01010065628612E93D1244B06C9518096CC766</vt:lpwstr>
  </property>
  <property fmtid="{D5CDD505-2E9C-101B-9397-08002B2CF9AE}" pid="3" name="MSIP_Label_2059aa38-f392-4105-be92-628035578272_Enabled">
    <vt:lpwstr>true</vt:lpwstr>
  </property>
  <property fmtid="{D5CDD505-2E9C-101B-9397-08002B2CF9AE}" pid="4" name="MSIP_Label_2059aa38-f392-4105-be92-628035578272_SetDate">
    <vt:lpwstr>2024-10-01T13:48:57Z</vt:lpwstr>
  </property>
  <property fmtid="{D5CDD505-2E9C-101B-9397-08002B2CF9AE}" pid="5" name="MSIP_Label_2059aa38-f392-4105-be92-628035578272_Method">
    <vt:lpwstr>Standard</vt:lpwstr>
  </property>
  <property fmtid="{D5CDD505-2E9C-101B-9397-08002B2CF9AE}" pid="6" name="MSIP_Label_2059aa38-f392-4105-be92-628035578272_Name">
    <vt:lpwstr>IOMLb0020IN123173</vt:lpwstr>
  </property>
  <property fmtid="{D5CDD505-2E9C-101B-9397-08002B2CF9AE}" pid="7" name="MSIP_Label_2059aa38-f392-4105-be92-628035578272_SiteId">
    <vt:lpwstr>1588262d-23fb-43b4-bd6e-bce49c8e6186</vt:lpwstr>
  </property>
  <property fmtid="{D5CDD505-2E9C-101B-9397-08002B2CF9AE}" pid="8" name="MSIP_Label_2059aa38-f392-4105-be92-628035578272_ActionId">
    <vt:lpwstr>fb357e22-eb21-409c-a2da-3d72567ab35c</vt:lpwstr>
  </property>
  <property fmtid="{D5CDD505-2E9C-101B-9397-08002B2CF9AE}" pid="9" name="MSIP_Label_2059aa38-f392-4105-be92-628035578272_ContentBits">
    <vt:lpwstr>0</vt:lpwstr>
  </property>
  <property fmtid="{D5CDD505-2E9C-101B-9397-08002B2CF9AE}" pid="10" name="MediaServiceImageTags">
    <vt:lpwstr/>
  </property>
</Properties>
</file>